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8F2" w:rsidRPr="000218F2" w:rsidRDefault="008F48F2" w:rsidP="00500DDB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Toc489021809"/>
      <w:bookmarkStart w:id="1" w:name="_Toc489022085"/>
      <w:bookmarkStart w:id="2" w:name="_Toc489022424"/>
      <w:r w:rsidRPr="000218F2">
        <w:rPr>
          <w:rFonts w:ascii="Times New Roman" w:eastAsia="Calibri" w:hAnsi="Times New Roman"/>
          <w:sz w:val="24"/>
          <w:szCs w:val="24"/>
        </w:rPr>
        <w:t>ПРИЛОЖЕНИЕ №5</w:t>
      </w:r>
      <w:r w:rsidR="000218F2" w:rsidRPr="000218F2">
        <w:rPr>
          <w:rFonts w:ascii="Times New Roman" w:eastAsia="Calibri" w:hAnsi="Times New Roman"/>
          <w:sz w:val="24"/>
          <w:szCs w:val="24"/>
        </w:rPr>
        <w:t xml:space="preserve"> </w:t>
      </w:r>
      <w:r w:rsidRPr="000218F2">
        <w:rPr>
          <w:rFonts w:ascii="Times New Roman" w:eastAsia="Calibri" w:hAnsi="Times New Roman"/>
          <w:sz w:val="24"/>
          <w:szCs w:val="24"/>
        </w:rPr>
        <w:br/>
      </w:r>
      <w:bookmarkEnd w:id="0"/>
      <w:bookmarkEnd w:id="1"/>
      <w:bookmarkEnd w:id="2"/>
    </w:p>
    <w:p w:rsidR="00C57036" w:rsidRPr="00D669BA" w:rsidRDefault="00C57036" w:rsidP="008F48F2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978B3" w:rsidRDefault="008978B3" w:rsidP="008978B3">
      <w:pPr>
        <w:jc w:val="right"/>
        <w:rPr>
          <w:rFonts w:ascii="Times New Roman" w:eastAsia="Calibri" w:hAnsi="Times New Roman"/>
          <w:b/>
          <w:sz w:val="28"/>
          <w:szCs w:val="28"/>
        </w:rPr>
      </w:pPr>
      <w:r w:rsidRPr="009C2A36">
        <w:rPr>
          <w:rFonts w:ascii="Times New Roman" w:hAnsi="Times New Roman"/>
          <w:sz w:val="24"/>
        </w:rPr>
        <w:t xml:space="preserve">Содержание искусственных сооружений на автомобильных дорогах А-142 </w:t>
      </w:r>
      <w:proofErr w:type="spellStart"/>
      <w:r w:rsidRPr="009C2A36">
        <w:rPr>
          <w:rFonts w:ascii="Times New Roman" w:hAnsi="Times New Roman"/>
          <w:sz w:val="24"/>
        </w:rPr>
        <w:t>Тросна</w:t>
      </w:r>
      <w:proofErr w:type="spellEnd"/>
      <w:r w:rsidRPr="009C2A36">
        <w:rPr>
          <w:rFonts w:ascii="Times New Roman" w:hAnsi="Times New Roman"/>
          <w:sz w:val="24"/>
        </w:rPr>
        <w:t xml:space="preserve"> – Калиновка, участки </w:t>
      </w:r>
      <w:proofErr w:type="gramStart"/>
      <w:r w:rsidRPr="009C2A36">
        <w:rPr>
          <w:rFonts w:ascii="Times New Roman" w:hAnsi="Times New Roman"/>
          <w:sz w:val="24"/>
        </w:rPr>
        <w:t>км</w:t>
      </w:r>
      <w:proofErr w:type="gramEnd"/>
      <w:r w:rsidRPr="009C2A36">
        <w:rPr>
          <w:rFonts w:ascii="Times New Roman" w:hAnsi="Times New Roman"/>
          <w:sz w:val="24"/>
        </w:rPr>
        <w:t xml:space="preserve"> 4+800 – км 17+200, км 17+200 – км 113+000, Орловская и Курская области, Р-298 Курск – Воронеж – автомобильная дорога Р-22 «Каспий», участок км 9+200 – км 152+595, Курская область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содержанию искусственных дорожных сооружений, </w:t>
      </w:r>
      <w:r>
        <w:rPr>
          <w:rFonts w:ascii="Times New Roman" w:eastAsia="Calibri" w:hAnsi="Times New Roman"/>
          <w:b/>
          <w:sz w:val="28"/>
          <w:szCs w:val="28"/>
        </w:rPr>
        <w:t xml:space="preserve">     (</w:t>
      </w:r>
      <w:r w:rsidRPr="000D76FE">
        <w:rPr>
          <w:rFonts w:ascii="Times New Roman" w:eastAsia="Calibri" w:hAnsi="Times New Roman"/>
          <w:b/>
          <w:sz w:val="28"/>
          <w:szCs w:val="28"/>
        </w:rPr>
        <w:t>включенных в Объект)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F48F2" w:rsidRPr="000D76FE" w:rsidRDefault="008F48F2" w:rsidP="008F48F2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3" w:name="_Toc489021812"/>
      <w:bookmarkStart w:id="4" w:name="_Toc489022088"/>
      <w:bookmarkStart w:id="5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</w:t>
      </w:r>
      <w:r w:rsidRPr="00A6624C">
        <w:rPr>
          <w:rFonts w:ascii="Times New Roman" w:eastAsia="Calibri" w:hAnsi="Times New Roman"/>
          <w:b/>
          <w:sz w:val="28"/>
          <w:szCs w:val="28"/>
        </w:rPr>
        <w:t xml:space="preserve">искусственных дорожных сооружений </w:t>
      </w:r>
      <w:bookmarkEnd w:id="3"/>
      <w:bookmarkEnd w:id="4"/>
      <w:bookmarkEnd w:id="5"/>
    </w:p>
    <w:p w:rsidR="008F48F2" w:rsidRPr="000D76FE" w:rsidRDefault="008F48F2" w:rsidP="008F48F2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После заключения Контракта Заказчик должен передать, а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осуществить приемку конструктивных элементов дорожных сооружений, включенных в имущественный комплекс автомобильной дороги, являющийся объектом содержания,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 Акта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передачи Объекта на содержание (Приложение №2).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истечения срока его действия Подрядчик (Исполнитель) обязан обеспечить планирование, организацию и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 w:rsidRPr="000D76FE">
        <w:rPr>
          <w:rFonts w:ascii="Times New Roman" w:eastAsia="Calibri" w:hAnsi="Times New Roman"/>
          <w:sz w:val="28"/>
          <w:szCs w:val="28"/>
        </w:rPr>
        <w:t xml:space="preserve">и иных имущественных объектов, переданных Исполнителю на содержание с целью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содержанию, соблюдая требования данного Приложения.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</w:t>
      </w:r>
      <w:r w:rsidRPr="00A6624C">
        <w:rPr>
          <w:rFonts w:ascii="Times New Roman" w:eastAsia="Calibri" w:hAnsi="Times New Roman"/>
          <w:sz w:val="28"/>
          <w:szCs w:val="28"/>
        </w:rPr>
        <w:t>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F48F2" w:rsidRPr="004B0AB7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</w:t>
      </w:r>
      <w:r w:rsidRPr="004B0AB7">
        <w:rPr>
          <w:rFonts w:ascii="Times New Roman" w:eastAsia="Calibri" w:hAnsi="Times New Roman"/>
          <w:sz w:val="28"/>
          <w:szCs w:val="28"/>
        </w:rPr>
        <w:t>осуществлять: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мониторинг транспортно-эксплуатационного состояния Объекта содержания, способствующий обеспечению круглосуточного, круглогодичного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и используемых в целях исполнения Контракта объектах по ГОСТ 12.1.004-91 и Правилами противопожарного режима в Российской Федерации, утвержденными постановлением Правительства РФ от 25.04.2012 N 390.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Контроль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>ах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полосы отвода и придорожной полосы осуществляется Исполнителем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путем мониторинга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>ах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полосы отвода и придорожной полосы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Объекта содержания, оперативного информирования Заказчика (органа 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  <w:proofErr w:type="gramEnd"/>
    </w:p>
    <w:p w:rsidR="008F48F2" w:rsidRPr="000D76FE" w:rsidRDefault="008F48F2" w:rsidP="008F48F2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контроля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 xml:space="preserve">ах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полосы отвода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Персонал Исполнителя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752D4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и поведения на объектах и сооружениях транспортной инфраструктуры, и находиться в пределах границ участка оказания услуг.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F48F2" w:rsidRPr="000D76FE" w:rsidRDefault="008F48F2" w:rsidP="008F48F2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Работники Исполнителя, ок</w:t>
      </w:r>
      <w:r>
        <w:rPr>
          <w:rFonts w:ascii="Times New Roman" w:eastAsia="Calibri" w:hAnsi="Times New Roman"/>
          <w:sz w:val="28"/>
          <w:szCs w:val="28"/>
        </w:rPr>
        <w:t>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>, должны быть обеспечены специальной одеждой (жилетами) ярко-оранжевого цвета (далее сигнальная одежда) с наименованием Исполнителя,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содержания </w:t>
      </w:r>
      <w:r w:rsidRPr="00A6624C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8F48F2" w:rsidRPr="000D76FE" w:rsidRDefault="008F48F2" w:rsidP="00B556D8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Требуемые значения эксплуатационных показателей и показателей, характеризующих уровень содержания искусственных дорожных сооружений линейного типа, установленные с учетом требований  </w:t>
      </w:r>
      <w:r w:rsidR="00B556D8" w:rsidRPr="00B556D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B556D8" w:rsidRPr="00B556D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B556D8" w:rsidRPr="00B556D8">
        <w:rPr>
          <w:rFonts w:ascii="Times New Roman" w:eastAsia="Calibri" w:hAnsi="Times New Roman"/>
          <w:sz w:val="28"/>
          <w:szCs w:val="28"/>
        </w:rPr>
        <w:t xml:space="preserve"> 59982-2022 </w:t>
      </w:r>
      <w:r w:rsidR="00B556D8">
        <w:rPr>
          <w:rFonts w:ascii="Times New Roman" w:eastAsia="Calibri" w:hAnsi="Times New Roman"/>
          <w:sz w:val="28"/>
          <w:szCs w:val="28"/>
        </w:rPr>
        <w:t>«</w:t>
      </w:r>
      <w:r w:rsidR="00B556D8" w:rsidRPr="00B556D8">
        <w:rPr>
          <w:rFonts w:ascii="Times New Roman" w:eastAsia="Calibri" w:hAnsi="Times New Roman"/>
          <w:sz w:val="28"/>
          <w:szCs w:val="28"/>
        </w:rPr>
        <w:t xml:space="preserve">Дороги автомобильные общего пользования. Эксплуатация. </w:t>
      </w:r>
      <w:proofErr w:type="gramStart"/>
      <w:r w:rsidR="00B556D8" w:rsidRPr="00B556D8">
        <w:rPr>
          <w:rFonts w:ascii="Times New Roman" w:eastAsia="Calibri" w:hAnsi="Times New Roman"/>
          <w:sz w:val="28"/>
          <w:szCs w:val="28"/>
        </w:rPr>
        <w:t>Правила оценки и приемки</w:t>
      </w:r>
      <w:r w:rsidR="00B556D8">
        <w:rPr>
          <w:rFonts w:ascii="Times New Roman" w:eastAsia="Calibri" w:hAnsi="Times New Roman"/>
          <w:sz w:val="28"/>
          <w:szCs w:val="28"/>
        </w:rPr>
        <w:t xml:space="preserve">» и </w:t>
      </w:r>
      <w:r w:rsidR="006D5422" w:rsidRPr="006D5422">
        <w:rPr>
          <w:rFonts w:ascii="Times New Roman" w:eastAsia="Calibri" w:hAnsi="Times New Roman"/>
          <w:sz w:val="28"/>
          <w:szCs w:val="28"/>
        </w:rPr>
        <w:t xml:space="preserve">ОДМ 218.11.004-2020 </w:t>
      </w:r>
      <w:r w:rsidR="00B556D8">
        <w:rPr>
          <w:rFonts w:ascii="Times New Roman" w:eastAsia="Calibri" w:hAnsi="Times New Roman"/>
          <w:sz w:val="28"/>
          <w:szCs w:val="28"/>
        </w:rPr>
        <w:t>«</w:t>
      </w:r>
      <w:r w:rsidR="006D5422" w:rsidRPr="006D5422">
        <w:rPr>
          <w:rFonts w:ascii="Times New Roman" w:eastAsia="Calibri" w:hAnsi="Times New Roman"/>
          <w:sz w:val="28"/>
          <w:szCs w:val="28"/>
        </w:rPr>
        <w:t xml:space="preserve">Методические рекомендации по порядку проведения оценки уровня содержания автомобильных дорог общего пользования федерального значения» </w:t>
      </w:r>
      <w:r w:rsidRPr="000D76FE">
        <w:rPr>
          <w:rFonts w:ascii="Times New Roman" w:eastAsia="Calibri" w:hAnsi="Times New Roman"/>
          <w:sz w:val="28"/>
          <w:szCs w:val="28"/>
        </w:rPr>
        <w:t xml:space="preserve">(далее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Порядок)  (для весенне-летне-осеннего и зимнего сезонов) и указанные в Таблице П.5.1 должны обеспечиваться при соблюдении обязательных требований технических регламентов по безопасности сооружений, утвержденных в установленном законом порядке и действующим на момент исполнения контракта.</w:t>
      </w:r>
      <w:proofErr w:type="gramEnd"/>
    </w:p>
    <w:p w:rsidR="00D953A3" w:rsidRPr="000D76FE" w:rsidRDefault="00D953A3" w:rsidP="00D953A3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  <w:sectPr w:rsidR="00D953A3" w:rsidRPr="000D76FE" w:rsidSect="00DE3959">
          <w:pgSz w:w="11907" w:h="16840" w:code="9"/>
          <w:pgMar w:top="720" w:right="720" w:bottom="720" w:left="720" w:header="851" w:footer="851" w:gutter="0"/>
          <w:cols w:space="720"/>
          <w:docGrid w:linePitch="299"/>
        </w:sectPr>
      </w:pPr>
    </w:p>
    <w:p w:rsidR="00D953A3" w:rsidRPr="000D76FE" w:rsidRDefault="00D953A3" w:rsidP="00D953A3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bCs/>
          <w:sz w:val="28"/>
          <w:szCs w:val="28"/>
        </w:rPr>
      </w:pPr>
      <w:bookmarkStart w:id="6" w:name="_Toc489021813"/>
      <w:bookmarkStart w:id="7" w:name="_Toc489022089"/>
      <w:bookmarkStart w:id="8" w:name="_Toc489022428"/>
      <w:r w:rsidRPr="000D76FE">
        <w:rPr>
          <w:rFonts w:ascii="Times New Roman" w:eastAsia="Calibri" w:hAnsi="Times New Roman"/>
          <w:b/>
          <w:bCs/>
          <w:sz w:val="28"/>
          <w:szCs w:val="28"/>
        </w:rPr>
        <w:lastRenderedPageBreak/>
        <w:t>Таблица П.5.1</w:t>
      </w:r>
      <w:bookmarkEnd w:id="6"/>
      <w:bookmarkEnd w:id="7"/>
      <w:bookmarkEnd w:id="8"/>
    </w:p>
    <w:p w:rsidR="00D953A3" w:rsidRPr="000D76FE" w:rsidRDefault="00D953A3" w:rsidP="00D953A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9" w:name="_Toc489021814"/>
      <w:bookmarkStart w:id="10" w:name="_Toc489022090"/>
      <w:bookmarkStart w:id="11" w:name="_Toc489022429"/>
      <w:proofErr w:type="gramStart"/>
      <w:r w:rsidRPr="000D76FE">
        <w:rPr>
          <w:rFonts w:ascii="Times New Roman" w:eastAsia="Calibri" w:hAnsi="Times New Roman"/>
          <w:b/>
          <w:bCs/>
          <w:sz w:val="28"/>
          <w:szCs w:val="28"/>
        </w:rPr>
        <w:t>Дефекты, показатели и значения показателей дефектов, характеризующие уровень эксплуатационного состояния и содержания конструктивных элементов искусственных дорожных сооружений в весенне-летне-осенний и зимний периоды</w:t>
      </w:r>
      <w:bookmarkEnd w:id="9"/>
      <w:bookmarkEnd w:id="10"/>
      <w:bookmarkEnd w:id="11"/>
      <w:proofErr w:type="gramEnd"/>
    </w:p>
    <w:tbl>
      <w:tblPr>
        <w:tblW w:w="26907" w:type="dxa"/>
        <w:tblInd w:w="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"/>
        <w:gridCol w:w="8053"/>
        <w:gridCol w:w="7"/>
        <w:gridCol w:w="133"/>
        <w:gridCol w:w="1136"/>
        <w:gridCol w:w="7"/>
        <w:gridCol w:w="133"/>
        <w:gridCol w:w="677"/>
        <w:gridCol w:w="318"/>
        <w:gridCol w:w="87"/>
        <w:gridCol w:w="58"/>
        <w:gridCol w:w="137"/>
        <w:gridCol w:w="142"/>
        <w:gridCol w:w="534"/>
        <w:gridCol w:w="351"/>
        <w:gridCol w:w="58"/>
        <w:gridCol w:w="58"/>
        <w:gridCol w:w="133"/>
        <w:gridCol w:w="1291"/>
        <w:gridCol w:w="1815"/>
        <w:gridCol w:w="2691"/>
        <w:gridCol w:w="2691"/>
        <w:gridCol w:w="2691"/>
        <w:gridCol w:w="2691"/>
      </w:tblGrid>
      <w:tr w:rsidR="00361EB9" w:rsidRPr="00361EB9" w:rsidTr="00BA6C2F">
        <w:trPr>
          <w:gridAfter w:val="5"/>
          <w:wAfter w:w="12579" w:type="dxa"/>
          <w:trHeight w:val="376"/>
          <w:tblHeader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Код дефекта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Дефекты, показатели дефекта содержания конструктивного элемента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Катего</w:t>
            </w:r>
            <w:proofErr w:type="spell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рия</w:t>
            </w:r>
            <w:proofErr w:type="spell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автомо-бильной</w:t>
            </w:r>
            <w:proofErr w:type="spellEnd"/>
            <w:proofErr w:type="gram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 xml:space="preserve"> дороги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</w:p>
        </w:tc>
      </w:tr>
      <w:tr w:rsidR="00361EB9" w:rsidRPr="00361EB9" w:rsidTr="00BA6C2F">
        <w:trPr>
          <w:gridAfter w:val="5"/>
          <w:wAfter w:w="12579" w:type="dxa"/>
          <w:tblHeader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допустимый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высокий</w:t>
            </w:r>
          </w:p>
        </w:tc>
      </w:tr>
      <w:tr w:rsidR="00361EB9" w:rsidRPr="00361EB9" w:rsidTr="00BA6C2F">
        <w:trPr>
          <w:gridAfter w:val="5"/>
          <w:wAfter w:w="12579" w:type="dxa"/>
          <w:tblHeader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13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F84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есенне-летне-осенний период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3313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Мостовые сооружения (мосты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путепроводы</w:t>
            </w: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361EB9" w:rsidRPr="00361EB9" w:rsidTr="00BA6C2F">
        <w:trPr>
          <w:gridAfter w:val="5"/>
          <w:wAfter w:w="12579" w:type="dxa"/>
          <w:trHeight w:val="277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3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Мостовое полотно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Загрязнение полос безопасности проезжей части мостовых сооружений вдоль тротуаров и ограждений, загрязнение тротуаров, % от протяженности.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Толщина слоя загрязнения на мостовых сооружениях вдоль тротуаров не более,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в населенных пунктах - 0,5;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остальных - 1,0.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3 суток</w:t>
            </w:r>
          </w:p>
          <w:p w:rsidR="00475CA8" w:rsidRDefault="00475CA8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475CA8" w:rsidRPr="00361EB9" w:rsidRDefault="00475CA8" w:rsidP="00475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IA, 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допу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скается</w:t>
            </w:r>
            <w:proofErr w:type="spellEnd"/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6" w:right="-6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В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,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6" w:right="-6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  <w:trHeight w:val="632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6" w:right="-6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1EB9" w:rsidRPr="00361EB9" w:rsidTr="00475CA8">
        <w:trPr>
          <w:gridAfter w:val="5"/>
          <w:wAfter w:w="12579" w:type="dxa"/>
          <w:trHeight w:val="1108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обеспечен водоотвод на проезжей части и тротуарах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 - 1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IB, II - 2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III, IV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FC" w:rsidRPr="00145BFC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>Повреждения асфальтобетонного покрытия в т. ч в зоне деформационного шва, отдельные выбоины в покрытии тротуаров, проломы в тротуарных плитах, глубиной более 5см, на 100 кв. м площади тротуара, не более, кв. м.</w:t>
            </w:r>
          </w:p>
          <w:p w:rsidR="00145BFC" w:rsidRPr="00145BFC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145BFC" w:rsidRPr="00145BFC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145BFC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145BFC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145BFC" w:rsidRPr="00145BFC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A4079E" w:rsidRPr="00361EB9" w:rsidRDefault="00A4079E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IA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В, 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Засорение водоотводных трубок, </w:t>
            </w:r>
            <w:r w:rsidR="003F53FA">
              <w:rPr>
                <w:rFonts w:ascii="Times New Roman" w:hAnsi="Times New Roman"/>
                <w:sz w:val="24"/>
                <w:szCs w:val="24"/>
              </w:rPr>
              <w:t xml:space="preserve">подвесных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лотков и окон в тротуарных блоках, не более % от общего количества.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- 1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- 2 суток; 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- 3 суток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A4079E" w:rsidRPr="00361EB9" w:rsidRDefault="00A4079E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5B403B" w:rsidRPr="00361EB9" w:rsidTr="003D761D">
        <w:trPr>
          <w:gridAfter w:val="5"/>
          <w:wAfter w:w="12579" w:type="dxa"/>
          <w:trHeight w:val="1020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Повреждения (выбоины, просадки, проломы) площадью менее 0,06 м</w:t>
            </w:r>
            <w:proofErr w:type="gramStart"/>
            <w:r w:rsidRPr="005B403B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5B403B">
              <w:rPr>
                <w:rFonts w:ascii="Times New Roman" w:hAnsi="Times New Roman"/>
                <w:sz w:val="24"/>
                <w:szCs w:val="24"/>
              </w:rPr>
              <w:t xml:space="preserve">, длиной менее 15 см, глубиной менее 5,0 см, на участке длиной 100 м, </w:t>
            </w:r>
            <w:r w:rsidRPr="005B403B">
              <w:rPr>
                <w:rFonts w:ascii="Times New Roman" w:hAnsi="Times New Roman"/>
                <w:sz w:val="24"/>
                <w:szCs w:val="24"/>
              </w:rPr>
              <w:lastRenderedPageBreak/>
              <w:t>имеющие суммарную площадь, м2, более: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5B403B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5B403B">
              <w:rPr>
                <w:rFonts w:ascii="Times New Roman" w:hAnsi="Times New Roman"/>
                <w:sz w:val="24"/>
                <w:szCs w:val="24"/>
              </w:rPr>
              <w:t>Б, IB – 5 суток;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II – 7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III – 10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IV – 14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V– 20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A4079E" w:rsidRPr="005B403B" w:rsidRDefault="00A4079E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403B">
              <w:rPr>
                <w:rFonts w:ascii="Times New Roman" w:hAnsi="Times New Roman"/>
                <w:sz w:val="24"/>
                <w:szCs w:val="24"/>
              </w:rPr>
              <w:lastRenderedPageBreak/>
              <w:t>I</w:t>
            </w:r>
            <w:proofErr w:type="gramEnd"/>
            <w:r w:rsidRPr="005B403B">
              <w:rPr>
                <w:rFonts w:ascii="Times New Roman" w:hAnsi="Times New Roman"/>
                <w:sz w:val="24"/>
                <w:szCs w:val="24"/>
              </w:rPr>
              <w:t>А, IБ, IВ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56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B403B" w:rsidRPr="00361EB9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B403B" w:rsidRPr="00361EB9" w:rsidTr="00BA6C2F">
        <w:trPr>
          <w:gridAfter w:val="5"/>
          <w:wAfter w:w="12579" w:type="dxa"/>
          <w:trHeight w:val="2982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B403B" w:rsidRPr="005B403B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Default="005B403B" w:rsidP="00E240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67" w:type="dxa"/>
            <w:gridSpan w:val="7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B403B" w:rsidRPr="00361EB9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61D" w:rsidRPr="00361EB9" w:rsidTr="003D761D">
        <w:trPr>
          <w:gridAfter w:val="5"/>
          <w:wAfter w:w="12579" w:type="dxa"/>
          <w:trHeight w:val="2162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1D" w:rsidRPr="00361EB9" w:rsidRDefault="003D761D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Отдельное повреждение (выбоина, просадка, пролом) длиной 15 см и более, глубиной 5 см и более, площадью равной или более 0,06 м</w:t>
            </w:r>
            <w:proofErr w:type="gramStart"/>
            <w:r w:rsidRPr="00E240D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240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761D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40DA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240DA">
              <w:rPr>
                <w:rFonts w:ascii="Times New Roman" w:hAnsi="Times New Roman"/>
                <w:sz w:val="24"/>
                <w:szCs w:val="24"/>
              </w:rPr>
              <w:t xml:space="preserve">А - 1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40DA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240DA">
              <w:rPr>
                <w:rFonts w:ascii="Times New Roman" w:hAnsi="Times New Roman"/>
                <w:sz w:val="24"/>
                <w:szCs w:val="24"/>
              </w:rPr>
              <w:t xml:space="preserve">Б, IВ - 3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II - 5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III - 7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IV - 10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361EB9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V - 12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1D" w:rsidRPr="00361EB9" w:rsidRDefault="003D761D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61D" w:rsidRPr="00361EB9" w:rsidRDefault="003D761D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Ограждения проезжей части (металлические барьерные, железобетонные парапетные, бетонные бордюрные)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Ограждения не закреплены и имеют неисправности. Деформированы стойки, компенсаторы, продольные элементы.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- 1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IB, II-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V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V - 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Ограждения не очищены от грязи, % от протяженности. 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A4079E" w:rsidRPr="00361EB9" w:rsidRDefault="00A4079E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IA, 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, IB, II, 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2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2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Отсутствие, механические повреждения или загрязнение трех подряд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световозвращающих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элементов на ограждениях проезжей части.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Отсутствие или повреждение окраски ограждений, кроме оцинкованных поверхностей.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Повреждение железобетонного ограждения. Открытая поверхность имеет разрушения или на поверхности имеются сколы глубиной более 3,0 см.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102044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lastRenderedPageBreak/>
              <w:t>5.4.5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 xml:space="preserve">Повреждение бортового камня (открытая поверхность имеет разрушения более чем на % площади или на поверхности имеются сколы глубиной более 3,0 см.) более чем </w:t>
            </w:r>
            <w:proofErr w:type="gramStart"/>
            <w:r w:rsidRPr="0010204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02044">
              <w:rPr>
                <w:rFonts w:ascii="Times New Roman" w:hAnsi="Times New Roman"/>
                <w:sz w:val="24"/>
                <w:szCs w:val="24"/>
              </w:rPr>
              <w:t xml:space="preserve"> % от площади.</w:t>
            </w:r>
          </w:p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102044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102044">
              <w:rPr>
                <w:rFonts w:ascii="Times New Roman" w:hAnsi="Times New Roman"/>
                <w:sz w:val="24"/>
                <w:szCs w:val="24"/>
              </w:rPr>
              <w:t xml:space="preserve">Б, IB - 3 </w:t>
            </w:r>
            <w:proofErr w:type="spellStart"/>
            <w:r w:rsidRPr="00102044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102044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 xml:space="preserve">для II, III - 4 </w:t>
            </w:r>
            <w:proofErr w:type="spellStart"/>
            <w:r w:rsidRPr="00102044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102044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 xml:space="preserve">для IV, V - 5 </w:t>
            </w:r>
            <w:proofErr w:type="spellStart"/>
            <w:r w:rsidRPr="00102044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1020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Перильные ограждения тротуаров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Плоскость перильного ограждения не вертикальна.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II, III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Перила не окрашены, нарушение целостности окраски перильного ограждения.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в весенне-летне-осенний период,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IV, V - 7 суток 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(при устойчивых положительных температурах)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Элементы перильного ограждения не закреплены, деформированные элементы не заменены, нарушено перильное заполнение (выпадение элементов перильного ограждения).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Загрязнение перильного ограждения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Деформационные швы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D" w:rsidRPr="00B3733D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 xml:space="preserve">Трещины в покрытии проезжей части над деформационными швами, а так же в местах сопряжения металлического окаймления деформационного шва типа </w:t>
            </w:r>
            <w:proofErr w:type="spellStart"/>
            <w:r w:rsidRPr="00B3733D">
              <w:rPr>
                <w:rFonts w:ascii="Times New Roman" w:hAnsi="Times New Roman"/>
                <w:sz w:val="24"/>
                <w:szCs w:val="24"/>
              </w:rPr>
              <w:t>Maurer</w:t>
            </w:r>
            <w:proofErr w:type="spellEnd"/>
            <w:r w:rsidRPr="00B37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3733D">
              <w:rPr>
                <w:rFonts w:ascii="Times New Roman" w:hAnsi="Times New Roman"/>
                <w:sz w:val="24"/>
                <w:szCs w:val="24"/>
              </w:rPr>
              <w:t>резино-металического</w:t>
            </w:r>
            <w:proofErr w:type="spellEnd"/>
            <w:r w:rsidRPr="00B3733D">
              <w:rPr>
                <w:rFonts w:ascii="Times New Roman" w:hAnsi="Times New Roman"/>
                <w:sz w:val="24"/>
                <w:szCs w:val="24"/>
              </w:rPr>
              <w:t xml:space="preserve"> деформационного шва с асфальтобетонным покрытием, на 100 м протяженности шва, не более, м.</w:t>
            </w:r>
          </w:p>
          <w:p w:rsidR="00B3733D" w:rsidRPr="00B3733D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B3733D" w:rsidRPr="00B3733D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B3733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B3733D">
              <w:rPr>
                <w:rFonts w:ascii="Times New Roman" w:hAnsi="Times New Roman"/>
                <w:sz w:val="24"/>
                <w:szCs w:val="24"/>
              </w:rPr>
              <w:t>Б, IB - 5 суток;</w:t>
            </w:r>
          </w:p>
          <w:p w:rsidR="00B3733D" w:rsidRPr="00B3733D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361EB9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A4079E" w:rsidRPr="00361EB9" w:rsidRDefault="00A4079E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Зазор деформационного шва не очищен, </w:t>
            </w:r>
            <w:r w:rsidR="00E240DA">
              <w:rPr>
                <w:rFonts w:ascii="Times New Roman" w:hAnsi="Times New Roman"/>
                <w:sz w:val="24"/>
                <w:szCs w:val="24"/>
              </w:rPr>
              <w:t xml:space="preserve">при необходимости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не заполнен резинобитумной мастикой, на 100 м протяженности шва, не более, м.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A4079E" w:rsidRPr="00361EB9" w:rsidRDefault="00A4079E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Разрушение заполнения деформационных швов закрытого типа или щебеночно-мастичных </w:t>
            </w:r>
            <w:r w:rsidR="00574935">
              <w:rPr>
                <w:rFonts w:ascii="Times New Roman" w:hAnsi="Times New Roman"/>
                <w:sz w:val="24"/>
                <w:szCs w:val="24"/>
              </w:rPr>
              <w:t>(просадки, выбоины, проломы, деформации)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II, III - 7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Протечки в деформационных швах </w:t>
            </w:r>
            <w:r w:rsidR="00DC42DC">
              <w:rPr>
                <w:rFonts w:ascii="Times New Roman" w:hAnsi="Times New Roman"/>
                <w:sz w:val="24"/>
                <w:szCs w:val="24"/>
              </w:rPr>
              <w:t>на проезжей части и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тротуарах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- 7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18" w:rsidRPr="00F11818" w:rsidRDefault="00F11818" w:rsidP="00F11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Разрушение металлического профиля (профилей), элементов </w:t>
            </w:r>
            <w:proofErr w:type="spellStart"/>
            <w:proofErr w:type="gramStart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резино</w:t>
            </w:r>
            <w:proofErr w:type="spellEnd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-металлического</w:t>
            </w:r>
            <w:proofErr w:type="gramEnd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деформационного шва, траверс, </w:t>
            </w:r>
            <w:proofErr w:type="spellStart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эластомерных</w:t>
            </w:r>
            <w:proofErr w:type="spellEnd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опорных частей </w:t>
            </w:r>
          </w:p>
          <w:p w:rsidR="00361EB9" w:rsidRPr="00361EB9" w:rsidRDefault="00F11818" w:rsidP="00F11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не более - 45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Выпадение из удерживающих пазов, разрыв, повреждение резинового компенсатора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устранения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дефекта не более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Пролетные строения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Пролетные строения не очищены от мусора, грязи, мха, растительности,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пространство под тротуарными блоками не очищено от мусора, грязи, мха, растительности, % от общей площади.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  <w:p w:rsidR="00A4079E" w:rsidRPr="00361EB9" w:rsidRDefault="00A4079E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IA, 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II, III, IV 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2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2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Накладки диафрагм, усиления, крепление коммуникаций не окрашены.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всех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1.24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Трещины в железобетонных конструкциях пролетных строений раскрытием более 0,3 мм не заделаны (не затерты). Сколы и другие повреждения защитного слоя не устранены. Оголение арматуры (или на арматуру не нанесено защитное антикоррозионное покрытие).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Дефекты (отсутствие) вертикальной разметки на опорах и пролетных строениях путепроводов.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восстановления разметки в соответствии с действующей технологией и дополнительно определяется Заказчиком исходя из конкретных условий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Незатянутые болты, дефекты заклепок, отсутствие или потеря крепежной способности (ржавые, не затянутые и т.п.) болтовых и заклепочных соединений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- 1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- 2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1.27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Ненадлежащее (неисправное) состояние (наличие коррозии и деформаций) узлов и стыков стальных балок с железобетонными плитами проезжей части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1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1.28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Локальное отсутствие окраски элементов металлических конструкций</w:t>
            </w:r>
            <w:r w:rsidR="008D5557">
              <w:rPr>
                <w:rFonts w:ascii="Times New Roman" w:hAnsi="Times New Roman"/>
                <w:sz w:val="24"/>
                <w:szCs w:val="24"/>
              </w:rPr>
              <w:t xml:space="preserve"> (подвесных водоотводных лотков)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, пролетных строений и опор (кроме оцинкованных),</w:t>
            </w:r>
            <w:r w:rsidRPr="00361EB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отслоение лакокрасочного покрытия, коррозия металлических конструкций не более % от общего количества</w:t>
            </w:r>
            <w:proofErr w:type="gramEnd"/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A4079E" w:rsidRPr="00361EB9" w:rsidRDefault="00A4079E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В, II, 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1.29</w:t>
            </w:r>
          </w:p>
        </w:tc>
        <w:tc>
          <w:tcPr>
            <w:tcW w:w="8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Отсутствие окраски на фасадных поверхностях железобетонных пролетных строений, не более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м на 100 кв. м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 для II, III - 5 суток;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A4079E" w:rsidRPr="00361EB9" w:rsidRDefault="00A4079E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  <w:trHeight w:val="91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61EB9" w:rsidRPr="00361EB9" w:rsidTr="00BA6C2F"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Опоры и опорные части</w:t>
            </w:r>
          </w:p>
        </w:tc>
        <w:tc>
          <w:tcPr>
            <w:tcW w:w="1815" w:type="dxa"/>
          </w:tcPr>
          <w:p w:rsidR="00361EB9" w:rsidRPr="00361EB9" w:rsidRDefault="00361EB9" w:rsidP="00361EB9">
            <w:pPr>
              <w:spacing w:after="0"/>
              <w:ind w:left="0" w:right="0" w:firstLine="0"/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691" w:type="dxa"/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691" w:type="dxa"/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1.30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Насадки всех опор не очищены от мусора, грязи, мха, растительности.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обеспечен водоотвод (застой воды) на насадках опор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1.32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Загрязненные металлические и железобетонные опорные части, а также резиновые опорные части.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  <w:trHeight w:val="431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1.33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Металлические элементы опорных частей не окрашены, % от общей площади покраски, не более.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361EB9" w:rsidRPr="00361EB9" w:rsidRDefault="00A4079E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IA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7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  <w:trHeight w:val="382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II, 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 боковых поверхностях опор (тела, насадок, стоек) наличие сколов бетона с обнажением арматуры.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Трещины и швы не затерты или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незагерметизированы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Дефекты опорных частей (повреждение, деформации элементов опорных частей: износ, выдавливание скользящего элемента в опорных частях, перекосы опорных частей выше допустимых значений)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Комиссионное освидетельствование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Принятие совместного решения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3) Устранение дефекта до 90 суток (поставка материалов)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1.37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Бетонные поверхности опор (насадки, при необходимости тело опор) не окрашены акриловой краской или не обработаны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гидрофобизирующими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составами, не более кв. м на 100 кв. м. </w:t>
            </w:r>
          </w:p>
          <w:p w:rsidR="00361EB9" w:rsidRPr="00361EB9" w:rsidRDefault="00A4079E" w:rsidP="007B7A3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  <w:trHeight w:val="613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  <w:trHeight w:val="218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61EB9" w:rsidRPr="00361EB9" w:rsidTr="00BA6C2F">
        <w:trPr>
          <w:gridAfter w:val="5"/>
          <w:wAfter w:w="12579" w:type="dxa"/>
          <w:trHeight w:val="218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Подмостовая</w:t>
            </w:r>
            <w:proofErr w:type="spellEnd"/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зона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1.38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Размывы конусов береговых опор не ликвидированы, конуса устоев не укреплены бетоном или посевом трав (по необходимости, определяется заказчиком).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Нарушение поверхностей и структуры отдельных элементов конструкции конусов и насыпи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1.39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Конуса береговых опор не очищены от мусора, лишнего грунта, не спланированы, на бетонных конусах имеется растительность,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% от общей площади конусов.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A4079E" w:rsidRPr="00361EB9" w:rsidRDefault="00A4079E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7" w:right="-8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1.40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Подмостовая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зона и русло не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очищены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от наносов, мусора, посторонних предметов. Скопления грязи под водоотводными трубками.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Срок устранения дефекта не более -7 суток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Допускается наличие в течение месяца после прохода высоких вод в паводок.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1.41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Размывы подмостовой зоны. Грунт в подмостовой зоне не спланирован (не выровнен).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Допускается наличие дефекта в течение месяца после прохода высоких вод в паводок.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Деревья и кустарники не вырублены.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Порубочные остатки не удалены из полосы отвода.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Высота травы </w:t>
            </w:r>
            <w:r w:rsidR="005B403B" w:rsidRPr="005B403B">
              <w:rPr>
                <w:rFonts w:ascii="Times New Roman" w:hAnsi="Times New Roman"/>
                <w:sz w:val="24"/>
                <w:szCs w:val="24"/>
              </w:rPr>
              <w:t xml:space="preserve">в полосе отвода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более 30 см.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Подходы и регуляционные сооружения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Водоотводные лотки (в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>. приемные оголовки, гасители) не исправны, не обеспечивают водоотвод. Разрушенные, размороженные элементы лотков не заменены.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1.45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Прикромочные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и телескопические водоотводные лотки, приемные оголовки, гасители не очищены от мусора, грязи.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обеспечен водоотвод (застой воды) в гасителе.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(За исключением фильтрующих колодцев-отстойников).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Промоины и просадки в зоне сопряжения моста с насыпью.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1.47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Размывы откосов и обочин подходов на длине 6 м, а также около водоотводных лотков и за гасителем, на 100 кв. м не более кв. м.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- 7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  <w:p w:rsidR="009E355B" w:rsidRPr="00361EB9" w:rsidRDefault="009E355B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А, IБ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1.48</w:t>
            </w:r>
          </w:p>
        </w:tc>
        <w:tc>
          <w:tcPr>
            <w:tcW w:w="8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Обочины в пределах шестиметровой зоны, ограждения в пределах 18 метровой зоны не очищены от грязи, мусора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II, III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1.49</w:t>
            </w:r>
          </w:p>
        </w:tc>
        <w:tc>
          <w:tcPr>
            <w:tcW w:w="8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Посторонние предметы (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дорожные материалы, изделия, конструкции и др., не предусмотренные проектом организации дорожного движения и создающие предпосылки для возникновения дорожно-транспортных происшествий)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должны быть удалены</w:t>
            </w: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с обочин</w:t>
            </w:r>
            <w:r w:rsidRPr="00361EB9">
              <w:rPr>
                <w:rFonts w:eastAsia="Calibri"/>
                <w:szCs w:val="22"/>
                <w:lang w:eastAsia="en-US"/>
              </w:rPr>
              <w:t xml:space="preserve">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 пределах шестиметровой зоны в течение трех суток с момента обнаружения </w:t>
            </w:r>
          </w:p>
          <w:p w:rsidR="009E355B" w:rsidRPr="00361EB9" w:rsidRDefault="009E355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E240DA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240DA" w:rsidRPr="00361EB9" w:rsidRDefault="00E240DA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1.1.9</w:t>
            </w:r>
          </w:p>
        </w:tc>
        <w:tc>
          <w:tcPr>
            <w:tcW w:w="8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DA" w:rsidRPr="00E240DA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Трава</w:t>
            </w:r>
            <w:r w:rsidRPr="00E240DA"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r w:rsidRPr="00E240DA">
              <w:rPr>
                <w:rFonts w:ascii="Times New Roman" w:hAnsi="Times New Roman"/>
                <w:sz w:val="24"/>
                <w:szCs w:val="24"/>
              </w:rPr>
              <w:tab/>
              <w:t>древесно-кустарниковая</w:t>
            </w:r>
            <w:r w:rsidRPr="00E240DA">
              <w:rPr>
                <w:rFonts w:ascii="Times New Roman" w:hAnsi="Times New Roman"/>
                <w:sz w:val="24"/>
                <w:szCs w:val="24"/>
              </w:rPr>
              <w:tab/>
              <w:t>растительность</w:t>
            </w:r>
            <w:r w:rsidRPr="00E240DA">
              <w:rPr>
                <w:rFonts w:ascii="Times New Roman" w:hAnsi="Times New Roman"/>
                <w:sz w:val="24"/>
                <w:szCs w:val="24"/>
              </w:rPr>
              <w:tab/>
              <w:t>на обочинах, высотой более 15 см</w:t>
            </w:r>
          </w:p>
          <w:p w:rsidR="00E240DA" w:rsidRPr="00E240DA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E240DA" w:rsidRPr="00E240DA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E240DA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240DA">
              <w:rPr>
                <w:rFonts w:ascii="Times New Roman" w:hAnsi="Times New Roman"/>
                <w:sz w:val="24"/>
                <w:szCs w:val="24"/>
              </w:rPr>
              <w:t xml:space="preserve">А, IБ, IВ - 7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40DA" w:rsidRPr="00E240DA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для II, III - 10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40DA" w:rsidRPr="00361EB9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для IV, V -14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DA" w:rsidRPr="00361EB9" w:rsidRDefault="00E240DA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0DA" w:rsidRPr="00361EB9" w:rsidRDefault="00E240DA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B403B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1.3.4</w:t>
            </w:r>
          </w:p>
        </w:tc>
        <w:tc>
          <w:tcPr>
            <w:tcW w:w="8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Трава и древесно-кустарниковая растительность на откосах земляного полотна, высотой более 25 см.</w:t>
            </w:r>
          </w:p>
          <w:p w:rsidR="005B403B" w:rsidRP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5B403B" w:rsidRP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5B403B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5B403B">
              <w:rPr>
                <w:rFonts w:ascii="Times New Roman" w:hAnsi="Times New Roman"/>
                <w:sz w:val="24"/>
                <w:szCs w:val="24"/>
              </w:rPr>
              <w:t xml:space="preserve">А, IБ, IВ – 7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P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для II, III – 10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для IV, V -14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355B" w:rsidRPr="00E240DA" w:rsidRDefault="009E355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Лестничные сходы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1.50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Лестничные сходы и перильное ограждение не очищены от мусора, грязи.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9E355B" w:rsidRPr="00361EB9" w:rsidRDefault="009E355B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Перильное ограждение не окрашено с обеих сторон, нарушение целостности окраски перильного ограждения.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окраски май-июнь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Перила лестничных сходов не укреплены, не отремонтированы, наличие деформированных элементов.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  <w:trHeight w:val="1181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Высота травы на подходах к лестничному сходу в пределах шестиметровой зоны более 30 см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Повреждения (механические повреждения, деформации, разрушение, коррозия) отдельных элементов лестничных сходов в зоне искусственных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дорожных сооружений.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- 6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FB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 Водопропускные трубы</w:t>
            </w:r>
            <w:r w:rsidR="003A52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61EB9" w:rsidRPr="00361EB9" w:rsidTr="00BA6C2F">
        <w:trPr>
          <w:gridAfter w:val="5"/>
          <w:wAfter w:w="12579" w:type="dxa"/>
          <w:trHeight w:val="82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Локальные разрушения укрепления откоса насыпи, не более, кв. м.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  <w:p w:rsidR="009E355B" w:rsidRPr="00361EB9" w:rsidRDefault="009E355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IB, 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Заиливание водопропускных труб, после паводковой очистки и в течение летне-осеннего периода, не более, в частях от диаметра или высоты сечения трубы.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IA, 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,IB,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II, III, IV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1/15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1/17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1/20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Повреждения (нарушение целостности, смещение блоков) оголовков трубы по окончанию послепаводковой очистки и в течение летне-осеннего периода, не более, кв. м.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- 10 суток; 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IV, V - 14 суток</w:t>
            </w:r>
          </w:p>
          <w:p w:rsidR="009E355B" w:rsidRPr="00361EB9" w:rsidRDefault="009E355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IA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IB, 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Размыв русла водотоков у оголовков водопропускных труб.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Застой воды у оголовков водопропускных труб (з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 исключением труб перепускного режима работы).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IB- 7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Раскрытые швы между звеньями водопропускных труб.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А, IБ, IB - 10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- 12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Древесно-кустарниковая растительность</w:t>
            </w:r>
            <w:r w:rsidR="00102044">
              <w:rPr>
                <w:rFonts w:ascii="Times New Roman" w:hAnsi="Times New Roman"/>
                <w:sz w:val="24"/>
                <w:szCs w:val="24"/>
              </w:rPr>
              <w:t>, трава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высотой более 25 см у оголовков и в русле водопропускных труб в пределах полосы отвода в летне-осенний период, по окончании вегетационного периода.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- 7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- 10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Вегетационный период - период года, в который возможен рост и развитие растительности в данных климатических условиях.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Наличие дефектов (локальных повреждений) гасителей потока, укрепленных входных и выходных русел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А, IБ, IB - 10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- 12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 более 10%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окрашены оголовки водопропускных труб, не более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поверхности: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окраски май-июнь</w:t>
            </w:r>
          </w:p>
          <w:p w:rsidR="009E355B" w:rsidRPr="00361EB9" w:rsidRDefault="009E355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IB, 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8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Повреждение звеньев металлических гофрированных труб (за пределами насыпи)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 для II, III - 10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8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Коррозия тела водопропускных труб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8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Отсутствуют или повреждены болты или заклепки металлических гофрированных труб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8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Наличие препятствий (крупногабаритных посторонних предметов) для свободного прохождения воды в русле и теле трубы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- 7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F6298B" w:rsidRPr="00361EB9" w:rsidTr="00BA6C2F">
        <w:trPr>
          <w:gridAfter w:val="5"/>
          <w:wAfter w:w="12579" w:type="dxa"/>
          <w:trHeight w:val="1181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Высота травы на подходах к лестничному сходу в пределах шестиметровой зоны более 30 см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98B" w:rsidRPr="00361EB9" w:rsidRDefault="00F6298B" w:rsidP="00F6298B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F6298B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Повреждения (механические повреждения, деформации, разрушение, коррозия) отдельных элементов лестничных сходов в зоне искусственных дорожных сооружений.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- 6 суток;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98B" w:rsidRPr="00361EB9" w:rsidRDefault="00F6298B" w:rsidP="00F6298B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10. Прочее</w:t>
            </w:r>
          </w:p>
        </w:tc>
      </w:tr>
      <w:tr w:rsidR="00361EB9" w:rsidRPr="00361EB9" w:rsidTr="00BA6C2F">
        <w:trPr>
          <w:gridAfter w:val="5"/>
          <w:wAfter w:w="12579" w:type="dxa"/>
          <w:trHeight w:val="158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10.7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Наличие несанкционированных надписей </w:t>
            </w:r>
            <w:r w:rsidR="007F0115">
              <w:rPr>
                <w:rFonts w:ascii="Times New Roman" w:hAnsi="Times New Roman"/>
                <w:sz w:val="24"/>
                <w:szCs w:val="24"/>
              </w:rPr>
              <w:t xml:space="preserve">(рисунков)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на поверхностях искусственных сооружений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45ECC" w:rsidRPr="00361EB9" w:rsidTr="00BA6C2F">
        <w:trPr>
          <w:gridAfter w:val="5"/>
          <w:wAfter w:w="12579" w:type="dxa"/>
          <w:trHeight w:val="4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45ECC" w:rsidRDefault="00345ECC" w:rsidP="00345ECC">
            <w:pPr>
              <w:spacing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="009F4C3F">
              <w:rPr>
                <w:rFonts w:ascii="Times New Roman" w:hAnsi="Times New Roman"/>
                <w:b/>
                <w:sz w:val="28"/>
                <w:szCs w:val="28"/>
              </w:rPr>
              <w:t>имний период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ECC" w:rsidRPr="00361EB9" w:rsidRDefault="00345ECC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ECC" w:rsidRPr="00361EB9" w:rsidTr="00BA6C2F">
        <w:trPr>
          <w:gridAfter w:val="5"/>
          <w:wAfter w:w="12579" w:type="dxa"/>
          <w:trHeight w:val="4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Default="00345ECC" w:rsidP="00345ECC">
            <w:pPr>
              <w:spacing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F07B75">
              <w:rPr>
                <w:rFonts w:ascii="Times New Roman" w:hAnsi="Times New Roman"/>
                <w:b/>
                <w:bCs/>
                <w:sz w:val="24"/>
                <w:szCs w:val="24"/>
              </w:rPr>
              <w:t>Мостовые сооружения (мосты</w:t>
            </w:r>
            <w:r w:rsidR="009F4C3F">
              <w:rPr>
                <w:rFonts w:ascii="Times New Roman" w:hAnsi="Times New Roman"/>
                <w:b/>
                <w:bCs/>
                <w:sz w:val="24"/>
                <w:szCs w:val="24"/>
              </w:rPr>
              <w:t>, путепроводы</w:t>
            </w:r>
            <w:r w:rsidRPr="00F07B75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ECC" w:rsidRPr="00361EB9" w:rsidRDefault="00345ECC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ECC" w:rsidRPr="00361EB9" w:rsidTr="00BA6C2F">
        <w:trPr>
          <w:gridAfter w:val="5"/>
          <w:wAfter w:w="12579" w:type="dxa"/>
          <w:trHeight w:val="4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Default="00345ECC" w:rsidP="00345ECC">
            <w:pPr>
              <w:spacing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F07B7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Мостовое полотно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ECC" w:rsidRPr="00361EB9" w:rsidRDefault="00345ECC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уплотненного снежного покрова на проезжей части мостовых сооружений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не более: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А, IБ, IВ – 4 часа; 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II, III – 5 часов; 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 – 6 часов;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для V – 12 часов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  <w:trHeight w:val="838"/>
        </w:trPr>
        <w:tc>
          <w:tcPr>
            <w:tcW w:w="993" w:type="dxa"/>
            <w:vMerge w:val="restart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075" w:type="dxa"/>
            <w:gridSpan w:val="2"/>
            <w:vMerge w:val="restart"/>
          </w:tcPr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Наличие рыхлого (уплотненного)4) снега на тротуарах и служебных проходах, (на подходах в 18-ти метровой зоне под барьерным ограждением) мостовых сооружений толщиной слоя, </w:t>
            </w:r>
            <w:proofErr w:type="gramStart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</w:t>
            </w:r>
            <w:proofErr w:type="gramEnd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не более</w:t>
            </w:r>
          </w:p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после окончания снегопада, на сооружениях с интенсивностью движения пешеходов:</w:t>
            </w:r>
          </w:p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менее 100 чел./</w:t>
            </w:r>
            <w:proofErr w:type="gramStart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3 ч;</w:t>
            </w:r>
          </w:p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100 до 250 чел./</w:t>
            </w:r>
            <w:proofErr w:type="gramStart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2ч;</w:t>
            </w:r>
          </w:p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более 250 чел./</w:t>
            </w:r>
            <w:proofErr w:type="gramStart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1 ч.</w:t>
            </w:r>
          </w:p>
          <w:p w:rsidR="00345ECC" w:rsidRPr="00F07B75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Примечание: при отсутствии регулярного пешеходного движения по </w:t>
            </w: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тротуарам и служебным проходам мостов требования к контролируемым показателям и срокам устранения дополнительно определяются Заказчиком исходя из конкретных условий 3)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lastRenderedPageBreak/>
              <w:t>I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А,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Б,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В,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8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vMerge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vMerge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III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IV,V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12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 обработанные (посыпанные) </w:t>
            </w:r>
            <w:proofErr w:type="spellStart"/>
            <w:r w:rsidR="000B013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противогололёд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ным</w:t>
            </w:r>
            <w:proofErr w:type="spell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материалом (без применения солей) тротуары и лестничные сходы в населенных пунктах.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обработки (посыпки) после окончания события (снегопада, метели и т.д.) в местах с интенсивностью движения пешеходов: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более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1 ч;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100 до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2 ч;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менее 100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3 ч.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Примечание: при отсутствии регулярного пешеходного движения по тротуарам мостов и лестничным сходам  требования к контролируемым показателям и срокам устранения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дополнительно определяются Заказчиком исходя из конкретных условий </w:t>
            </w:r>
            <w:r w:rsidRPr="00F07B75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Засорение водоотводных трубок, лотков и окон в тротуарных блоках, не более % от общего количества.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не более: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Б, IB - 1 суток;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345ECC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  <w:p w:rsidR="009E355B" w:rsidRPr="00F07B75" w:rsidRDefault="009E355B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35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*В </w:t>
            </w:r>
            <w:proofErr w:type="gramStart"/>
            <w:r w:rsidRPr="009E35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случаях</w:t>
            </w:r>
            <w:proofErr w:type="gramEnd"/>
            <w:r w:rsidRPr="009E35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1559" w:type="dxa"/>
            <w:gridSpan w:val="8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gridSpan w:val="5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91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 </w:t>
            </w:r>
            <w:proofErr w:type="spellStart"/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допу-скается</w:t>
            </w:r>
            <w:proofErr w:type="spellEnd"/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Неисправности в системах водоотвода, вентиляции, освещения, пожаротушения, связи, а также противоаварийных и других технических устройств, используемых для безопасной эксплуатации искусственных дорожных сооружений.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Срок устранения дефекта, не более: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- 12 часов; 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III, IV, V - 1 суток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814C44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814C44" w:rsidRPr="00F07B75" w:rsidRDefault="00814C44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1.1.3</w:t>
            </w:r>
          </w:p>
        </w:tc>
        <w:tc>
          <w:tcPr>
            <w:tcW w:w="8075" w:type="dxa"/>
            <w:gridSpan w:val="2"/>
          </w:tcPr>
          <w:p w:rsidR="00814C44" w:rsidRPr="00814C44" w:rsidRDefault="00814C44" w:rsidP="00814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снежных валов, сформированных со стороны проезжей части у ограждений и/или бортовых камней, высоких бордюров (высотой более 20 см над покрытием проезжей части) по окончании нормируемых сроков ли</w:t>
            </w:r>
            <w:proofErr w:type="gram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к-</w:t>
            </w:r>
            <w:proofErr w:type="gram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видации</w:t>
            </w:r>
            <w:proofErr w:type="spell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дефекта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814C44" w:rsidRPr="00F07B75" w:rsidRDefault="00814C44" w:rsidP="00814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устранения дефекта не более: для IA, </w:t>
            </w:r>
            <w:proofErr w:type="gram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- 3 </w:t>
            </w:r>
            <w:proofErr w:type="spell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для II, III - 4 </w:t>
            </w:r>
            <w:proofErr w:type="spell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.; для IV, V - 5 </w:t>
            </w:r>
            <w:proofErr w:type="spell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gridSpan w:val="3"/>
          </w:tcPr>
          <w:p w:rsidR="00814C44" w:rsidRPr="00F07B75" w:rsidRDefault="00814C44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814C44" w:rsidRPr="00F07B75" w:rsidRDefault="00814C44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8052FD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8052FD" w:rsidRPr="00814C44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8075" w:type="dxa"/>
            <w:gridSpan w:val="2"/>
          </w:tcPr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Отдельное повреждение (выбоина, просадка, пролом,) длиной 15 см и более, глубиной 5,0 см и более, площадью, равной 0,06 м</w:t>
            </w:r>
            <w:proofErr w:type="gram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proofErr w:type="gram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или более.</w:t>
            </w:r>
          </w:p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не более:</w:t>
            </w:r>
          </w:p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</w:t>
            </w:r>
            <w:proofErr w:type="gram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 – 1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</w:t>
            </w:r>
            <w:proofErr w:type="gram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IВ – 3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 – 5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14C44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III – 7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</w:tc>
        <w:tc>
          <w:tcPr>
            <w:tcW w:w="1276" w:type="dxa"/>
            <w:gridSpan w:val="3"/>
          </w:tcPr>
          <w:p w:rsidR="008052FD" w:rsidRPr="00814C44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8052FD" w:rsidRPr="00814C44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8052FD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8052FD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2.12</w:t>
            </w:r>
          </w:p>
        </w:tc>
        <w:tc>
          <w:tcPr>
            <w:tcW w:w="8075" w:type="dxa"/>
            <w:gridSpan w:val="2"/>
          </w:tcPr>
          <w:p w:rsidR="008052FD" w:rsidRPr="008052FD" w:rsidRDefault="003D761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Наличие 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снежных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валов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на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мостовых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сооружениях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 xml:space="preserve">в границах конструктивных элементов </w:t>
            </w:r>
          </w:p>
          <w:p w:rsidR="008052FD" w:rsidRPr="008052FD" w:rsidRDefault="008052F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не более:</w:t>
            </w:r>
          </w:p>
          <w:p w:rsidR="008052FD" w:rsidRPr="008052FD" w:rsidRDefault="008052F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- 3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052FD" w:rsidRDefault="008052F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II, III - 4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052FD" w:rsidRDefault="008052F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IV, V - 5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gridSpan w:val="3"/>
          </w:tcPr>
          <w:p w:rsidR="008052FD" w:rsidRPr="008052FD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8052FD" w:rsidRPr="008052FD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335" w:type="dxa"/>
            <w:gridSpan w:val="19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Ограждения проезжей части (металлические барьерные, железобетонные парапетные, бетонные бордюрные)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hideMark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8215" w:type="dxa"/>
            <w:gridSpan w:val="4"/>
            <w:hideMark/>
          </w:tcPr>
          <w:p w:rsidR="00345ECC" w:rsidRPr="00F07B75" w:rsidRDefault="00922A9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Ограждения не закреплены, имеются неисправности. Деформированы стойки, компенсаторы, продольные элементы</w:t>
            </w:r>
            <w:proofErr w:type="gramStart"/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="00345ECC"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  <w:proofErr w:type="gramEnd"/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в течение 5 суток</w:t>
            </w:r>
          </w:p>
        </w:tc>
        <w:tc>
          <w:tcPr>
            <w:tcW w:w="1276" w:type="dxa"/>
            <w:gridSpan w:val="3"/>
            <w:hideMark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844" w:type="dxa"/>
            <w:gridSpan w:val="12"/>
            <w:hideMark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vAlign w:val="center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335" w:type="dxa"/>
            <w:gridSpan w:val="19"/>
            <w:vAlign w:val="center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Перильные ограждения тротуаров</w:t>
            </w:r>
          </w:p>
        </w:tc>
      </w:tr>
      <w:tr w:rsidR="00345ECC" w:rsidRPr="00F07B75" w:rsidTr="009E355B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8082" w:type="dxa"/>
            <w:gridSpan w:val="3"/>
          </w:tcPr>
          <w:p w:rsidR="00345ECC" w:rsidRPr="00F07B75" w:rsidRDefault="00922A9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Элементы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перильного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ограждения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не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закреплены,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д</w:t>
            </w:r>
            <w:proofErr w:type="gramStart"/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е-</w:t>
            </w:r>
            <w:proofErr w:type="gramEnd"/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формированные элементы не заменены, нарушено перильное заполнение (выпадение элементов перильного ограждения). </w:t>
            </w:r>
            <w:r w:rsidR="00345ECC"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устранения дефекта, в течение 5 суток 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Для всех 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категорий</w:t>
            </w:r>
          </w:p>
        </w:tc>
        <w:tc>
          <w:tcPr>
            <w:tcW w:w="3977" w:type="dxa"/>
            <w:gridSpan w:val="1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Не допускаются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vAlign w:val="center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335" w:type="dxa"/>
            <w:gridSpan w:val="19"/>
            <w:vAlign w:val="center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Лестничные сходы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spacing w:after="0" w:line="240" w:lineRule="auto"/>
              <w:ind w:left="0" w:right="0" w:firstLine="34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Снежно-ледяные отложения на лестничных сходах мостового сооружения при наличии регулярного пешеходного движения.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после окончания снегопада, на сооружениях с интенсивностью движения пешеходов: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менее 100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3 ч;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100 до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2ч;</w:t>
            </w:r>
          </w:p>
          <w:p w:rsidR="00345ECC" w:rsidRPr="00F07B75" w:rsidRDefault="00345ECC" w:rsidP="00BE7787">
            <w:pPr>
              <w:spacing w:after="0" w:line="240" w:lineRule="auto"/>
              <w:ind w:left="0" w:right="0" w:firstLine="34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более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1 ч.</w:t>
            </w:r>
          </w:p>
          <w:p w:rsidR="00345ECC" w:rsidRPr="00F07B75" w:rsidRDefault="00345ECC" w:rsidP="00BE7787">
            <w:pPr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Примечание: при отсутствии регулярного пешеходного движения по тротуарам и служебным проходам мостов требования к контролируемым показателям и срокам устранения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дополнительно определяются Заказчиком исходя из конкретных условий </w:t>
            </w:r>
            <w:r w:rsidRPr="00F07B75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tabs>
                <w:tab w:val="left" w:pos="1065"/>
                <w:tab w:val="center" w:pos="2018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Не допускается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hideMark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</w:t>
            </w: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335" w:type="dxa"/>
            <w:gridSpan w:val="19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Водопропускные трубы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Снежно-ледяные отложения более 2/3 высоты трубы в теле трубы до начала паводка.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- до начала периода обильного снеготаяния.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Нераскрытые входные и выходные отверстия, нерасчищенные русла водопропускных труб.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- до начала периода обильного снеготаяния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EE6755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EE6755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hAnsi="Times New Roman"/>
                <w:b/>
                <w:sz w:val="24"/>
                <w:szCs w:val="24"/>
              </w:rPr>
              <w:t>5.6</w:t>
            </w:r>
          </w:p>
        </w:tc>
        <w:tc>
          <w:tcPr>
            <w:tcW w:w="8075" w:type="dxa"/>
            <w:gridSpan w:val="2"/>
          </w:tcPr>
          <w:p w:rsidR="00EE6755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hAnsi="Times New Roman"/>
                <w:b/>
                <w:sz w:val="24"/>
                <w:szCs w:val="24"/>
              </w:rPr>
              <w:t xml:space="preserve">Дорожные </w:t>
            </w:r>
            <w:proofErr w:type="spellStart"/>
            <w:r w:rsidRPr="00F07B75">
              <w:rPr>
                <w:rFonts w:ascii="Times New Roman" w:hAnsi="Times New Roman"/>
                <w:b/>
                <w:sz w:val="24"/>
                <w:szCs w:val="24"/>
              </w:rPr>
              <w:t>световозвращатели</w:t>
            </w:r>
            <w:proofErr w:type="spellEnd"/>
          </w:p>
        </w:tc>
        <w:tc>
          <w:tcPr>
            <w:tcW w:w="1276" w:type="dxa"/>
            <w:gridSpan w:val="3"/>
          </w:tcPr>
          <w:p w:rsidR="00EE6755" w:rsidRPr="00F07B75" w:rsidRDefault="00EE6755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84" w:type="dxa"/>
            <w:gridSpan w:val="14"/>
          </w:tcPr>
          <w:p w:rsidR="00EE6755" w:rsidRPr="00F07B75" w:rsidRDefault="00EE6755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A2B76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5.6.1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Утрата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световозвращателя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световозвращающего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элемента*.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Нарушение правил установки технических средств организации дорожного движения </w:t>
            </w:r>
            <w:r w:rsidRPr="00F07B75">
              <w:rPr>
                <w:rFonts w:ascii="Times New Roman" w:eastAsia="Calibri" w:hAnsi="Times New Roman"/>
                <w:sz w:val="24"/>
                <w:szCs w:val="24"/>
              </w:rPr>
              <w:t>(дорожных световозвращателей).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Срок устранения дефектов, не более**: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F07B7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07B75">
              <w:rPr>
                <w:rFonts w:ascii="Times New Roman" w:hAnsi="Times New Roman"/>
                <w:sz w:val="24"/>
                <w:szCs w:val="24"/>
              </w:rPr>
              <w:t>А, IБ - 2 суток;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</w:t>
            </w:r>
            <w:proofErr w:type="gramStart"/>
            <w:r w:rsidRPr="00F07B7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В, II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softHyphen/>
              <w:t xml:space="preserve"> - 3 суток; 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для III – V -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softHyphen/>
              <w:t xml:space="preserve"> 4 суток;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Примечание: * - Утрата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световозвращателя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световозвращающего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элемента: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отсутствие на неосвещенных участках дорог и улиц трех подряд, на искусственных неровностях – двух подряд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световозвращателей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световозвращающих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элементов);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утрата более 25 %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световозвращателей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световозвращающих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элементов) на дорожном ограждении протяженностью 100 м на неосвещенных участках дорог.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eastAsia="Calibri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** - Срок устранения дефектов световозвращателей на фронтальных ограждениях или на направляющих устройствах, разделяющих встречные транспортные потоки – не более 1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, попутные – не более 3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0A2B76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5.6.2.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Нарушение целостности лицевой поверхности, изменение светотехнических характеристик* (в т. ч. по причине загрязнений и снежно – ледяных отложений).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более**: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F07B7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07B75">
              <w:rPr>
                <w:rFonts w:ascii="Times New Roman" w:hAnsi="Times New Roman"/>
                <w:sz w:val="24"/>
                <w:szCs w:val="24"/>
              </w:rPr>
              <w:t>А IБ – 1 суток;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F07B7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В, II – 2 суток; 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для III – V – 3 суток.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Примечание: * - Нарушение целостности лицевой поверхности, изменение светотехнических характеристик - более 30 % световозвращателей на участке дороги длиной 100 м имеют: 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отслоение или повреждение более 25 % площади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световозвращающего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элемента, вызванное любыми причинами; 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снижение коэффициента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световозвращения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световозвращающего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элемента более чем на 15 % от его значений по ГОСТ 32866; 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наличие видимых разрушений и деформаций более 25 % площади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световозвращателя</w:t>
            </w:r>
            <w:proofErr w:type="spellEnd"/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** - Срок устранения дефектов световозвращателей на фронтальных ограждениях или на направляющих устройствах, разделяющих встречные транспортные потоки, более – не более 1 суток, попутные – не более 3 суток.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0A2B76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5.6.3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eastAsia="Calibri" w:hAnsi="Times New Roman"/>
                <w:sz w:val="24"/>
                <w:szCs w:val="24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</w:rPr>
              <w:t>Снежно-ледяные отложения и загрязнения на лицевой поверхности светоотражающих элементов, затрудняющие их видимость.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</w:rPr>
              <w:t>Срок устранения дефекта не более 1 суток с момента обнаружения.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b/>
                <w:sz w:val="24"/>
                <w:szCs w:val="24"/>
              </w:rPr>
              <w:t>5.11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9F4C3F" w:rsidRPr="00F07B75" w:rsidRDefault="009F4C3F" w:rsidP="009F4C3F">
            <w:pPr>
              <w:widowControl w:val="0"/>
              <w:tabs>
                <w:tab w:val="left" w:pos="1557"/>
              </w:tabs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eastAsia="Calibri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b/>
                <w:sz w:val="24"/>
                <w:szCs w:val="24"/>
              </w:rPr>
              <w:t>Временные технические средства организации дорожного движения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5.11.1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Временно установленные технические средства организации дорожного движения, не убранные после устранения причины, вызвавшей необходимость их установки.</w:t>
            </w:r>
          </w:p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Срок устранения дефекта*, не более:</w:t>
            </w:r>
          </w:p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- в местах проведения работ по содержанию – 1 часа;</w:t>
            </w:r>
          </w:p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- в остальных случаях – 1 суток.</w:t>
            </w:r>
          </w:p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</w:rPr>
              <w:t xml:space="preserve">Примечание: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t>* - Допускается полностью закрывать лицевые поверхности знаков чехлами, которые должны скрывать их изображения и быть надежно закреплены.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left"/>
              <w:rPr>
                <w:rFonts w:ascii="Times New Roman" w:hAnsi="Times New Roman"/>
                <w:b/>
                <w:szCs w:val="22"/>
              </w:rPr>
            </w:pPr>
            <w:proofErr w:type="gramStart"/>
            <w:r w:rsidRPr="007B6903">
              <w:rPr>
                <w:rFonts w:ascii="Times New Roman" w:hAnsi="Times New Roman"/>
                <w:b/>
                <w:szCs w:val="22"/>
              </w:rPr>
              <w:t>Весенне-летне-осенний</w:t>
            </w:r>
            <w:proofErr w:type="gramEnd"/>
            <w:r w:rsidRPr="007B6903">
              <w:rPr>
                <w:rFonts w:ascii="Times New Roman" w:hAnsi="Times New Roman"/>
                <w:b/>
                <w:szCs w:val="22"/>
              </w:rPr>
              <w:t xml:space="preserve"> периоды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left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b/>
                <w:szCs w:val="22"/>
              </w:rPr>
              <w:t>Надземные пешеходные переходы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Дефекты (повреждение</w:t>
            </w:r>
            <w:r w:rsidR="0003680B">
              <w:t xml:space="preserve"> </w:t>
            </w:r>
            <w:r w:rsidR="0003680B" w:rsidRPr="0003680B">
              <w:rPr>
                <w:rFonts w:ascii="Times New Roman" w:hAnsi="Times New Roman"/>
                <w:sz w:val="24"/>
                <w:szCs w:val="24"/>
              </w:rPr>
              <w:t>поликарбонатного покрытия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) кровли и стен крытых надземных пешеходных переходов.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II, III - 10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Неукрепленные перила, разрывы и другие повреждения ограждений в зоне движения пешеходов.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- 2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- 3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Неисправности и дефекты (повреждения, засорение) в системах водоотвода, вентиляции, освещения, видеонаблюдения</w:t>
            </w: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пожаротушения, подъемного оборудования, тактильной плитки и других технических устройств, используемых для безопасной эксплуатации надземного пешеходного перехода.</w:t>
            </w:r>
            <w:proofErr w:type="gramEnd"/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- 12 часов;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III, IV, V - 1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Зазор деформационного шва не очищен, не заполнен резинобитумной мастикой, на 100 м протяженности шва, не более, м.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Пролетные строения не очищены от мусора, грязи, мха, растительности,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пространство под тротуарными блоками не очищено от мусора, грязи, мха, растительности, % от общей площади.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Мусор, загрязнение и посторонние предметы на прохожей части, под лестничными маршами и узлах </w:t>
            </w:r>
            <w:proofErr w:type="spellStart"/>
            <w:r w:rsidRPr="007B6903">
              <w:rPr>
                <w:rFonts w:ascii="Times New Roman" w:hAnsi="Times New Roman"/>
                <w:sz w:val="24"/>
                <w:szCs w:val="24"/>
              </w:rPr>
              <w:t>опирания</w:t>
            </w:r>
            <w:proofErr w:type="spell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надземного пешеходного перехода.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- 1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- 2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IV, V - 3 суток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На боковых поверхностях опор (тела, насадок, стоек) наличие сколов бетона с обнажением арматуры.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Трещ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 и швы не затерты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незаге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рметизирова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ны</w:t>
            </w:r>
            <w:proofErr w:type="spellEnd"/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Локальные повреждения лестничных сходов.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 для II, III - 10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Дефекты (отсутствие) вертикальной разметки на опорах и пролетных строениях пешеходных переходов.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восстановления разметки в соответствии с действующей технологией и дополнительно определяется Заказчиком исходя из конкретных условий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допускается 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Выпадение из удерживающих пазов, разрыв, повреждение резинового компенсатора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Локальное отсутствие окраски элементов металлических конструкций, пролетных строений и опор (кроме оцинкованных), отслоение лакокрасочного покрытия, коррозия металлических конструкций не более % от общего количества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- 3 суток; для II, III - 5 суток;</w:t>
            </w:r>
          </w:p>
          <w:p w:rsidR="005C328A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9E355B" w:rsidRDefault="009E355B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  <w:p w:rsidR="009E355B" w:rsidRPr="007B6903" w:rsidRDefault="009E355B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В, II, III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Отсутствие окраски на фасадных поверхностях железобетонных пролетных строений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9E355B" w:rsidRDefault="009E355B" w:rsidP="009E3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000497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допу</w:t>
            </w:r>
            <w:r w:rsidR="005C328A" w:rsidRPr="007B6903">
              <w:rPr>
                <w:rFonts w:ascii="Times New Roman" w:hAnsi="Times New Roman"/>
                <w:sz w:val="24"/>
                <w:szCs w:val="24"/>
              </w:rPr>
              <w:t>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00497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361EB9" w:rsidRDefault="00000497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1.37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000497" w:rsidRDefault="00000497" w:rsidP="0000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Бетонные поверхности опор (нуждающиеся в нанесении на них покрытия согласно проектной документации на сооружение) не окрашены акриловой краской или не о</w:t>
            </w:r>
            <w:proofErr w:type="gramStart"/>
            <w:r w:rsidRPr="00000497"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497">
              <w:rPr>
                <w:rFonts w:ascii="Times New Roman" w:hAnsi="Times New Roman"/>
                <w:sz w:val="24"/>
                <w:szCs w:val="24"/>
              </w:rPr>
              <w:t>работаны</w:t>
            </w:r>
            <w:proofErr w:type="spell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497">
              <w:rPr>
                <w:rFonts w:ascii="Times New Roman" w:hAnsi="Times New Roman"/>
                <w:sz w:val="24"/>
                <w:szCs w:val="24"/>
              </w:rPr>
              <w:t>гидрофобизирующими</w:t>
            </w:r>
            <w:proofErr w:type="spell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составами на 100 м2 площади поверхности, м2, более:</w:t>
            </w:r>
          </w:p>
          <w:p w:rsidR="00000497" w:rsidRPr="00361EB9" w:rsidRDefault="00000497" w:rsidP="0000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Срок устранения дефекта в соответствии с действующей технологией и дополнительно определяется Заказчиком исходя из конкретных условий.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361EB9" w:rsidRDefault="00000497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497" w:rsidRPr="00361EB9" w:rsidRDefault="00000497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Деревья и кустарники не вырублены.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Порубочные остатки не удалены из полосы отвода.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2" w:name="_GoBack"/>
            <w:bookmarkEnd w:id="12"/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1.43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Высота травы </w:t>
            </w: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в полосе отвода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более 30 см.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7B7CD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361EB9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5.9.1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Отдельные разрушения покрытия тротуаров, пешеходных дорожек и наземных тактильных указателей по ГОСТ </w:t>
            </w:r>
            <w:proofErr w:type="gramStart"/>
            <w:r w:rsidRPr="007B7CD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B7CDA">
              <w:rPr>
                <w:rFonts w:ascii="Times New Roman" w:hAnsi="Times New Roman"/>
                <w:sz w:val="24"/>
                <w:szCs w:val="24"/>
              </w:rPr>
              <w:t xml:space="preserve"> 52875 площадью более 0,2 м2.</w:t>
            </w:r>
          </w:p>
          <w:p w:rsidR="007B7CDA" w:rsidRPr="00361EB9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 7 </w:t>
            </w:r>
            <w:proofErr w:type="spellStart"/>
            <w:r w:rsidRPr="007B7C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B7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361EB9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CDA" w:rsidRPr="00361EB9" w:rsidRDefault="00830C85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7B7CD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lastRenderedPageBreak/>
              <w:t>5.9.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Наличие загрязнений (мусор, грязь) покрытия тротуаров, пешеходных дорожек и наземных тактильных указателей по ГОСТ </w:t>
            </w:r>
            <w:proofErr w:type="gramStart"/>
            <w:r w:rsidRPr="007B7CD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B7CDA">
              <w:rPr>
                <w:rFonts w:ascii="Times New Roman" w:hAnsi="Times New Roman"/>
                <w:sz w:val="24"/>
                <w:szCs w:val="24"/>
              </w:rPr>
              <w:t xml:space="preserve"> 52875 площадью более 0,2 м2.</w:t>
            </w:r>
          </w:p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 3 </w:t>
            </w:r>
            <w:proofErr w:type="spellStart"/>
            <w:r w:rsidRPr="007B7C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B7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CDA" w:rsidRPr="00361EB9" w:rsidRDefault="007B7CD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B36D98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7B7CDA" w:rsidRDefault="00B36D98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3.52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B36D98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Загрязнения поверхности стен и свода</w:t>
            </w:r>
            <w:r w:rsidR="00255F7B">
              <w:rPr>
                <w:rFonts w:ascii="Times New Roman" w:hAnsi="Times New Roman"/>
                <w:sz w:val="24"/>
                <w:szCs w:val="24"/>
              </w:rPr>
              <w:t>.</w:t>
            </w:r>
            <w:r w:rsidRPr="00B36D98">
              <w:rPr>
                <w:rFonts w:ascii="Times New Roman" w:hAnsi="Times New Roman"/>
                <w:sz w:val="24"/>
                <w:szCs w:val="24"/>
              </w:rPr>
              <w:t xml:space="preserve"> Срок устранения дефекта не более:</w:t>
            </w:r>
          </w:p>
          <w:p w:rsidR="00B36D98" w:rsidRPr="00B36D98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B36D98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B36D98">
              <w:rPr>
                <w:rFonts w:ascii="Times New Roman" w:hAnsi="Times New Roman"/>
                <w:sz w:val="24"/>
                <w:szCs w:val="24"/>
              </w:rPr>
              <w:t xml:space="preserve">Б, IB - 1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 xml:space="preserve">.; для II, III - 2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B36D98" w:rsidRPr="007B7CDA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 xml:space="preserve">для IV, V - 3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7B7CDA" w:rsidRDefault="00B36D98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D98" w:rsidRPr="007B7CDA" w:rsidRDefault="00B36D98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255F7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5.4.4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Повреждение бортового камня (открытая поверхность имеет разрушения более чем на % площади или на поверхности имеются сколы глубиной более 3,0 см).</w:t>
            </w:r>
          </w:p>
          <w:p w:rsidR="00255F7B" w:rsidRPr="00B36D98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IБ, IB - 3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II, III - 4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IV, V - 5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255F7B" w:rsidRPr="00255F7B" w:rsidRDefault="00255F7B" w:rsidP="00255F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F7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5.4.5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Нарушение положения бортового камня (вертикальное отклонение одного бортового камня от его проектного положения), </w:t>
            </w:r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255F7B">
              <w:rPr>
                <w:rFonts w:ascii="Times New Roman" w:hAnsi="Times New Roman"/>
                <w:sz w:val="24"/>
                <w:szCs w:val="24"/>
              </w:rPr>
              <w:t>, равно и более:</w:t>
            </w:r>
          </w:p>
          <w:p w:rsid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</w:t>
            </w:r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Б, IB - 3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II, III - 4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IV, V - 5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355B" w:rsidRPr="00B36D98" w:rsidRDefault="009E355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Зимний период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Надземные пешеходные переходы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Снежно-ледяные отложения на поверхности надземных пешеходных переходов создающих угрозу безопасности движения.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после окончания события (метели, снегопада и т.д.), не более: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- 3 ч; 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III, IV, V - 12 ч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5.2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грязи, мусора и посторонних предметов на прохожей части, лестничных сходах и под лестничными маршами пешеходного перехода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устранения дефекта, не более: 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 суток; 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5.4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Повреждение поликарбонатного покрытия  </w:t>
            </w:r>
          </w:p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Сроки устранения: для IA, </w:t>
            </w:r>
            <w:proofErr w:type="gramStart"/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- 7 суток; </w:t>
            </w:r>
          </w:p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II, III - 10 суток; </w:t>
            </w:r>
          </w:p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255F7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5.9.2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>Наличие зимней скользкости на тротуарах, пешеходных дорожках.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>Срок устранения дефекта в местах с интенсивностью пешеходов: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более 250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- 1 ч.;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100 – 250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- 2 ч.;</w:t>
            </w:r>
          </w:p>
          <w:p w:rsidR="00255F7B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менее 100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- 3 ч.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BA6C2F" w:rsidRPr="007B6903" w:rsidTr="00BA6C2F">
        <w:trPr>
          <w:gridAfter w:val="5"/>
          <w:wAfter w:w="12579" w:type="dxa"/>
          <w:trHeight w:val="786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6C2F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5.9.3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 xml:space="preserve">Наличие рыхлого (уплотненного) снега на тротуарах, пешеходных дорожках толщиной слоя, 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>, более (в скобках – уплотненного снега).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>Срок устранения дефекта (с момента окончания работ по устранению зимней скользкости и уборки снега с проезжей части) в местах с интенсивностью пешеходов: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более 250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- 1 час;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100 – 250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- 2 ч.;</w:t>
            </w:r>
          </w:p>
          <w:p w:rsidR="00BA6C2F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менее 100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- 3 ч.</w:t>
            </w:r>
          </w:p>
          <w:p w:rsidR="009E355B" w:rsidRPr="003D761D" w:rsidRDefault="009E355B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2F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IA, </w:t>
            </w:r>
            <w:proofErr w:type="gramStart"/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C2F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5,0 (3,0)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C2F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4,0 (3,0)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C2F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2,0 (3,0)</w:t>
            </w:r>
          </w:p>
        </w:tc>
      </w:tr>
      <w:tr w:rsidR="00AF1A1B" w:rsidRPr="007B6903" w:rsidTr="00BA6C2F">
        <w:trPr>
          <w:gridAfter w:val="5"/>
          <w:wAfter w:w="12579" w:type="dxa"/>
          <w:trHeight w:val="785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F1A1B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A1B" w:rsidRPr="003D761D" w:rsidRDefault="00AF1A1B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IB, II</w:t>
            </w:r>
          </w:p>
          <w:p w:rsidR="00AF1A1B" w:rsidRPr="003D761D" w:rsidRDefault="00AF1A1B" w:rsidP="00BA6C2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5,0 (5,0)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5,0 (4,0)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4,0 (3,0)</w:t>
            </w:r>
          </w:p>
        </w:tc>
      </w:tr>
      <w:tr w:rsidR="00AF1A1B" w:rsidRPr="007B6903" w:rsidTr="00BA6C2F">
        <w:trPr>
          <w:gridAfter w:val="5"/>
          <w:wAfter w:w="12579" w:type="dxa"/>
          <w:trHeight w:val="625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F1A1B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3D761D" w:rsidRDefault="00AF1A1B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III, IV, V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5,0 (10)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4,0 (8,0)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4,0 (6,0)</w:t>
            </w:r>
          </w:p>
        </w:tc>
      </w:tr>
      <w:tr w:rsidR="00FD1FFF" w:rsidRPr="00F07B75" w:rsidTr="00DC42DC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8075" w:type="dxa"/>
            <w:gridSpan w:val="2"/>
          </w:tcPr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 обработанные (посыпанные)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противогололёд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ным</w:t>
            </w:r>
            <w:proofErr w:type="spell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материалом (без применения солей) тротуары и лестничные сходы в населенных пунктах.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обработки (посыпки) после окончания события (снегопада, метели и т.д.) в местах с интенсивностью движения пешеходов: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более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1 ч;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100 до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2 ч;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менее 100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3 ч.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Примечание: при отсутствии регулярного пешеходного движения по тротуарам мостов и лестничным сходам  требования к контролируемым показателям и срокам устранения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дополнительно определяются Заказчиком исходя из конкретных условий </w:t>
            </w:r>
            <w:r w:rsidRPr="00F07B75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276" w:type="dxa"/>
            <w:gridSpan w:val="3"/>
          </w:tcPr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Прочее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Специальные сооружения и элементы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3.37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Загрязнения служебных и охранных помещений, а также помещений размещения оборудования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3.38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Локальные поверхностные повреждения служебных и охранных помещений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3.40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Дефекты (мусор, посторонние предметы, выход из строя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деформации элементов) подъемных устройств и лифтов для маломобильных групп населения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3.45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Выход из строя камер видеонаблюдения*.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- 2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II, III - 3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- 5 суток.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Примечание: * - Выход из строя камер видеонаблюдения - нерабочее состояние или имеются загрязнения, видимые механические повреждения, приводящие к постоянной или временной неработоспособности элементов (стекло </w:t>
            </w:r>
            <w:proofErr w:type="spellStart"/>
            <w:r w:rsidRPr="007B6903">
              <w:rPr>
                <w:rFonts w:ascii="Times New Roman" w:hAnsi="Times New Roman"/>
                <w:sz w:val="24"/>
                <w:szCs w:val="24"/>
              </w:rPr>
              <w:t>термокожуха</w:t>
            </w:r>
            <w:proofErr w:type="spellEnd"/>
            <w:r w:rsidRPr="007B6903">
              <w:rPr>
                <w:rFonts w:ascii="Times New Roman" w:hAnsi="Times New Roman"/>
                <w:sz w:val="24"/>
                <w:szCs w:val="24"/>
              </w:rPr>
              <w:t>, поворотная платформа и т.п.)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9A4EBF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BF" w:rsidRPr="007B6903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5.10.1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BF" w:rsidRPr="009A4EBF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4EBF">
              <w:rPr>
                <w:rFonts w:ascii="Times New Roman" w:hAnsi="Times New Roman"/>
                <w:sz w:val="24"/>
                <w:szCs w:val="24"/>
              </w:rPr>
              <w:t>Наличие видимых повреждений (деформаций, разрушений, отсутствие элементов и окраски и т.д.) конструкции павильона, туалета, урн, скамеек, информационных табличек и т.д. остановочных пунктов маршрутных транспортных средств.</w:t>
            </w:r>
            <w:proofErr w:type="gramEnd"/>
          </w:p>
          <w:p w:rsidR="009A4EBF" w:rsidRPr="009A4EBF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</w:t>
            </w:r>
            <w:proofErr w:type="gramStart"/>
            <w:r w:rsidRPr="009A4EBF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Б, IB - 5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9A4EBF" w:rsidRPr="007B6903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 xml:space="preserve">для II - 7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III - 10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IV - 14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V - 20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BF" w:rsidRPr="007B6903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BF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4EBF" w:rsidRPr="009A4EBF" w:rsidRDefault="009A4EBF" w:rsidP="009A4EBF">
            <w:pPr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Системы электроснабжения и электроосвещения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Сети наружного освещения и электроснабжения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6.2.1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Установки наружного освещения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6.2.1.1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Дефекты линий наружного электроосвещения искусственных сооружений и элементов обустройства (выход из строя наружных осветительных установок, связанные с обрывом электрических проводов.</w:t>
            </w:r>
            <w:proofErr w:type="gramEnd"/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Восстановление электроснабжения по временной схеме в случае обрыва электрических проводов необходимо осуществить в течение 1 суток.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</w:rPr>
              <w:t>Срок устранения выхода из строя наружных осветительных установок, связанный с обрывом электрических проводов для всех категорий не более 2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дефектов, не связанных с выходом из строя электрооборудования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 - 3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IB, II - 4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6.2.1.2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Неисправные светотехнические изделия (светильники) (выход из строя светотехнических изделий светильников, ламп, ПРА, ИЗУ, зарядного провода.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Отклонение положения кронштейна, светильника, лампы от проектного положения.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Повреждения защитного стекла светильника, корпуса, отражателя.)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Срок устранения дефектов, связанных с выходом из строя светотехнического оборудования (светильников, ламп, ПРА, ИЗУ, зарядного провода) не более: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 - 3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IB, II - 4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дефектов не связанных с выходом из строя электрооборудования производится в соответствии с действующей технологией и дополнительно определяется Заказчиком исходя из конкретных условий</w:t>
            </w:r>
            <w:r w:rsidRPr="007B6903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Неработающие светильники в ночное время, не более 5 % от общего количества.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br/>
              <w:t>(Количество неработающих подряд светильников не более 1 шт.).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Допускается частичное (до 50%) отключение наружного освещения в ночное время в случае, когда интенсивность движения пешеходов менее 40 чел./ч и транспортных средств в обоих направлениях - менее 50 ед./ч.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Срок устранения дефектов связанных с выходом из строя светотехнического оборудования (светильников, ламп, ПРА, ИЗУ, зарядного провода) не более: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для IA, IБ - 3 суток;</w:t>
            </w:r>
            <w:proofErr w:type="gramEnd"/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IB, II - 4 суток;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Прочее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239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lastRenderedPageBreak/>
              <w:t>6.2.1.1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Дефекты линий наружного электроосвещения проезжей части, искусственных сооружений и элементов обустройства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A03239">
              <w:rPr>
                <w:rFonts w:ascii="Times New Roman" w:hAnsi="Times New Roman"/>
                <w:sz w:val="24"/>
                <w:szCs w:val="24"/>
              </w:rPr>
              <w:t>арушение антикоррозионного покрытия металлических опор, сколы до арматуры, раскрытые трещины железобетонных опор, отсутствие маркировки опор, наличие неисправных лючков и замков.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Срок устранения дефектов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239">
              <w:rPr>
                <w:rFonts w:ascii="Times New Roman" w:hAnsi="Times New Roman"/>
                <w:sz w:val="24"/>
                <w:szCs w:val="24"/>
              </w:rPr>
              <w:t>не более: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A0323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A03239">
              <w:rPr>
                <w:rFonts w:ascii="Times New Roman" w:hAnsi="Times New Roman"/>
                <w:sz w:val="24"/>
                <w:szCs w:val="24"/>
              </w:rPr>
              <w:t xml:space="preserve">Б - 3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IB, II - 4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A03239" w:rsidRPr="007B6903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III, IV, V - 5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10.7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Наличие несанкционированных надписей на поверхностях искусственных сооружений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</w:tbl>
    <w:p w:rsidR="003D761D" w:rsidRDefault="003D761D" w:rsidP="00D953A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bCs/>
          <w:sz w:val="28"/>
          <w:szCs w:val="28"/>
        </w:rPr>
      </w:pPr>
    </w:p>
    <w:p w:rsidR="00D953A3" w:rsidRPr="000D76FE" w:rsidRDefault="00D953A3" w:rsidP="00D953A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bCs/>
          <w:sz w:val="28"/>
          <w:szCs w:val="28"/>
        </w:rPr>
      </w:pPr>
      <w:r w:rsidRPr="000D76FE">
        <w:rPr>
          <w:rFonts w:ascii="Times New Roman" w:eastAsia="Calibri" w:hAnsi="Times New Roman"/>
          <w:b/>
          <w:bCs/>
          <w:sz w:val="28"/>
          <w:szCs w:val="28"/>
        </w:rPr>
        <w:t xml:space="preserve">Примечание: </w:t>
      </w:r>
    </w:p>
    <w:p w:rsidR="00D953A3" w:rsidRPr="006067EC" w:rsidRDefault="00D953A3" w:rsidP="00B36D98">
      <w:pPr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6067EC">
        <w:rPr>
          <w:rFonts w:ascii="Times New Roman" w:eastAsia="Calibri" w:hAnsi="Times New Roman"/>
          <w:bCs/>
          <w:sz w:val="24"/>
          <w:szCs w:val="24"/>
        </w:rPr>
        <w:t>Номенклатура дефектов, показателей и значений показателей дефектов установлена с учетом технических особенностей Объекта содержания</w:t>
      </w:r>
      <w:r w:rsidR="00040ED6" w:rsidRPr="006067EC">
        <w:rPr>
          <w:rFonts w:ascii="Times New Roman" w:eastAsia="Calibri" w:hAnsi="Times New Roman"/>
          <w:bCs/>
          <w:sz w:val="24"/>
          <w:szCs w:val="24"/>
        </w:rPr>
        <w:t xml:space="preserve">, </w:t>
      </w:r>
      <w:r w:rsidRPr="006067EC">
        <w:rPr>
          <w:rFonts w:ascii="Times New Roman" w:eastAsia="Calibri" w:hAnsi="Times New Roman"/>
          <w:bCs/>
          <w:sz w:val="24"/>
          <w:szCs w:val="24"/>
        </w:rPr>
        <w:t>входящих в имущественный комплекс автомобильной дороги</w:t>
      </w:r>
      <w:r w:rsidR="00B36D98" w:rsidRPr="00B36D98">
        <w:rPr>
          <w:rFonts w:ascii="Times New Roman" w:eastAsia="Calibri" w:hAnsi="Times New Roman"/>
          <w:bCs/>
          <w:sz w:val="24"/>
          <w:szCs w:val="24"/>
        </w:rPr>
        <w:t>, и может быть изменен в связи с принятием новых, технических регламентов, стандартов, сводов правил и иных нормативно-технических документов.</w:t>
      </w:r>
    </w:p>
    <w:p w:rsidR="00D953A3" w:rsidRPr="006067EC" w:rsidRDefault="00D953A3" w:rsidP="00040ED6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firstLine="567"/>
        <w:rPr>
          <w:rFonts w:ascii="Times New Roman" w:eastAsia="Calibri" w:hAnsi="Times New Roman"/>
          <w:bCs/>
          <w:sz w:val="24"/>
          <w:szCs w:val="24"/>
        </w:rPr>
      </w:pPr>
      <w:r w:rsidRPr="006067EC">
        <w:rPr>
          <w:rFonts w:ascii="Times New Roman" w:eastAsia="Calibri" w:hAnsi="Times New Roman"/>
          <w:bCs/>
          <w:sz w:val="24"/>
          <w:szCs w:val="24"/>
        </w:rPr>
        <w:t>Сроки устранения дефектов содержания конструктивных элементов, определ</w:t>
      </w:r>
      <w:r w:rsidR="00F84759">
        <w:rPr>
          <w:rFonts w:ascii="Times New Roman" w:eastAsia="Calibri" w:hAnsi="Times New Roman"/>
          <w:bCs/>
          <w:sz w:val="24"/>
          <w:szCs w:val="24"/>
        </w:rPr>
        <w:t>ены,</w:t>
      </w:r>
      <w:r w:rsidR="00040ED6" w:rsidRPr="006067EC">
        <w:rPr>
          <w:rFonts w:ascii="Times New Roman" w:eastAsia="Calibri" w:hAnsi="Times New Roman"/>
          <w:bCs/>
          <w:sz w:val="24"/>
          <w:szCs w:val="24"/>
        </w:rPr>
        <w:t xml:space="preserve"> исходя из конкретных условий на </w:t>
      </w:r>
      <w:r w:rsidRPr="006067EC">
        <w:rPr>
          <w:rFonts w:ascii="Times New Roman" w:eastAsia="Calibri" w:hAnsi="Times New Roman"/>
          <w:bCs/>
          <w:sz w:val="24"/>
          <w:szCs w:val="24"/>
        </w:rPr>
        <w:t>оказание услуг по содержанию.</w:t>
      </w:r>
    </w:p>
    <w:p w:rsidR="00D953A3" w:rsidRPr="000D76FE" w:rsidRDefault="00D953A3" w:rsidP="008F48F2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  <w:sectPr w:rsidR="00D953A3" w:rsidRPr="000D76FE" w:rsidSect="00DE3959">
          <w:pgSz w:w="16840" w:h="11907" w:orient="landscape" w:code="9"/>
          <w:pgMar w:top="1701" w:right="567" w:bottom="567" w:left="1701" w:header="851" w:footer="851" w:gutter="0"/>
          <w:cols w:space="720"/>
          <w:docGrid w:linePitch="299"/>
        </w:sectPr>
      </w:pPr>
    </w:p>
    <w:p w:rsidR="00752D4D" w:rsidRPr="000D76FE" w:rsidRDefault="00D953A3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 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то на момент исполнения контракта применяются требования, установленные действующими нормативными документами. </w:t>
      </w:r>
    </w:p>
    <w:p w:rsidR="00752D4D" w:rsidRPr="000D76FE" w:rsidRDefault="00752D4D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 в п. 3 настоящего Приложения, Исполнитель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752D4D" w:rsidRPr="000D76FE" w:rsidRDefault="00752D4D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выполнении требований документов технического регулирования (ГОСТ, СП и др.), упомянутых в Приложении №10, 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должен использовать редакцию документа, действующую на момент исполнения контракта.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 xml:space="preserve"> оказания услуг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</w:t>
      </w:r>
      <w:bookmarkEnd w:id="13"/>
      <w:bookmarkEnd w:id="14"/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5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5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приступает к </w:t>
      </w:r>
      <w:r>
        <w:rPr>
          <w:rFonts w:ascii="Times New Roman" w:eastAsia="Calibri" w:hAnsi="Times New Roman"/>
          <w:sz w:val="28"/>
          <w:szCs w:val="28"/>
        </w:rPr>
        <w:t xml:space="preserve">оказанию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ГИБДД и участников движения об оказании услуг, указанных в Проекте оказания услуг</w:t>
      </w:r>
      <w:r w:rsidR="00FB2936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Движение транспорта в зоне работ обеспечивается в соответствии с </w:t>
      </w:r>
      <w:r w:rsidRPr="00B556D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56D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56D8">
        <w:rPr>
          <w:rFonts w:ascii="Times New Roman" w:eastAsia="Calibri" w:hAnsi="Times New Roman"/>
          <w:sz w:val="28"/>
          <w:szCs w:val="28"/>
        </w:rPr>
        <w:t xml:space="preserve"> 58350-2019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B556D8">
        <w:rPr>
          <w:rFonts w:ascii="Times New Roman" w:eastAsia="Calibri" w:hAnsi="Times New Roman"/>
          <w:sz w:val="28"/>
          <w:szCs w:val="28"/>
        </w:rPr>
        <w:t>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</w:t>
      </w:r>
      <w:r>
        <w:rPr>
          <w:rFonts w:ascii="Times New Roman" w:eastAsia="Calibri" w:hAnsi="Times New Roman"/>
          <w:sz w:val="28"/>
          <w:szCs w:val="28"/>
        </w:rPr>
        <w:t xml:space="preserve">» и </w:t>
      </w:r>
      <w:r w:rsidRPr="000D76FE">
        <w:rPr>
          <w:rFonts w:ascii="Times New Roman" w:eastAsia="Calibri" w:hAnsi="Times New Roman"/>
          <w:sz w:val="28"/>
          <w:szCs w:val="28"/>
        </w:rPr>
        <w:t>ОДМ 218.6.019-2016 «Рекомендации по организации движения и ограждению мест производства дорожных работ»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продолжительность закрытия; местоположение сигнальщиков и продолжительность их работы;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 таблицу, в которой сведены все устройства регулирования движением, показанные на схеме;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 план со всеми необходимыми в период оказания услуг </w:t>
      </w:r>
      <w:r w:rsidRPr="00E742CF">
        <w:rPr>
          <w:rFonts w:ascii="Times New Roman" w:eastAsia="Calibri" w:hAnsi="Times New Roman"/>
          <w:sz w:val="28"/>
          <w:szCs w:val="28"/>
        </w:rPr>
        <w:t>(выполнения работ)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данными, обеспечивающий доступ на место оказания услуг службе эксплуатации. 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Исполнителю необходимо работать совместно с местными органами ГИБДД 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Исполнитель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темное время суток в зоне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742CF">
        <w:rPr>
          <w:rFonts w:ascii="Times New Roman" w:eastAsia="Calibri" w:hAnsi="Times New Roman"/>
          <w:sz w:val="28"/>
          <w:szCs w:val="28"/>
        </w:rPr>
        <w:t>(выполнения работ)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обеспечить устройство сигнальных аварийных огней;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 использовать для складирования материалов, отстоя техники территорию места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Обеспечить установку знаков, обозначающих зону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места проходов и движения техники и их сохранность в период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Место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оборудовать информационным щитом установленной формы;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После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немедленно убрать временные дорожные знаки, ограждения, произвести очистку территории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от строительного мусора.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5" w:name="_Toc489022092"/>
      <w:bookmarkStart w:id="16" w:name="_Toc489022431"/>
      <w:r w:rsidRPr="000D76FE">
        <w:rPr>
          <w:rFonts w:ascii="Times New Roman" w:eastAsia="Calibri" w:hAnsi="Times New Roman"/>
          <w:b/>
          <w:sz w:val="28"/>
          <w:szCs w:val="28"/>
        </w:rPr>
        <w:t xml:space="preserve">Содержание </w:t>
      </w:r>
      <w:r w:rsidRPr="00D269E1">
        <w:rPr>
          <w:rFonts w:ascii="Times New Roman" w:eastAsia="Calibri" w:hAnsi="Times New Roman"/>
          <w:b/>
          <w:sz w:val="28"/>
          <w:szCs w:val="28"/>
        </w:rPr>
        <w:t xml:space="preserve">искусственных дорожных сооружений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в период </w:t>
      </w:r>
      <w:r>
        <w:rPr>
          <w:rFonts w:ascii="Times New Roman" w:eastAsia="Calibri" w:hAnsi="Times New Roman"/>
          <w:b/>
          <w:sz w:val="28"/>
          <w:szCs w:val="28"/>
        </w:rPr>
        <w:t xml:space="preserve">оказания услуг </w:t>
      </w:r>
      <w:bookmarkEnd w:id="15"/>
      <w:bookmarkEnd w:id="16"/>
    </w:p>
    <w:p w:rsidR="00752D4D" w:rsidRPr="000D76FE" w:rsidRDefault="00752D4D" w:rsidP="00752D4D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D269E1">
        <w:rPr>
          <w:rFonts w:ascii="Times New Roman" w:eastAsia="Calibri" w:hAnsi="Times New Roman"/>
          <w:sz w:val="28"/>
          <w:szCs w:val="28"/>
        </w:rPr>
        <w:t xml:space="preserve">Содержание искусственных дорожных сооружений выполняется </w:t>
      </w:r>
      <w:r>
        <w:rPr>
          <w:rFonts w:ascii="Times New Roman" w:eastAsia="Calibri" w:hAnsi="Times New Roman"/>
          <w:sz w:val="28"/>
          <w:szCs w:val="28"/>
        </w:rPr>
        <w:t>в соответствии с «</w:t>
      </w:r>
      <w:r w:rsidRPr="00D269E1">
        <w:rPr>
          <w:rFonts w:ascii="Times New Roman" w:eastAsia="Calibri" w:hAnsi="Times New Roman"/>
          <w:sz w:val="28"/>
          <w:szCs w:val="28"/>
        </w:rPr>
        <w:t>Переч</w:t>
      </w:r>
      <w:r>
        <w:rPr>
          <w:rFonts w:ascii="Times New Roman" w:eastAsia="Calibri" w:hAnsi="Times New Roman"/>
          <w:sz w:val="28"/>
          <w:szCs w:val="28"/>
        </w:rPr>
        <w:t>нем</w:t>
      </w:r>
      <w:r w:rsidRPr="00D269E1">
        <w:rPr>
          <w:rFonts w:ascii="Times New Roman" w:eastAsia="Calibri" w:hAnsi="Times New Roman"/>
          <w:sz w:val="28"/>
          <w:szCs w:val="28"/>
        </w:rPr>
        <w:t xml:space="preserve"> услуг по содержанию  искусственных дорожных сооружений на участках автомобильных дорог, включенных в Объект, предусмотренных в рамках контракта</w:t>
      </w:r>
      <w:r>
        <w:rPr>
          <w:rFonts w:ascii="Times New Roman" w:eastAsia="Calibri" w:hAnsi="Times New Roman"/>
          <w:sz w:val="28"/>
          <w:szCs w:val="28"/>
        </w:rPr>
        <w:t>» приложения №3 к контракту.</w:t>
      </w:r>
      <w:r w:rsidRPr="00D269E1">
        <w:rPr>
          <w:rFonts w:ascii="Times New Roman" w:eastAsia="Calibri" w:hAnsi="Times New Roman"/>
          <w:sz w:val="28"/>
          <w:szCs w:val="28"/>
        </w:rPr>
        <w:t xml:space="preserve"> </w:t>
      </w:r>
    </w:p>
    <w:p w:rsidR="00752D4D" w:rsidRPr="007B6903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7B6903">
        <w:rPr>
          <w:rFonts w:ascii="Times New Roman" w:eastAsia="Calibri" w:hAnsi="Times New Roman"/>
          <w:sz w:val="28"/>
          <w:szCs w:val="28"/>
        </w:rPr>
        <w:t>Уров</w:t>
      </w:r>
      <w:r>
        <w:rPr>
          <w:rFonts w:ascii="Times New Roman" w:eastAsia="Calibri" w:hAnsi="Times New Roman"/>
          <w:sz w:val="28"/>
          <w:szCs w:val="28"/>
        </w:rPr>
        <w:t xml:space="preserve">ень и качество услуг  </w:t>
      </w:r>
      <w:r w:rsidRPr="007B6903">
        <w:rPr>
          <w:rFonts w:ascii="Times New Roman" w:eastAsia="Calibri" w:hAnsi="Times New Roman"/>
          <w:sz w:val="28"/>
          <w:szCs w:val="28"/>
        </w:rPr>
        <w:t xml:space="preserve">содержания искусственных дорожных сооружений, установленные в настоящем Приложении, должны исполняться Исполнителем </w:t>
      </w:r>
      <w:r>
        <w:rPr>
          <w:rFonts w:ascii="Times New Roman" w:eastAsia="Calibri" w:hAnsi="Times New Roman"/>
          <w:sz w:val="28"/>
          <w:szCs w:val="28"/>
        </w:rPr>
        <w:t>исходя из требуемых</w:t>
      </w:r>
      <w:r w:rsidRPr="007B6903">
        <w:rPr>
          <w:rFonts w:ascii="Times New Roman" w:eastAsia="Calibri" w:hAnsi="Times New Roman"/>
          <w:sz w:val="28"/>
          <w:szCs w:val="28"/>
        </w:rPr>
        <w:t xml:space="preserve"> значени</w:t>
      </w:r>
      <w:r>
        <w:rPr>
          <w:rFonts w:ascii="Times New Roman" w:eastAsia="Calibri" w:hAnsi="Times New Roman"/>
          <w:sz w:val="28"/>
          <w:szCs w:val="28"/>
        </w:rPr>
        <w:t>й</w:t>
      </w:r>
      <w:r w:rsidRPr="007B6903">
        <w:rPr>
          <w:rFonts w:ascii="Times New Roman" w:eastAsia="Calibri" w:hAnsi="Times New Roman"/>
          <w:sz w:val="28"/>
          <w:szCs w:val="28"/>
        </w:rPr>
        <w:t xml:space="preserve"> эксплуатационных показателей и показателей (дефектов содержания), характеризующих уровень содержания искусственных дорожных сооружений, установленные с учетом требований</w:t>
      </w:r>
      <w:r w:rsidRPr="003E0EE7">
        <w:rPr>
          <w:rFonts w:ascii="Times New Roman" w:eastAsia="Calibri" w:hAnsi="Times New Roman"/>
          <w:sz w:val="28"/>
          <w:szCs w:val="28"/>
        </w:rPr>
        <w:t xml:space="preserve">  ГОСТ </w:t>
      </w:r>
      <w:proofErr w:type="gramStart"/>
      <w:r w:rsidRPr="003E0EE7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3E0EE7">
        <w:rPr>
          <w:rFonts w:ascii="Times New Roman" w:eastAsia="Calibri" w:hAnsi="Times New Roman"/>
          <w:sz w:val="28"/>
          <w:szCs w:val="28"/>
        </w:rPr>
        <w:t xml:space="preserve"> 59982-2022 «Дороги автомобильные общего пользования. Эксплуатация. </w:t>
      </w:r>
      <w:proofErr w:type="gramStart"/>
      <w:r w:rsidRPr="003E0EE7">
        <w:rPr>
          <w:rFonts w:ascii="Times New Roman" w:eastAsia="Calibri" w:hAnsi="Times New Roman"/>
          <w:sz w:val="28"/>
          <w:szCs w:val="28"/>
        </w:rPr>
        <w:t xml:space="preserve">Правила оценки и приемки» </w:t>
      </w:r>
      <w:r w:rsidRPr="007B6903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и  </w:t>
      </w:r>
      <w:r w:rsidRPr="006D5422">
        <w:rPr>
          <w:rFonts w:ascii="Times New Roman" w:eastAsia="Calibri" w:hAnsi="Times New Roman"/>
          <w:sz w:val="28"/>
          <w:szCs w:val="28"/>
        </w:rPr>
        <w:t xml:space="preserve">ОДМ 218.11.004-2020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6D5422">
        <w:rPr>
          <w:rFonts w:ascii="Times New Roman" w:eastAsia="Calibri" w:hAnsi="Times New Roman"/>
          <w:sz w:val="28"/>
          <w:szCs w:val="28"/>
        </w:rPr>
        <w:t xml:space="preserve">Методические рекомендации по порядку проведения оценки уровня содержания автомобильных дорог общего пользования федерального значения» </w:t>
      </w:r>
      <w:r w:rsidRPr="007B6903">
        <w:rPr>
          <w:rFonts w:ascii="Times New Roman" w:eastAsia="Calibri" w:hAnsi="Times New Roman"/>
          <w:sz w:val="28"/>
          <w:szCs w:val="28"/>
        </w:rPr>
        <w:t>(далее Порядок)  (для весенне-летне-осеннего и зимнего сезонов) и Таблице П.5.1</w:t>
      </w:r>
      <w:r>
        <w:rPr>
          <w:rFonts w:ascii="Times New Roman" w:eastAsia="Calibri" w:hAnsi="Times New Roman"/>
          <w:sz w:val="28"/>
          <w:szCs w:val="28"/>
        </w:rPr>
        <w:t>.</w:t>
      </w:r>
      <w:proofErr w:type="gramEnd"/>
    </w:p>
    <w:p w:rsidR="00752D4D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7" w:name="_Toc489022093"/>
      <w:bookmarkStart w:id="18" w:name="_Toc489022432"/>
      <w:r w:rsidRPr="000D76FE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  <w:bookmarkEnd w:id="17"/>
      <w:bookmarkEnd w:id="18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Таблице П.5.1 для двух характерных периодов: весенне-летне-осеннего периода и зимнего периода.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Сроки ликвидации дефектов, указанные в таблице П.5.1, приняты с учетом категории автомобильной дороги.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 показателей, оцениваемых при исполнении Контракта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подлежат включению следующие показатели: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ОДМ 218.6.015-2015 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Наличие предписаний контролирующих органов, выданных, в том числе, на основании обоснованных жалоб пользователей.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752D4D" w:rsidRPr="000D76FE" w:rsidRDefault="006C0ABE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6C0ABE">
        <w:rPr>
          <w:rFonts w:ascii="Times New Roman" w:eastAsia="Calibri" w:hAnsi="Times New Roman"/>
          <w:sz w:val="28"/>
          <w:szCs w:val="28"/>
        </w:rPr>
        <w:t xml:space="preserve"> </w:t>
      </w:r>
      <w:r w:rsidR="00752D4D" w:rsidRPr="000D76FE">
        <w:rPr>
          <w:rFonts w:ascii="Times New Roman" w:eastAsia="Calibri" w:hAnsi="Times New Roman"/>
          <w:sz w:val="28"/>
          <w:szCs w:val="28"/>
        </w:rPr>
        <w:t>В случае выявления дефектов содержания конструктивных элементов Заказчиком (или иными уполномоченными лицами) Исполнителю по оказанию</w:t>
      </w:r>
      <w:r w:rsidR="00752D4D">
        <w:rPr>
          <w:rFonts w:ascii="Times New Roman" w:eastAsia="Calibri" w:hAnsi="Times New Roman"/>
          <w:sz w:val="28"/>
          <w:szCs w:val="28"/>
        </w:rPr>
        <w:t xml:space="preserve"> услуг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ис</w:t>
      </w:r>
      <w:r w:rsidR="00752D4D">
        <w:rPr>
          <w:rFonts w:ascii="Times New Roman" w:eastAsia="Calibri" w:hAnsi="Times New Roman"/>
          <w:sz w:val="28"/>
          <w:szCs w:val="28"/>
        </w:rPr>
        <w:t xml:space="preserve">кусственных дорожных сооружений. 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По результатам повторного осмотра в Предписании делается отметка об устранении замечаний, выявленных в ходе оценки уровня содержания искусственных дорожных сооружений. Подтверждение исполнения Предписания Заказчика (или иного уполномоченного лица), может </w:t>
      </w:r>
      <w:r w:rsidR="00752D4D" w:rsidRPr="000D76FE">
        <w:rPr>
          <w:rFonts w:ascii="Times New Roman" w:eastAsia="Calibri" w:hAnsi="Times New Roman"/>
          <w:sz w:val="28"/>
          <w:szCs w:val="28"/>
        </w:rPr>
        <w:lastRenderedPageBreak/>
        <w:t>осуществляться путем учета фот</w:t>
      </w:r>
      <w:proofErr w:type="gramStart"/>
      <w:r w:rsidR="00752D4D"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="00752D4D"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исполнительной документации», разрабатываемым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Исполнителем по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составе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конкретного Объекта, согласованного с Заказчиком.  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В случае вступления в силу новых нормативных документов в период действия Контракта в перечень требований к эксплуатационным показателям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 показателям, характеризующим уровень содержания конструктивных элементов </w:t>
      </w:r>
      <w:r w:rsidRPr="00346BA8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, должны быть внесены соответствующие изменения.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i/>
          <w:sz w:val="28"/>
          <w:szCs w:val="28"/>
        </w:rPr>
        <w:br/>
      </w:r>
    </w:p>
    <w:p w:rsidR="00752D4D" w:rsidRPr="000D76FE" w:rsidRDefault="00752D4D" w:rsidP="00752D4D">
      <w:pPr>
        <w:numPr>
          <w:ilvl w:val="1"/>
          <w:numId w:val="10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9" w:name="_Toc489022094"/>
      <w:bookmarkStart w:id="20" w:name="_Toc489022433"/>
      <w:r w:rsidRPr="000D76FE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  <w:bookmarkEnd w:id="19"/>
      <w:bookmarkEnd w:id="20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Оказать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Строгое соблюдение требований по технологии и срокам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а также обязательное соблюдение нормативных документов должно способствовать сохранению природной обстановки в районе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процессе оказа</w:t>
      </w:r>
      <w:r>
        <w:rPr>
          <w:rFonts w:ascii="Times New Roman" w:eastAsia="Calibri" w:hAnsi="Times New Roman"/>
          <w:sz w:val="28"/>
          <w:szCs w:val="28"/>
        </w:rPr>
        <w:t>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недопустимо захламление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обязан обеспечить выполнение мер по предотвращению сброса отработанных масел и других нефтепродуктов на землю и в воду.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защиту поверхностных и грунтовых вод от загрязнения дорожной пылью, горюче-смазочными материалами, обеспыливающими,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противогололедными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и другими химическими веществами;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752D4D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21" w:name="_Toc489022095"/>
      <w:bookmarkStart w:id="22" w:name="_Toc489022434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материалам, конструкциям, изделиям и оборудованию, используемым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21"/>
      <w:bookmarkEnd w:id="22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Все поставляемые для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лабораторный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контроль. Копии этих сертификатов, технических паспортов и результатов испытаний должны быть предоставлены Заказчику до начала оказани</w:t>
      </w:r>
      <w:r>
        <w:rPr>
          <w:rFonts w:ascii="Times New Roman" w:eastAsia="Calibri" w:hAnsi="Times New Roman"/>
          <w:sz w:val="28"/>
          <w:szCs w:val="28"/>
        </w:rPr>
        <w:t>я услуг</w:t>
      </w:r>
      <w:r w:rsidRPr="000D76FE">
        <w:rPr>
          <w:rFonts w:ascii="Times New Roman" w:eastAsia="Calibri" w:hAnsi="Times New Roman"/>
          <w:sz w:val="28"/>
          <w:szCs w:val="28"/>
        </w:rPr>
        <w:t>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Исполнитель обязан за свои средства с использованием лаборатории в ходе приемки поступающих материалов, конструкций и изделий, а также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обеспечить предусмотренные настоящим Приложением и Перечнем нормативно-технической документации, обязательной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(Приложение №10 к Контракту) испытания и измерения, представить результаты этих испытаний Заказчику до приемки им оказанных усл</w:t>
      </w:r>
      <w:r>
        <w:rPr>
          <w:rFonts w:ascii="Times New Roman" w:eastAsia="Calibri" w:hAnsi="Times New Roman"/>
          <w:sz w:val="28"/>
          <w:szCs w:val="28"/>
        </w:rPr>
        <w:t>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243D4B">
        <w:rPr>
          <w:rFonts w:ascii="Times New Roman" w:eastAsia="Calibri" w:hAnsi="Times New Roman"/>
          <w:sz w:val="28"/>
          <w:szCs w:val="28"/>
        </w:rPr>
        <w:t>(</w:t>
      </w:r>
      <w:r w:rsidRPr="00E742CF">
        <w:rPr>
          <w:rFonts w:ascii="Times New Roman" w:eastAsia="Calibri" w:hAnsi="Times New Roman"/>
          <w:sz w:val="28"/>
          <w:szCs w:val="28"/>
        </w:rPr>
        <w:t>выполнени</w:t>
      </w:r>
      <w:r>
        <w:rPr>
          <w:rFonts w:ascii="Times New Roman" w:eastAsia="Calibri" w:hAnsi="Times New Roman"/>
          <w:sz w:val="28"/>
          <w:szCs w:val="28"/>
        </w:rPr>
        <w:t>и</w:t>
      </w:r>
      <w:r w:rsidRPr="00E742CF">
        <w:rPr>
          <w:rFonts w:ascii="Times New Roman" w:eastAsia="Calibri" w:hAnsi="Times New Roman"/>
          <w:sz w:val="28"/>
          <w:szCs w:val="28"/>
        </w:rPr>
        <w:t xml:space="preserve"> </w:t>
      </w:r>
      <w:r w:rsidRPr="00243D4B">
        <w:rPr>
          <w:rFonts w:ascii="Times New Roman" w:eastAsia="Calibri" w:hAnsi="Times New Roman"/>
          <w:sz w:val="28"/>
          <w:szCs w:val="28"/>
        </w:rPr>
        <w:t xml:space="preserve">работ)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 только те материалы и конструкции, которые соответствуют требованиям к ним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vanish/>
          <w:sz w:val="28"/>
          <w:szCs w:val="28"/>
        </w:rPr>
      </w:pPr>
      <w:bookmarkStart w:id="23" w:name="_Toc489022097"/>
      <w:bookmarkStart w:id="24" w:name="_Toc489022436"/>
      <w:r w:rsidRPr="000D76FE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  <w:bookmarkEnd w:id="23"/>
      <w:bookmarkEnd w:id="24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8.1.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согласованного с Заказчиком.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25" w:name="_Toc489022098"/>
      <w:bookmarkStart w:id="26" w:name="_Toc48902243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содержании Объекта</w:t>
      </w:r>
      <w:bookmarkEnd w:id="25"/>
      <w:bookmarkEnd w:id="26"/>
    </w:p>
    <w:p w:rsidR="00752D4D" w:rsidRDefault="00752D4D" w:rsidP="00752D4D">
      <w:pPr>
        <w:tabs>
          <w:tab w:val="left" w:pos="284"/>
        </w:tabs>
        <w:spacing w:after="0"/>
        <w:ind w:left="360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9.1. </w:t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содержании Объекта, используемым товарам (материалам) и ресурсам, направленные на обеспечение уровня содержания, установленного Государственным контрактом,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разрабатываемых Исполнителем в рамках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  <w:proofErr w:type="gramEnd"/>
    </w:p>
    <w:p w:rsidR="00752D4D" w:rsidRDefault="00752D4D" w:rsidP="00752D4D">
      <w:pPr>
        <w:tabs>
          <w:tab w:val="left" w:pos="284"/>
        </w:tabs>
        <w:spacing w:after="0"/>
        <w:ind w:left="360" w:right="283" w:firstLine="0"/>
        <w:rPr>
          <w:rFonts w:ascii="Times New Roman" w:eastAsia="Calibri" w:hAnsi="Times New Roman"/>
          <w:sz w:val="28"/>
          <w:szCs w:val="28"/>
        </w:rPr>
      </w:pPr>
    </w:p>
    <w:p w:rsidR="00434C7E" w:rsidRPr="00685FB1" w:rsidRDefault="00434C7E" w:rsidP="00752D4D">
      <w:pPr>
        <w:tabs>
          <w:tab w:val="left" w:pos="284"/>
        </w:tabs>
        <w:spacing w:after="0"/>
        <w:ind w:left="851" w:right="283" w:firstLine="0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sz w:val="28"/>
          <w:szCs w:val="28"/>
        </w:rPr>
        <w:t>10.  Требования к составу и объему работ выполняемых по нормативному содержанию подъемных площадок на эстакадных надземных пешеходных переходах.</w:t>
      </w:r>
    </w:p>
    <w:p w:rsidR="00434C7E" w:rsidRDefault="00434C7E" w:rsidP="00434C7E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10</w:t>
      </w:r>
      <w:r w:rsidRPr="00685FB1">
        <w:rPr>
          <w:rFonts w:ascii="Times New Roman" w:eastAsia="Calibri" w:hAnsi="Times New Roman"/>
          <w:sz w:val="28"/>
          <w:szCs w:val="28"/>
          <w:lang w:eastAsia="en-US"/>
        </w:rPr>
        <w:t>.1. Подрядчик обеспечивает безопасные и комфортные условия передвижения пешеходов, а также маломобильных групп населения, организацию круглосуточного наблюдения за зонами размещения и действия подъемно-транспортных механизмов наклонных подъемников и специальных лифтов, внешними входами в лифт, кабинами лифтов, зоной горизонтального перехода для контроля их работоспособности, целевого использования и сохранности оборудования.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отдельных случаях,  когда кресло-коляска инвалида имеет негабаритные размеры для размещения на платформе, Подрядчик обязан  предоставить инвалиду</w:t>
      </w:r>
      <w:r w:rsidRPr="0081234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складную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инвалидную кресло-коляску  для передвижения на </w:t>
      </w:r>
      <w:r w:rsidRPr="003D1CAD">
        <w:rPr>
          <w:rFonts w:ascii="Times New Roman" w:eastAsia="Calibri" w:hAnsi="Times New Roman"/>
          <w:sz w:val="28"/>
          <w:szCs w:val="28"/>
          <w:lang w:eastAsia="en-US"/>
        </w:rPr>
        <w:t>подъемник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е. </w:t>
      </w:r>
    </w:p>
    <w:p w:rsidR="002B38C6" w:rsidRPr="002B38C6" w:rsidRDefault="002B38C6" w:rsidP="002B38C6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8C6">
        <w:rPr>
          <w:rFonts w:ascii="Times New Roman" w:eastAsia="Calibri" w:hAnsi="Times New Roman"/>
          <w:sz w:val="28"/>
          <w:szCs w:val="28"/>
          <w:lang w:eastAsia="en-US"/>
        </w:rPr>
        <w:t xml:space="preserve">10.1.1 Подрядчик обязан разместить на входе в пешеходный переход визуальные и тактильно-визуальные знаковые средства отображения информации, являющиеся специализированными знаковыми средствами отображения информации для инвалидов, передвигающихся на креслах-колясках, инвалидов по зрению, инвалидов по слуху. Специализированные знаки должны быть изготовлены и расположены согласно требованиям  ГОСТ </w:t>
      </w:r>
      <w:proofErr w:type="gramStart"/>
      <w:r w:rsidRPr="002B38C6">
        <w:rPr>
          <w:rFonts w:ascii="Times New Roman" w:eastAsia="Calibri" w:hAnsi="Times New Roman"/>
          <w:sz w:val="28"/>
          <w:szCs w:val="28"/>
          <w:lang w:eastAsia="en-US"/>
        </w:rPr>
        <w:t>Р</w:t>
      </w:r>
      <w:proofErr w:type="gramEnd"/>
      <w:r w:rsidRPr="002B38C6">
        <w:rPr>
          <w:rFonts w:ascii="Times New Roman" w:eastAsia="Calibri" w:hAnsi="Times New Roman"/>
          <w:sz w:val="28"/>
          <w:szCs w:val="28"/>
          <w:lang w:eastAsia="en-US"/>
        </w:rPr>
        <w:t xml:space="preserve"> 52131-2019 «Средства отображения информации знаковые для инвалидов. Технические требования».</w:t>
      </w:r>
    </w:p>
    <w:p w:rsidR="002B38C6" w:rsidRPr="002B38C6" w:rsidRDefault="002B38C6" w:rsidP="002B38C6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8C6">
        <w:rPr>
          <w:rFonts w:ascii="Times New Roman" w:eastAsia="Calibri" w:hAnsi="Times New Roman"/>
          <w:sz w:val="28"/>
          <w:szCs w:val="28"/>
          <w:lang w:eastAsia="en-US"/>
        </w:rPr>
        <w:t>Перечень знаков:</w:t>
      </w:r>
    </w:p>
    <w:p w:rsidR="002B38C6" w:rsidRPr="002B38C6" w:rsidRDefault="002B38C6" w:rsidP="002B38C6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8C6">
        <w:rPr>
          <w:rFonts w:ascii="Times New Roman" w:eastAsia="Calibri" w:hAnsi="Times New Roman"/>
          <w:sz w:val="28"/>
          <w:szCs w:val="28"/>
          <w:lang w:eastAsia="en-US"/>
        </w:rPr>
        <w:t>1.</w:t>
      </w:r>
      <w:r w:rsidRPr="002B38C6">
        <w:rPr>
          <w:rFonts w:ascii="Times New Roman" w:eastAsia="Calibri" w:hAnsi="Times New Roman"/>
          <w:sz w:val="28"/>
          <w:szCs w:val="28"/>
          <w:lang w:eastAsia="en-US"/>
        </w:rPr>
        <w:tab/>
        <w:t>Знак доступности объекта для инвалидов, передвигающихся на креслах-колясках.</w:t>
      </w:r>
    </w:p>
    <w:p w:rsidR="002B38C6" w:rsidRPr="002B38C6" w:rsidRDefault="002B38C6" w:rsidP="002B38C6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8C6">
        <w:rPr>
          <w:rFonts w:ascii="Times New Roman" w:eastAsia="Calibri" w:hAnsi="Times New Roman"/>
          <w:sz w:val="28"/>
          <w:szCs w:val="28"/>
          <w:lang w:eastAsia="en-US"/>
        </w:rPr>
        <w:t>3.</w:t>
      </w:r>
      <w:r w:rsidRPr="002B38C6">
        <w:rPr>
          <w:rFonts w:ascii="Times New Roman" w:eastAsia="Calibri" w:hAnsi="Times New Roman"/>
          <w:sz w:val="28"/>
          <w:szCs w:val="28"/>
          <w:lang w:eastAsia="en-US"/>
        </w:rPr>
        <w:tab/>
        <w:t>Знак доступности объекта для инвалидов по зрению (тактильно-визуальный знак).</w:t>
      </w:r>
    </w:p>
    <w:p w:rsidR="002B38C6" w:rsidRDefault="002B38C6" w:rsidP="002B38C6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2B38C6">
        <w:rPr>
          <w:rFonts w:ascii="Times New Roman" w:eastAsia="Calibri" w:hAnsi="Times New Roman"/>
          <w:sz w:val="28"/>
          <w:szCs w:val="28"/>
          <w:lang w:eastAsia="en-US"/>
        </w:rPr>
        <w:t>4.</w:t>
      </w:r>
      <w:r w:rsidRPr="002B38C6">
        <w:rPr>
          <w:rFonts w:ascii="Times New Roman" w:eastAsia="Calibri" w:hAnsi="Times New Roman"/>
          <w:sz w:val="28"/>
          <w:szCs w:val="28"/>
          <w:lang w:eastAsia="en-US"/>
        </w:rPr>
        <w:tab/>
        <w:t>Знак обозначения кнопки вызова персонала для оказания ситуационной помощи.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.2. Подрядчик обеспечивает сбережение и правильную эксплуатацию платформ подъемных для инвалидов. Обеспечивает постоянный контроль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>несения службы своими сотрудниками, выполнения ими своих должностных обязанностей.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Подрядчик обязан содержать в надлежащем порядке предоставленные служебно-бытовые помещения, оборудование, инвентарь и другое имущество Заказчика. Обеспечивает неукоснительное соблюдение правил техники безопасности работниками охраны; </w:t>
      </w:r>
      <w:r w:rsidRPr="00685FB1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.4. Порядок ведения службы представляет собой круглосуточное дежурство в помещении, специально отделанном для оператора подъемных платформ и сменой в составе одного человека. Рабочий день начинается в 9-00 текущего дня и заканчивается в 9-00 следующего дня. </w:t>
      </w:r>
    </w:p>
    <w:p w:rsidR="00643ADC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.5. Подрядчику запрещается без необходимых на то причин самостоятельно отключать от питания подъемные платформы, во избежание выхода из строя  аккумуляторных батарей. В случае выхода из строя  аккумуляторных батарей Подрядчик незамедлительно производит их замену.</w:t>
      </w:r>
    </w:p>
    <w:p w:rsidR="00434C7E" w:rsidRPr="00DC7734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bCs/>
          <w:color w:val="000000"/>
          <w:sz w:val="28"/>
          <w:szCs w:val="28"/>
        </w:rPr>
        <w:t>Эксплуатация подъемных платформ</w:t>
      </w:r>
    </w:p>
    <w:p w:rsidR="00434C7E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Cs/>
          <w:color w:val="000000"/>
          <w:sz w:val="28"/>
          <w:szCs w:val="28"/>
        </w:rPr>
        <w:t>10.5</w:t>
      </w:r>
      <w:r w:rsidRPr="00DC7734">
        <w:rPr>
          <w:rFonts w:ascii="Times New Roman" w:hAnsi="Times New Roman"/>
          <w:color w:val="000000"/>
          <w:sz w:val="28"/>
          <w:szCs w:val="28"/>
        </w:rPr>
        <w:t xml:space="preserve">.1. </w:t>
      </w:r>
      <w:r w:rsidRPr="00DC7734">
        <w:rPr>
          <w:rFonts w:ascii="Times New Roman" w:hAnsi="Times New Roman"/>
          <w:sz w:val="28"/>
          <w:szCs w:val="28"/>
        </w:rPr>
        <w:t>Подрядчик</w:t>
      </w:r>
      <w:r w:rsidRPr="00DC7734">
        <w:rPr>
          <w:rFonts w:ascii="Times New Roman" w:hAnsi="Times New Roman"/>
          <w:color w:val="000000"/>
          <w:sz w:val="28"/>
          <w:szCs w:val="28"/>
        </w:rPr>
        <w:t xml:space="preserve"> обеспечивает  содержание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платформ подъемных в исправном состоянии и безопасную эксплуатацию путем организации надлежащего обслуживания.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 В этих целях: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а) назначается лицо, ответственное за организацию безопасной работы по техническому обслуживанию и ремонту платформ подъемных;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б) назначается лицо, ответственное за организацию безопасной эксплуатации платформ подъемных, допускается возложить эту обязанность на лицо, ответственное за организацию работ по техническому обслуживанию и ремонту;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в) назначаются электромеханики и лица по обслуживанию платформ подъемных (далее - операторы);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г) организовывается проведение периодических осмотров, технического обслуживания и ремонта платформ подъемных;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д) организовывается обучение и периодическая проверка знаний персонала, осуществляющего обслуживание платформ подъемных;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е) персонал, осуществляющий обслуживание платформ подъемных, обеспечивается производственными инструкциями, а лица, ответственные за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 xml:space="preserve">организацию работ по техническому обслуживанию и ремонту платформ подъемных и организацию эксплуатации платформ подъемных, - должностными инструкциями (положениями), руководящими указаниями и нормативно-технической документацией; электромеханики, ответственные за исправное состояние платформ подъемных; </w:t>
      </w:r>
    </w:p>
    <w:p w:rsidR="00B07E41" w:rsidRPr="00B07E41" w:rsidRDefault="00434C7E" w:rsidP="00B07E41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ж) </w:t>
      </w:r>
      <w:r w:rsidR="00B07E41" w:rsidRPr="00B07E41">
        <w:rPr>
          <w:rFonts w:ascii="Times New Roman" w:hAnsi="Times New Roman"/>
          <w:color w:val="000000"/>
          <w:sz w:val="28"/>
          <w:szCs w:val="28"/>
        </w:rPr>
        <w:t>обеспечивается выполнение ответственными лицами «Правил</w:t>
      </w:r>
    </w:p>
    <w:p w:rsidR="00434C7E" w:rsidRPr="00685FB1" w:rsidRDefault="00B07E41" w:rsidP="00B07E41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B07E41">
        <w:rPr>
          <w:rFonts w:ascii="Times New Roman" w:hAnsi="Times New Roman"/>
          <w:color w:val="000000"/>
          <w:sz w:val="28"/>
          <w:szCs w:val="28"/>
        </w:rPr>
        <w:t>организации безопасного использования и содержания лифтов, подъемных  платформ для инвалидов, пассажирских конвейеров (движущихся  пешеходных дорожек) и эскалаторов, за исключением эскалаторов   в метрополитенах» утвержденных постановлением Правительства Российской Федерации от 24 июня 2017 г. N 743, а обслуживающим персонало</w:t>
      </w:r>
      <w:r>
        <w:rPr>
          <w:rFonts w:ascii="Times New Roman" w:hAnsi="Times New Roman"/>
          <w:color w:val="000000"/>
          <w:sz w:val="28"/>
          <w:szCs w:val="28"/>
        </w:rPr>
        <w:t>м - производственных инструкций</w:t>
      </w:r>
      <w:r w:rsidR="00434C7E" w:rsidRPr="00685FB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з) обеспечивается порядок хранения и учета выдачи ключей от помещений и шкафов, в которых размещено оборудование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.2. Для эксплуатации и ремонта платформ подъемных </w:t>
      </w:r>
      <w:r w:rsidRPr="00685FB1">
        <w:rPr>
          <w:rFonts w:ascii="Times New Roman" w:hAnsi="Times New Roman"/>
          <w:sz w:val="28"/>
          <w:szCs w:val="28"/>
        </w:rPr>
        <w:t>Подрядчик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при необходимости  после подписания контракта обязан заключить </w:t>
      </w:r>
      <w:proofErr w:type="gramStart"/>
      <w:r w:rsidRPr="00685FB1">
        <w:rPr>
          <w:rFonts w:ascii="Times New Roman" w:hAnsi="Times New Roman"/>
          <w:color w:val="000000"/>
          <w:sz w:val="28"/>
          <w:szCs w:val="28"/>
        </w:rPr>
        <w:t>договор</w:t>
      </w:r>
      <w:proofErr w:type="gramEnd"/>
      <w:r w:rsidRPr="00685FB1">
        <w:rPr>
          <w:rFonts w:ascii="Times New Roman" w:hAnsi="Times New Roman"/>
          <w:color w:val="000000"/>
          <w:sz w:val="28"/>
          <w:szCs w:val="28"/>
        </w:rPr>
        <w:t xml:space="preserve"> со специализированной организацией имеющий соответствующий допуск на проведение этих работ.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Обслуживание платформ подъемных должно проводиться электромехаником (III квалификационная группа по электробезопасности) и оператором (II группа) в соответствии с производственными инструкциями и инструкцией по эксплуатации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.4. Электромеханики, осуществляющие техническое обслуживание и ремонт платформ подъемных, проходят медицинский осмотр. Электромеханики, не имеющие шестимесячного практического стажа, могут привлекаться к выполнению указанных работ только под руководством аттестованного электромеханика, которому поручено техническое обслуживание и ремонт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.5. Руководство организации, проводящей техническое обслуживание и ремонт платформы подъемной, должно разработать должностную инструкцию, регламентирующую права и обязанности аттестованных лиц, выполняющих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 xml:space="preserve">данную работу. Указанные лица назначаются приказом, в котором за ними закрепляются определенные платформы подъемные.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.6. Аттестация лиц, проводящих техническое обслуживание и ремонт платформ подъемных (электромеханики и операторы), осуществляется согласно Положению о порядке подготовки и аттестации работников организаций, эксплуатирующих опасные производственные объекты, подконтрольные Госгортехнадзору России (зарегистрировано Минюстом России 12.02.1999 N 1706).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>.7. Должность, фамилия, имя, отчество и подписи лиц, ответственных за организацию работ по техническому обслуживанию и ремонту платформ подъемных и за их исправное состояние, а также дата и номер приказа (распоряжения) о назначении и закреплении за ними заносятся в паспорта платформ подъемных. В паспорта подъемных платформ так же заносятся следующие работы: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</w:t>
      </w:r>
      <w:r w:rsidRPr="00685FB1">
        <w:rPr>
          <w:rFonts w:ascii="Times New Roman" w:hAnsi="Times New Roman"/>
          <w:sz w:val="28"/>
          <w:szCs w:val="28"/>
        </w:rPr>
        <w:t xml:space="preserve"> Ежемесячное техническое обслуживание текущего ремонта каждого подъемника;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Ежемесячное техническое обслуживание пультовой сигнализации каждого подъемника;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Ежегодное периодическое техническое освидетельствование каждого подъемника.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685FB1">
        <w:rPr>
          <w:rFonts w:ascii="Times New Roman" w:hAnsi="Times New Roman"/>
          <w:sz w:val="28"/>
          <w:szCs w:val="28"/>
        </w:rPr>
        <w:t xml:space="preserve">.5.8. Подрядчик обязан закрепить на видном месте правила эксплуатации 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платформ подъемных  и  информационный лист о приостановке их </w:t>
      </w:r>
      <w:r w:rsidRPr="00685FB1">
        <w:rPr>
          <w:rFonts w:ascii="Times New Roman" w:hAnsi="Times New Roman"/>
          <w:sz w:val="28"/>
          <w:szCs w:val="28"/>
        </w:rPr>
        <w:t>работы при температуре ниже 5 градусов.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685FB1">
        <w:rPr>
          <w:rFonts w:ascii="Times New Roman" w:hAnsi="Times New Roman"/>
          <w:sz w:val="28"/>
          <w:szCs w:val="28"/>
        </w:rPr>
        <w:t>.5.9.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Организация, проводящая техническое обслуживание и ремонт платформ подъемных, после получения заявки на внеплановое обслуживание, обязана в течении (не более чем) двух суток выехать на место вызова.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Обязанности оператора </w:t>
      </w:r>
      <w:r w:rsidRPr="00DC7734">
        <w:rPr>
          <w:rFonts w:ascii="Times New Roman" w:hAnsi="Times New Roman"/>
          <w:b/>
          <w:color w:val="000000"/>
          <w:sz w:val="28"/>
          <w:szCs w:val="28"/>
        </w:rPr>
        <w:t>  подъемных платформ</w:t>
      </w:r>
      <w:r w:rsidRPr="00DC7734">
        <w:rPr>
          <w:rFonts w:ascii="Times New Roman" w:hAnsi="Times New Roman"/>
          <w:color w:val="000000"/>
          <w:sz w:val="28"/>
          <w:szCs w:val="28"/>
        </w:rPr>
        <w:t>.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5FB1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.1. Прибыть на объект за 15 минут до начала дежурства, принять дежурство у предыдущего 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оператора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, совершить обход внутри и снаружи пешеходного путепровода, проверить двери (элементы подъемных платформ </w:t>
      </w:r>
      <w:proofErr w:type="gramStart"/>
      <w:r w:rsidRPr="00685FB1">
        <w:rPr>
          <w:rFonts w:ascii="Times New Roman" w:hAnsi="Times New Roman"/>
          <w:color w:val="000000"/>
          <w:sz w:val="28"/>
          <w:szCs w:val="28"/>
        </w:rPr>
        <w:t>)н</w:t>
      </w:r>
      <w:proofErr w:type="gramEnd"/>
      <w:r w:rsidRPr="00685FB1">
        <w:rPr>
          <w:rFonts w:ascii="Times New Roman" w:hAnsi="Times New Roman"/>
          <w:color w:val="000000"/>
          <w:sz w:val="28"/>
          <w:szCs w:val="28"/>
        </w:rPr>
        <w:t>а отсутствие повреждений, принять объект с исправными замками, запорами и т.д., зафиксировать время обхода и осмотра в журнал.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>.2. Ознакомиться со всеми записями и распоряжениями в журнале приема-сдачи дежурств. Обо всех обнаруженных недостатках сделать запись в журнале приема-сдачи дежурств, доложить ответственным лицам.</w:t>
      </w:r>
    </w:p>
    <w:p w:rsidR="00434C7E" w:rsidRPr="00685FB1" w:rsidRDefault="00434C7E" w:rsidP="00434C7E">
      <w:pPr>
        <w:suppressAutoHyphens/>
        <w:spacing w:after="0"/>
        <w:ind w:left="34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</w:t>
      </w:r>
      <w:r w:rsidRPr="00685FB1">
        <w:rPr>
          <w:rFonts w:ascii="Times New Roman" w:hAnsi="Times New Roman"/>
          <w:sz w:val="28"/>
          <w:szCs w:val="28"/>
        </w:rPr>
        <w:t>Подрядчик обязан обеспечить сохранность поста охраны, системы видеонаблюдения, платформ подъемных для инвалидов и технической документации (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паспорта подъемных платформ) </w:t>
      </w:r>
      <w:r w:rsidRPr="00685FB1">
        <w:rPr>
          <w:rFonts w:ascii="Times New Roman" w:hAnsi="Times New Roman"/>
          <w:sz w:val="28"/>
          <w:szCs w:val="28"/>
        </w:rPr>
        <w:t xml:space="preserve"> до окончания действия контракта</w:t>
      </w:r>
      <w:r w:rsidR="00B07E41">
        <w:rPr>
          <w:rFonts w:ascii="Times New Roman" w:hAnsi="Times New Roman"/>
          <w:sz w:val="28"/>
          <w:szCs w:val="28"/>
        </w:rPr>
        <w:t xml:space="preserve">. </w:t>
      </w:r>
      <w:r w:rsidRPr="00685FB1">
        <w:rPr>
          <w:rFonts w:ascii="Times New Roman" w:hAnsi="Times New Roman"/>
          <w:sz w:val="28"/>
          <w:szCs w:val="28"/>
        </w:rPr>
        <w:t xml:space="preserve">По окончанию действия контракта  составляется </w:t>
      </w:r>
      <w:proofErr w:type="gramStart"/>
      <w:r w:rsidRPr="00685FB1">
        <w:rPr>
          <w:rFonts w:ascii="Times New Roman" w:hAnsi="Times New Roman"/>
          <w:sz w:val="28"/>
          <w:szCs w:val="28"/>
        </w:rPr>
        <w:t>акт-приема</w:t>
      </w:r>
      <w:proofErr w:type="gramEnd"/>
      <w:r w:rsidRPr="00685FB1">
        <w:rPr>
          <w:rFonts w:ascii="Times New Roman" w:hAnsi="Times New Roman"/>
          <w:sz w:val="28"/>
          <w:szCs w:val="28"/>
        </w:rPr>
        <w:t xml:space="preserve"> передачи оборудования и документации от Подрядчика Заказчику в произвольной форме. </w:t>
      </w:r>
    </w:p>
    <w:p w:rsidR="00434C7E" w:rsidRPr="00685FB1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685FB1">
        <w:rPr>
          <w:rFonts w:ascii="Times New Roman" w:hAnsi="Times New Roman"/>
          <w:sz w:val="28"/>
          <w:szCs w:val="28"/>
        </w:rPr>
        <w:t xml:space="preserve">.Подрядчик принимает на себя обязательства по подготовке, оформлению, своевременному представлению следующей документации: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-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 паспорта подъемных платформ;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- журнал выполнения работ по  техническому обслуживанию и ремонту </w:t>
      </w:r>
      <w:r w:rsidRPr="00685FB1">
        <w:rPr>
          <w:rFonts w:ascii="Times New Roman" w:hAnsi="Times New Roman"/>
          <w:sz w:val="28"/>
          <w:szCs w:val="28"/>
        </w:rPr>
        <w:t>систем видеонаблюдения переходов (оформляется субподрядной организацией</w:t>
      </w:r>
      <w:r>
        <w:rPr>
          <w:rFonts w:ascii="Times New Roman" w:hAnsi="Times New Roman"/>
          <w:sz w:val="28"/>
          <w:szCs w:val="28"/>
        </w:rPr>
        <w:t xml:space="preserve"> при необходимости</w:t>
      </w:r>
      <w:r w:rsidRPr="00685FB1">
        <w:rPr>
          <w:rFonts w:ascii="Times New Roman" w:hAnsi="Times New Roman"/>
          <w:sz w:val="28"/>
          <w:szCs w:val="28"/>
        </w:rPr>
        <w:t>)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685FB1">
        <w:rPr>
          <w:rFonts w:ascii="Times New Roman" w:hAnsi="Times New Roman"/>
          <w:sz w:val="28"/>
          <w:szCs w:val="28"/>
        </w:rPr>
        <w:t xml:space="preserve">.При сдаче работ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</w:t>
      </w:r>
      <w:r w:rsidRPr="00685FB1">
        <w:rPr>
          <w:rFonts w:ascii="Times New Roman" w:hAnsi="Times New Roman"/>
          <w:sz w:val="28"/>
          <w:szCs w:val="28"/>
        </w:rPr>
        <w:t xml:space="preserve">  и </w:t>
      </w:r>
      <w:r w:rsidRPr="00685FB1">
        <w:rPr>
          <w:rFonts w:ascii="Times New Roman" w:hAnsi="Times New Roman"/>
          <w:color w:val="000000"/>
          <w:sz w:val="28"/>
          <w:szCs w:val="28"/>
        </w:rPr>
        <w:t>паспорта подъемных платформ</w:t>
      </w:r>
      <w:r w:rsidRPr="00685FB1">
        <w:rPr>
          <w:rFonts w:ascii="Times New Roman" w:hAnsi="Times New Roman"/>
          <w:sz w:val="28"/>
          <w:szCs w:val="28"/>
        </w:rPr>
        <w:t xml:space="preserve"> предоставлять Заказчику в обязательном порядке. В случае если Подрядчик к ежемесячному выполнению не представляет для проверки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</w:t>
      </w:r>
      <w:r w:rsidRPr="00685FB1">
        <w:rPr>
          <w:rFonts w:ascii="Times New Roman" w:hAnsi="Times New Roman"/>
          <w:sz w:val="28"/>
          <w:szCs w:val="28"/>
        </w:rPr>
        <w:t xml:space="preserve"> и </w:t>
      </w:r>
      <w:r w:rsidRPr="00685FB1">
        <w:rPr>
          <w:rFonts w:ascii="Times New Roman" w:hAnsi="Times New Roman"/>
          <w:color w:val="000000"/>
          <w:sz w:val="28"/>
          <w:szCs w:val="28"/>
        </w:rPr>
        <w:t>паспорта подъемных платформ</w:t>
      </w:r>
      <w:r w:rsidRPr="00685FB1">
        <w:rPr>
          <w:rFonts w:ascii="Times New Roman" w:hAnsi="Times New Roman"/>
          <w:sz w:val="28"/>
          <w:szCs w:val="28"/>
        </w:rPr>
        <w:t xml:space="preserve"> с отметками их      ежемесячного  технического обслуживания, работы не принимаются.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.По окончании   действия контракта Подрядчик обязан передать Заказчику всю исполнительную документацию, а именно: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-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 паспорта подъемных платформ;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- журнал выполнения работ по  техническому обслуживанию и ремонту </w:t>
      </w:r>
      <w:r w:rsidRPr="00685FB1">
        <w:rPr>
          <w:rFonts w:ascii="Times New Roman" w:hAnsi="Times New Roman"/>
          <w:sz w:val="28"/>
          <w:szCs w:val="28"/>
        </w:rPr>
        <w:t>систем видеонаблюдения переходов.</w:t>
      </w:r>
    </w:p>
    <w:p w:rsidR="00434C7E" w:rsidRPr="00685FB1" w:rsidRDefault="00434C7E" w:rsidP="00434C7E">
      <w:pPr>
        <w:suppressAutoHyphens/>
        <w:spacing w:after="0"/>
        <w:ind w:left="0" w:right="0" w:firstLine="0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ab/>
      </w:r>
    </w:p>
    <w:p w:rsidR="00434C7E" w:rsidRPr="00685FB1" w:rsidRDefault="00434C7E" w:rsidP="00434C7E">
      <w:pPr>
        <w:spacing w:after="0"/>
        <w:ind w:left="0"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DC7734">
        <w:rPr>
          <w:rFonts w:ascii="Times New Roman" w:hAnsi="Times New Roman"/>
          <w:b/>
          <w:sz w:val="28"/>
          <w:szCs w:val="28"/>
        </w:rPr>
        <w:t xml:space="preserve">11. Требования к </w:t>
      </w:r>
      <w:r w:rsidRPr="00DC7734">
        <w:rPr>
          <w:rFonts w:ascii="Times New Roman" w:hAnsi="Times New Roman"/>
          <w:b/>
          <w:bCs/>
          <w:sz w:val="28"/>
          <w:szCs w:val="28"/>
        </w:rPr>
        <w:t>содержанию системы видео наблюдения</w:t>
      </w:r>
      <w:r w:rsidRPr="00DC7734">
        <w:rPr>
          <w:rFonts w:ascii="Times New Roman" w:hAnsi="Times New Roman"/>
          <w:b/>
          <w:sz w:val="28"/>
          <w:szCs w:val="28"/>
        </w:rPr>
        <w:t xml:space="preserve"> на эстакадных надземных пешеходных переходах</w:t>
      </w:r>
      <w:r w:rsidRPr="00DC7734">
        <w:rPr>
          <w:rFonts w:ascii="Times New Roman" w:hAnsi="Times New Roman"/>
          <w:b/>
          <w:bCs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11.1.  Цель работы</w:t>
      </w:r>
    </w:p>
    <w:p w:rsidR="00434C7E" w:rsidRPr="00895AAA" w:rsidRDefault="00434C7E" w:rsidP="00434C7E">
      <w:pPr>
        <w:tabs>
          <w:tab w:val="left" w:pos="4392"/>
          <w:tab w:val="left" w:pos="4746"/>
        </w:tabs>
        <w:spacing w:after="0"/>
        <w:ind w:left="34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Поддержание в исправном и работоспособном состоянии видеокамер, программных сре</w:t>
      </w:r>
      <w:proofErr w:type="gramStart"/>
      <w:r w:rsidRPr="00895AAA">
        <w:rPr>
          <w:rFonts w:ascii="Times New Roman" w:hAnsi="Times New Roman"/>
          <w:sz w:val="28"/>
          <w:szCs w:val="28"/>
        </w:rPr>
        <w:t>дств пр</w:t>
      </w:r>
      <w:proofErr w:type="gramEnd"/>
      <w:r w:rsidRPr="00895AAA">
        <w:rPr>
          <w:rFonts w:ascii="Times New Roman" w:hAnsi="Times New Roman"/>
          <w:sz w:val="28"/>
          <w:szCs w:val="28"/>
        </w:rPr>
        <w:t xml:space="preserve">ограммных средств детектирования и фиксации </w:t>
      </w:r>
      <w:r w:rsidRPr="00895AAA">
        <w:rPr>
          <w:rFonts w:ascii="Times New Roman" w:hAnsi="Times New Roman"/>
          <w:sz w:val="28"/>
          <w:szCs w:val="28"/>
        </w:rPr>
        <w:lastRenderedPageBreak/>
        <w:t>видеоизображения, аппаратных, вычислительных, телекоммуникационных средств и систем вторичного электропитания, установленных в аппаратных шкафах надземных пешеходных переходов.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11.2. Общие требования </w:t>
      </w:r>
    </w:p>
    <w:p w:rsidR="00434C7E" w:rsidRPr="00895AAA" w:rsidRDefault="00434C7E" w:rsidP="00434C7E">
      <w:pPr>
        <w:spacing w:after="200"/>
        <w:ind w:left="340" w:firstLine="540"/>
        <w:contextualSpacing/>
        <w:rPr>
          <w:rFonts w:ascii="Times New Roman" w:hAnsi="Times New Roman"/>
          <w:bCs/>
          <w:sz w:val="28"/>
          <w:szCs w:val="28"/>
          <w:lang w:eastAsia="en-US"/>
        </w:rPr>
      </w:pPr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Содержание работ должно обеспечивать </w:t>
      </w:r>
      <w:r w:rsidRPr="00895AAA">
        <w:rPr>
          <w:rFonts w:ascii="Times New Roman" w:hAnsi="Times New Roman"/>
          <w:sz w:val="28"/>
          <w:szCs w:val="28"/>
          <w:lang w:eastAsia="en-US"/>
        </w:rPr>
        <w:t>о</w:t>
      </w:r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рганизацию круглосуточного наблюдения за зонами размещения и действия подъемно-транспортных механизмов наклонных подъемников и специальных лифтов, внешними входами в лифт, кабинами лифтов, зоной горизонтального перехода для контроля их работоспособности, целевого использования, сохранности оборудования, а также </w:t>
      </w:r>
      <w:proofErr w:type="spellStart"/>
      <w:r w:rsidRPr="00895AAA">
        <w:rPr>
          <w:rFonts w:ascii="Times New Roman" w:hAnsi="Times New Roman"/>
          <w:bCs/>
          <w:sz w:val="28"/>
          <w:szCs w:val="28"/>
          <w:lang w:eastAsia="en-US"/>
        </w:rPr>
        <w:t>видеофиксацию</w:t>
      </w:r>
      <w:proofErr w:type="spellEnd"/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 противоправных действий со стороны третьих лиц.  Систематическую передачу информации на сервер центра управления производством (ЦУП), находящийся в оперативном управлении ФКУ Упрдор Москва – Харьков, для последующего отображения и сохранения в специальном программном обеспечении СПО АСМО. Запись непрерывного видеопотока с каждой видеокамеры при появлении в зоне ее обзора движущихся объектов. Организацию беспроводного доступа к устройствам </w:t>
      </w:r>
      <w:proofErr w:type="spellStart"/>
      <w:r w:rsidRPr="00895AAA">
        <w:rPr>
          <w:rFonts w:ascii="Times New Roman" w:hAnsi="Times New Roman"/>
          <w:bCs/>
          <w:sz w:val="28"/>
          <w:szCs w:val="28"/>
          <w:lang w:eastAsia="en-US"/>
        </w:rPr>
        <w:t>видеорегистрации</w:t>
      </w:r>
      <w:proofErr w:type="spellEnd"/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 на объектах для скачивания архивной информации. 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Обеспечить информирование граждан о проведении видеосъемки путем размещения информационных табличек </w:t>
      </w:r>
      <w:r w:rsidRPr="00555CF3">
        <w:rPr>
          <w:rFonts w:ascii="Times New Roman" w:hAnsi="Times New Roman"/>
          <w:bCs/>
          <w:sz w:val="28"/>
          <w:szCs w:val="28"/>
          <w:lang w:eastAsia="en-US"/>
        </w:rPr>
        <w:t>на видном месте</w:t>
      </w:r>
      <w:r>
        <w:rPr>
          <w:rFonts w:ascii="Times New Roman" w:hAnsi="Times New Roman"/>
          <w:bCs/>
          <w:sz w:val="28"/>
          <w:szCs w:val="28"/>
          <w:lang w:eastAsia="en-US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11.3. Перечень программных и аппаратных средств систем видеонаблюдения переходов, подлежащих обслуживанию, указан </w:t>
      </w:r>
      <w:r w:rsidR="00B07E41">
        <w:rPr>
          <w:rFonts w:ascii="Times New Roman" w:hAnsi="Times New Roman"/>
          <w:sz w:val="28"/>
          <w:szCs w:val="28"/>
        </w:rPr>
        <w:t>ниже</w:t>
      </w:r>
      <w:r w:rsidRPr="00895AAA">
        <w:rPr>
          <w:rFonts w:ascii="Times New Roman" w:hAnsi="Times New Roman"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11.4. Виды и периодичность работ</w:t>
      </w:r>
    </w:p>
    <w:p w:rsidR="00434C7E" w:rsidRPr="00895AAA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 </w:t>
      </w:r>
      <w:r w:rsidR="00B07E41" w:rsidRPr="00B07E41">
        <w:rPr>
          <w:rFonts w:ascii="Times New Roman" w:hAnsi="Times New Roman"/>
          <w:sz w:val="28"/>
          <w:szCs w:val="28"/>
        </w:rPr>
        <w:t>Виды и периодичность выполнения работ по содержанию систем видеонаблюдения переходов должно производиться на основании разработанных Исполнителем технологических карт и схем на виды услуг, в</w:t>
      </w:r>
      <w:r w:rsidR="00557850">
        <w:rPr>
          <w:rFonts w:ascii="Times New Roman" w:hAnsi="Times New Roman"/>
          <w:sz w:val="28"/>
          <w:szCs w:val="28"/>
        </w:rPr>
        <w:t>ключенных в состав Приложения 3</w:t>
      </w:r>
      <w:r w:rsidR="00B07E41" w:rsidRPr="00B07E41">
        <w:rPr>
          <w:rFonts w:ascii="Times New Roman" w:hAnsi="Times New Roman"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709"/>
        <w:rPr>
          <w:rFonts w:ascii="Times New Roman" w:hAnsi="Times New Roman"/>
          <w:color w:val="000000"/>
          <w:sz w:val="28"/>
          <w:szCs w:val="28"/>
        </w:rPr>
      </w:pPr>
      <w:r w:rsidRPr="00895AAA">
        <w:rPr>
          <w:rFonts w:ascii="Times New Roman" w:hAnsi="Times New Roman"/>
          <w:color w:val="000000"/>
          <w:sz w:val="28"/>
          <w:szCs w:val="28"/>
        </w:rPr>
        <w:t xml:space="preserve">Для учета выполнения работ по содержанию должен постоянно вестись «Журнал выполнения работ по  техническому обслуживанию и ремонту </w:t>
      </w:r>
      <w:r w:rsidRPr="00895AAA">
        <w:rPr>
          <w:rFonts w:ascii="Times New Roman" w:hAnsi="Times New Roman"/>
          <w:sz w:val="28"/>
          <w:szCs w:val="28"/>
        </w:rPr>
        <w:t>систем видеонаблюдения переходов</w:t>
      </w:r>
      <w:r w:rsidRPr="00895AAA">
        <w:rPr>
          <w:rFonts w:ascii="Times New Roman" w:hAnsi="Times New Roman"/>
          <w:color w:val="000000"/>
          <w:sz w:val="28"/>
          <w:szCs w:val="28"/>
        </w:rPr>
        <w:t>» оформляемый субподрядной организацией при необходимости.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11.5. Порядок и сроки выполнения работ.</w:t>
      </w:r>
    </w:p>
    <w:p w:rsidR="00434C7E" w:rsidRPr="00895AAA" w:rsidRDefault="00434C7E" w:rsidP="00557850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lastRenderedPageBreak/>
        <w:t>Содержание систем видеонаблюдения переходов выполняются в течение срока действия Контракта. При возникновении сбоев в работоспособности программных средств Заказчик по телефону, факсу и электронной почте уведомляет подрядчика о признаках сбоев в системе видеонаблюдения переходов.</w:t>
      </w:r>
      <w:r w:rsidR="00557850">
        <w:rPr>
          <w:rFonts w:ascii="Times New Roman" w:hAnsi="Times New Roman"/>
          <w:sz w:val="28"/>
          <w:szCs w:val="28"/>
        </w:rPr>
        <w:t xml:space="preserve"> </w:t>
      </w:r>
      <w:r w:rsidRPr="00895AAA">
        <w:rPr>
          <w:rFonts w:ascii="Times New Roman" w:hAnsi="Times New Roman"/>
          <w:sz w:val="28"/>
          <w:szCs w:val="28"/>
        </w:rPr>
        <w:t>Началом выполнения работ подрядчиком считаются следующие сутки после получения заявки на устранение неисправности.</w:t>
      </w:r>
      <w:r w:rsidR="00557850">
        <w:rPr>
          <w:rFonts w:ascii="Times New Roman" w:hAnsi="Times New Roman"/>
          <w:sz w:val="28"/>
          <w:szCs w:val="28"/>
        </w:rPr>
        <w:t xml:space="preserve"> </w:t>
      </w:r>
      <w:r w:rsidRPr="00895AAA">
        <w:rPr>
          <w:rFonts w:ascii="Times New Roman" w:hAnsi="Times New Roman"/>
          <w:sz w:val="28"/>
          <w:szCs w:val="28"/>
        </w:rPr>
        <w:t xml:space="preserve">Сроки устранения сбоев в работоспособности программных средств не должны превышать двое суток. Если при диагностике сбоев программных средств Подрядчик обнаружит отказы аппаратных средств, он уведомляет об этом Заказчика и приостанавливает работы до восстановления работоспособности аппаратных средств. </w:t>
      </w:r>
    </w:p>
    <w:p w:rsidR="00434C7E" w:rsidRPr="00434C7E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434C7E">
        <w:rPr>
          <w:rFonts w:ascii="Times New Roman" w:hAnsi="Times New Roman"/>
          <w:sz w:val="28"/>
          <w:szCs w:val="28"/>
        </w:rPr>
        <w:t>При неисправностях, устранение которых не возможно в указанные сроки, составляется в произвольной форме двухсторонний Акт с указанием причин и контрольных сроков восстановления программных средств.</w:t>
      </w:r>
    </w:p>
    <w:p w:rsidR="00434C7E" w:rsidRPr="00434C7E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434C7E">
        <w:rPr>
          <w:rFonts w:ascii="Times New Roman" w:hAnsi="Times New Roman"/>
          <w:sz w:val="28"/>
          <w:szCs w:val="28"/>
        </w:rPr>
        <w:t>По окончании работ по устранению сбоев составляется Акт технической приемки  выполненных работ, подписанный исполнителем и представителем Заказчика.</w:t>
      </w:r>
    </w:p>
    <w:p w:rsidR="009A11F6" w:rsidRDefault="009A11F6" w:rsidP="009A11F6">
      <w:pPr>
        <w:spacing w:after="0" w:line="240" w:lineRule="auto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Default="009A11F6" w:rsidP="009A11F6">
      <w:pPr>
        <w:spacing w:after="0" w:line="240" w:lineRule="auto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 w:line="240" w:lineRule="auto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11F6">
        <w:rPr>
          <w:rFonts w:ascii="Times New Roman" w:hAnsi="Times New Roman"/>
          <w:b/>
          <w:color w:val="000000"/>
          <w:sz w:val="28"/>
          <w:szCs w:val="28"/>
        </w:rPr>
        <w:t>12. Требования по обеспечению транспортной безопасности</w:t>
      </w:r>
    </w:p>
    <w:p w:rsidR="009A11F6" w:rsidRPr="009A11F6" w:rsidRDefault="009A11F6" w:rsidP="009A11F6">
      <w:pPr>
        <w:spacing w:after="0" w:line="240" w:lineRule="auto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11F6">
        <w:rPr>
          <w:rFonts w:ascii="Times New Roman" w:hAnsi="Times New Roman"/>
          <w:b/>
          <w:color w:val="000000"/>
          <w:sz w:val="28"/>
          <w:szCs w:val="28"/>
        </w:rPr>
        <w:t>при содержании Объекта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12.1. Исполнитель при исполнении обязательств по содержанию Объекта, предусмотренных положениями настоящего Контракта в целях обеспечения транспортной безопасности подведомственных Заказчику объектов транспортной инфраструктуры, обязан руководствоваться требованиями законодательства Российской Федерации в области обеспечения транспортной безопасности, в том числе: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Федеральным законом от 09.02.2007 г. № 16-ФЗ "О транспортной безопасности";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 xml:space="preserve">- Постановлением Правительства РФ от 21 декабря 2020г. № 2201 "Об утверждении требований по обеспечению транспортной безопасности, в том числе требований к </w:t>
      </w:r>
      <w:r w:rsidRPr="009A11F6">
        <w:rPr>
          <w:rFonts w:ascii="Times New Roman" w:hAnsi="Times New Roman"/>
          <w:color w:val="000000"/>
          <w:sz w:val="28"/>
          <w:szCs w:val="28"/>
        </w:rPr>
        <w:lastRenderedPageBreak/>
        <w:t>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дорожного хозяйства";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РФ от 10 декабря 2020г. № 2070 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объектов транспортной инфраструктуры дорожного хозяйства, не подлежащих категорированию";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РФ от 22 сентября 2023г. № 1550 "Об утверждении требований по соблюдению транспортной безопасности для юридических лиц и индивидуальных предпринимателей, не являющихся субъектами транспортной инфраструктуры и осуществляющих деятельность на объекте транспортной инфраструктуры, для физических лиц, следующих либо находящихся на объектах транспортной инфраструктуры или транспортных средствах, по видам транспорта, а также в зонах безопасности, установленных вокруг отдельных судов и (или</w:t>
      </w:r>
      <w:proofErr w:type="gramEnd"/>
      <w:r w:rsidRPr="009A11F6">
        <w:rPr>
          <w:rFonts w:ascii="Times New Roman" w:hAnsi="Times New Roman"/>
          <w:color w:val="000000"/>
          <w:sz w:val="28"/>
          <w:szCs w:val="28"/>
        </w:rPr>
        <w:t xml:space="preserve">) иных плавучих средств с ядерным реактором либо судов и (или) иных плавучих средств, транспортирующих ядерные материалы, объектов транспортной инфраструктуры, и о признании </w:t>
      </w:r>
      <w:proofErr w:type="gramStart"/>
      <w:r w:rsidRPr="009A11F6">
        <w:rPr>
          <w:rFonts w:ascii="Times New Roman" w:hAnsi="Times New Roman"/>
          <w:color w:val="000000"/>
          <w:sz w:val="28"/>
          <w:szCs w:val="28"/>
        </w:rPr>
        <w:t>утратившими</w:t>
      </w:r>
      <w:proofErr w:type="gramEnd"/>
      <w:r w:rsidRPr="009A11F6">
        <w:rPr>
          <w:rFonts w:ascii="Times New Roman" w:hAnsi="Times New Roman"/>
          <w:color w:val="000000"/>
          <w:sz w:val="28"/>
          <w:szCs w:val="28"/>
        </w:rPr>
        <w:t xml:space="preserve"> силу некоторых актов Правительства Российской Федерации";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Российской Федерации от 29 декабря 2020г.           № 2344 "Об уровнях безопасности объектов транспортной инфраструктуры и транспортных средств и о порядке их объявления (установления)";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Приказом Минтранса России от 04 февраля 2025 № 34 "Об установлении Правил проведения досмотра, дополнительного досмотра, повторного досмотра, наблюдения и (или) собеседования в целях обеспечения транспортной безопасности";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lastRenderedPageBreak/>
        <w:t>- организационно-распорядительными документами Заказчика, направленными на реализацию мер по обеспечению транспортной безопасности объектов транспортной инфраструктуры (в части касающейся).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434C7E" w:rsidRPr="00434C7E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12.2. Исполнитель является юридическим лицом, осуществляющим на законных основаниях деятельность в зоне транспортной безопасности объектов транспортной инфраструктуры и (или) на критических элементах объектов транспортной инфраструктуры.</w:t>
      </w:r>
    </w:p>
    <w:p w:rsidR="00267556" w:rsidRDefault="00267556" w:rsidP="00267556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Times New Roman" w:hAnsi="Times New Roman"/>
          <w:b/>
          <w:bCs/>
          <w:color w:val="323232"/>
          <w:sz w:val="28"/>
          <w:szCs w:val="28"/>
        </w:rPr>
      </w:pPr>
      <w:r w:rsidRPr="00816D2B">
        <w:rPr>
          <w:rFonts w:ascii="Times New Roman" w:hAnsi="Times New Roman"/>
          <w:b/>
          <w:bCs/>
          <w:color w:val="323232"/>
          <w:sz w:val="28"/>
          <w:szCs w:val="28"/>
        </w:rPr>
        <w:t>Перечень аппаратных средств систем видеонаблюдения переходов</w:t>
      </w:r>
    </w:p>
    <w:p w:rsidR="00267556" w:rsidRDefault="00267556" w:rsidP="00267556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</w:p>
    <w:p w:rsidR="00267556" w:rsidRPr="00816D2B" w:rsidRDefault="00267556" w:rsidP="002675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6D2B">
        <w:rPr>
          <w:rFonts w:ascii="Times New Roman" w:hAnsi="Times New Roman"/>
          <w:b/>
          <w:sz w:val="28"/>
          <w:szCs w:val="28"/>
        </w:rPr>
        <w:t xml:space="preserve">Переход </w:t>
      </w:r>
      <w:proofErr w:type="spellStart"/>
      <w:r w:rsidRPr="00816D2B">
        <w:rPr>
          <w:rFonts w:ascii="Times New Roman" w:hAnsi="Times New Roman"/>
          <w:b/>
          <w:sz w:val="28"/>
          <w:szCs w:val="28"/>
        </w:rPr>
        <w:t>н.п</w:t>
      </w:r>
      <w:proofErr w:type="spellEnd"/>
      <w:r w:rsidRPr="00816D2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Беседино</w:t>
      </w:r>
      <w:r w:rsidRPr="00816D2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Р-298</w:t>
      </w:r>
      <w:r w:rsidRPr="00816D2B">
        <w:rPr>
          <w:rFonts w:ascii="Times New Roman" w:hAnsi="Times New Roman"/>
          <w:b/>
          <w:sz w:val="28"/>
          <w:szCs w:val="28"/>
        </w:rPr>
        <w:t xml:space="preserve"> км </w:t>
      </w:r>
      <w:r>
        <w:rPr>
          <w:rFonts w:ascii="Times New Roman" w:hAnsi="Times New Roman"/>
          <w:b/>
          <w:sz w:val="28"/>
          <w:szCs w:val="28"/>
        </w:rPr>
        <w:t>25+350</w:t>
      </w:r>
    </w:p>
    <w:p w:rsidR="00267556" w:rsidRPr="00816D2B" w:rsidRDefault="00267556" w:rsidP="002675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7556" w:rsidRPr="00816D2B" w:rsidRDefault="00267556" w:rsidP="00267556">
      <w:pPr>
        <w:rPr>
          <w:rFonts w:ascii="Times New Roman" w:hAnsi="Times New Roman"/>
          <w:sz w:val="28"/>
          <w:szCs w:val="28"/>
        </w:rPr>
      </w:pPr>
      <w:r w:rsidRPr="00816D2B">
        <w:rPr>
          <w:rFonts w:ascii="Times New Roman" w:hAnsi="Times New Roman"/>
          <w:sz w:val="28"/>
          <w:szCs w:val="28"/>
        </w:rPr>
        <w:t xml:space="preserve">AXIS P12/M20 - IP Видеокамера – </w:t>
      </w:r>
      <w:r>
        <w:rPr>
          <w:rFonts w:ascii="Times New Roman" w:hAnsi="Times New Roman"/>
          <w:sz w:val="28"/>
          <w:szCs w:val="28"/>
        </w:rPr>
        <w:t>3</w:t>
      </w:r>
      <w:r w:rsidRPr="00816D2B">
        <w:rPr>
          <w:rFonts w:ascii="Times New Roman" w:hAnsi="Times New Roman"/>
          <w:sz w:val="28"/>
          <w:szCs w:val="28"/>
        </w:rPr>
        <w:t>шт.</w:t>
      </w:r>
    </w:p>
    <w:p w:rsidR="00267556" w:rsidRDefault="00267556" w:rsidP="00267556">
      <w:pPr>
        <w:rPr>
          <w:rFonts w:ascii="Times New Roman" w:hAnsi="Times New Roman"/>
          <w:sz w:val="28"/>
          <w:szCs w:val="28"/>
        </w:rPr>
      </w:pPr>
      <w:r w:rsidRPr="00816D2B">
        <w:rPr>
          <w:rFonts w:ascii="Times New Roman" w:hAnsi="Times New Roman"/>
          <w:sz w:val="28"/>
          <w:szCs w:val="28"/>
        </w:rPr>
        <w:t xml:space="preserve">QVC-IPC-201S (3.6) - IP Видеокамера – </w:t>
      </w:r>
      <w:r>
        <w:rPr>
          <w:rFonts w:ascii="Times New Roman" w:hAnsi="Times New Roman"/>
          <w:sz w:val="28"/>
          <w:szCs w:val="28"/>
        </w:rPr>
        <w:t>1</w:t>
      </w:r>
      <w:r w:rsidRPr="00816D2B">
        <w:rPr>
          <w:rFonts w:ascii="Times New Roman" w:hAnsi="Times New Roman"/>
          <w:sz w:val="28"/>
          <w:szCs w:val="28"/>
        </w:rPr>
        <w:t>шт.</w:t>
      </w:r>
    </w:p>
    <w:p w:rsidR="00267556" w:rsidRDefault="00267556" w:rsidP="00267556">
      <w:pPr>
        <w:rPr>
          <w:rFonts w:ascii="Times New Roman" w:hAnsi="Times New Roman"/>
          <w:sz w:val="28"/>
          <w:szCs w:val="28"/>
        </w:rPr>
      </w:pPr>
      <w:r w:rsidRPr="00816D2B">
        <w:rPr>
          <w:rFonts w:ascii="Times New Roman" w:hAnsi="Times New Roman"/>
          <w:sz w:val="28"/>
          <w:szCs w:val="28"/>
        </w:rPr>
        <w:t>QVC-IPC-201</w:t>
      </w:r>
      <w:r>
        <w:rPr>
          <w:rFonts w:ascii="Times New Roman" w:hAnsi="Times New Roman"/>
          <w:sz w:val="28"/>
          <w:szCs w:val="28"/>
        </w:rPr>
        <w:t>Е</w:t>
      </w:r>
      <w:r w:rsidRPr="00816D2B">
        <w:rPr>
          <w:rFonts w:ascii="Times New Roman" w:hAnsi="Times New Roman"/>
          <w:sz w:val="28"/>
          <w:szCs w:val="28"/>
        </w:rPr>
        <w:t xml:space="preserve"> (3.6) - IP Видеокамера – </w:t>
      </w:r>
      <w:r>
        <w:rPr>
          <w:rFonts w:ascii="Times New Roman" w:hAnsi="Times New Roman"/>
          <w:sz w:val="28"/>
          <w:szCs w:val="28"/>
        </w:rPr>
        <w:t>1</w:t>
      </w:r>
      <w:r w:rsidRPr="00816D2B">
        <w:rPr>
          <w:rFonts w:ascii="Times New Roman" w:hAnsi="Times New Roman"/>
          <w:sz w:val="28"/>
          <w:szCs w:val="28"/>
        </w:rPr>
        <w:t>шт.</w:t>
      </w:r>
    </w:p>
    <w:p w:rsidR="00267556" w:rsidRPr="00816D2B" w:rsidRDefault="00267556" w:rsidP="00267556">
      <w:pPr>
        <w:rPr>
          <w:rFonts w:ascii="Times New Roman" w:hAnsi="Times New Roman"/>
          <w:sz w:val="28"/>
          <w:szCs w:val="28"/>
        </w:rPr>
      </w:pPr>
    </w:p>
    <w:p w:rsidR="00267556" w:rsidRPr="00816D2B" w:rsidRDefault="00267556" w:rsidP="00267556">
      <w:pPr>
        <w:rPr>
          <w:rFonts w:ascii="Times New Roman" w:hAnsi="Times New Roman"/>
          <w:sz w:val="28"/>
          <w:szCs w:val="28"/>
        </w:rPr>
      </w:pPr>
      <w:r w:rsidRPr="00816D2B">
        <w:rPr>
          <w:rFonts w:ascii="Times New Roman" w:hAnsi="Times New Roman"/>
          <w:sz w:val="28"/>
          <w:szCs w:val="28"/>
        </w:rPr>
        <w:t>D-</w:t>
      </w:r>
      <w:proofErr w:type="spellStart"/>
      <w:r w:rsidRPr="00816D2B">
        <w:rPr>
          <w:rFonts w:ascii="Times New Roman" w:hAnsi="Times New Roman"/>
          <w:sz w:val="28"/>
          <w:szCs w:val="28"/>
        </w:rPr>
        <w:t>Link</w:t>
      </w:r>
      <w:proofErr w:type="spellEnd"/>
      <w:r w:rsidRPr="00816D2B">
        <w:rPr>
          <w:rFonts w:ascii="Times New Roman" w:hAnsi="Times New Roman"/>
          <w:sz w:val="28"/>
          <w:szCs w:val="28"/>
        </w:rPr>
        <w:t xml:space="preserve"> DES-1210-08P - Настраиваемый коммутатор с 8 портами </w:t>
      </w:r>
      <w:proofErr w:type="spellStart"/>
      <w:r w:rsidRPr="00816D2B">
        <w:rPr>
          <w:rFonts w:ascii="Times New Roman" w:hAnsi="Times New Roman"/>
          <w:sz w:val="28"/>
          <w:szCs w:val="28"/>
        </w:rPr>
        <w:t>РоЕ</w:t>
      </w:r>
      <w:proofErr w:type="spellEnd"/>
      <w:r w:rsidRPr="00816D2B">
        <w:rPr>
          <w:rFonts w:ascii="Times New Roman" w:hAnsi="Times New Roman"/>
          <w:sz w:val="28"/>
          <w:szCs w:val="28"/>
        </w:rPr>
        <w:t xml:space="preserve"> – 1шт.</w:t>
      </w:r>
    </w:p>
    <w:p w:rsidR="00267556" w:rsidRPr="00816D2B" w:rsidRDefault="00267556" w:rsidP="00267556">
      <w:pPr>
        <w:rPr>
          <w:rFonts w:ascii="Times New Roman" w:hAnsi="Times New Roman"/>
          <w:sz w:val="28"/>
          <w:szCs w:val="28"/>
        </w:rPr>
      </w:pPr>
      <w:proofErr w:type="spellStart"/>
      <w:r w:rsidRPr="00816D2B">
        <w:rPr>
          <w:rFonts w:ascii="Times New Roman" w:hAnsi="Times New Roman"/>
          <w:sz w:val="28"/>
          <w:szCs w:val="28"/>
        </w:rPr>
        <w:t>iRZ</w:t>
      </w:r>
      <w:proofErr w:type="spellEnd"/>
      <w:r w:rsidRPr="00816D2B">
        <w:rPr>
          <w:rFonts w:ascii="Times New Roman" w:hAnsi="Times New Roman"/>
          <w:sz w:val="28"/>
          <w:szCs w:val="28"/>
        </w:rPr>
        <w:t xml:space="preserve"> - Промышленны</w:t>
      </w:r>
      <w:r>
        <w:rPr>
          <w:rFonts w:ascii="Times New Roman" w:hAnsi="Times New Roman"/>
          <w:sz w:val="28"/>
          <w:szCs w:val="28"/>
        </w:rPr>
        <w:t>й</w:t>
      </w:r>
      <w:r w:rsidRPr="00816D2B">
        <w:rPr>
          <w:rFonts w:ascii="Times New Roman" w:hAnsi="Times New Roman"/>
          <w:sz w:val="28"/>
          <w:szCs w:val="28"/>
        </w:rPr>
        <w:t xml:space="preserve"> GSM модем – 1шт.</w:t>
      </w:r>
    </w:p>
    <w:p w:rsidR="00267556" w:rsidRPr="00816D2B" w:rsidRDefault="00267556" w:rsidP="00267556">
      <w:pPr>
        <w:rPr>
          <w:rFonts w:ascii="Times New Roman" w:hAnsi="Times New Roman"/>
          <w:sz w:val="28"/>
          <w:szCs w:val="28"/>
        </w:rPr>
      </w:pPr>
      <w:r w:rsidRPr="00816D2B">
        <w:rPr>
          <w:rFonts w:ascii="Times New Roman" w:hAnsi="Times New Roman"/>
          <w:sz w:val="28"/>
          <w:szCs w:val="28"/>
        </w:rPr>
        <w:t>TP-</w:t>
      </w:r>
      <w:proofErr w:type="spellStart"/>
      <w:r w:rsidRPr="00816D2B">
        <w:rPr>
          <w:rFonts w:ascii="Times New Roman" w:hAnsi="Times New Roman"/>
          <w:sz w:val="28"/>
          <w:szCs w:val="28"/>
        </w:rPr>
        <w:t>Link</w:t>
      </w:r>
      <w:proofErr w:type="spellEnd"/>
      <w:r w:rsidRPr="00816D2B">
        <w:rPr>
          <w:rFonts w:ascii="Times New Roman" w:hAnsi="Times New Roman"/>
          <w:sz w:val="28"/>
          <w:szCs w:val="28"/>
        </w:rPr>
        <w:t xml:space="preserve"> CPE210 - Наружная точка доступа </w:t>
      </w:r>
      <w:r w:rsidRPr="00816D2B">
        <w:rPr>
          <w:rFonts w:ascii="Times New Roman" w:hAnsi="Times New Roman"/>
          <w:sz w:val="28"/>
          <w:szCs w:val="28"/>
          <w:lang w:val="en-US"/>
        </w:rPr>
        <w:t>Wi</w:t>
      </w:r>
      <w:r w:rsidRPr="00816D2B">
        <w:rPr>
          <w:rFonts w:ascii="Times New Roman" w:hAnsi="Times New Roman"/>
          <w:sz w:val="28"/>
          <w:szCs w:val="28"/>
        </w:rPr>
        <w:t>-</w:t>
      </w:r>
      <w:r w:rsidRPr="00816D2B">
        <w:rPr>
          <w:rFonts w:ascii="Times New Roman" w:hAnsi="Times New Roman"/>
          <w:sz w:val="28"/>
          <w:szCs w:val="28"/>
          <w:lang w:val="en-US"/>
        </w:rPr>
        <w:t>Fi</w:t>
      </w:r>
      <w:r w:rsidRPr="00816D2B">
        <w:rPr>
          <w:rFonts w:ascii="Times New Roman" w:hAnsi="Times New Roman"/>
          <w:sz w:val="28"/>
          <w:szCs w:val="28"/>
        </w:rPr>
        <w:t xml:space="preserve"> – 1шт.</w:t>
      </w:r>
    </w:p>
    <w:p w:rsidR="00557850" w:rsidRDefault="00557850" w:rsidP="00434C7E">
      <w:pPr>
        <w:rPr>
          <w:rFonts w:ascii="Times New Roman" w:hAnsi="Times New Roman"/>
          <w:sz w:val="28"/>
          <w:szCs w:val="28"/>
        </w:rPr>
      </w:pPr>
    </w:p>
    <w:p w:rsidR="008978B3" w:rsidRPr="00DC7734" w:rsidRDefault="008978B3" w:rsidP="00434C7E">
      <w:pPr>
        <w:rPr>
          <w:rFonts w:ascii="Times New Roman" w:hAnsi="Times New Roman"/>
          <w:sz w:val="28"/>
          <w:szCs w:val="28"/>
        </w:rPr>
      </w:pPr>
    </w:p>
    <w:p w:rsidR="005F169A" w:rsidRPr="00DC7734" w:rsidRDefault="005F169A" w:rsidP="005F169A">
      <w:pPr>
        <w:tabs>
          <w:tab w:val="left" w:pos="0"/>
        </w:tabs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DC7734">
        <w:rPr>
          <w:rFonts w:ascii="Times New Roman" w:hAnsi="Times New Roman"/>
          <w:b/>
          <w:sz w:val="28"/>
          <w:szCs w:val="28"/>
        </w:rPr>
        <w:t>Заказчик</w:t>
      </w:r>
      <w:r w:rsidRPr="00DC7734">
        <w:rPr>
          <w:rFonts w:ascii="Times New Roman" w:hAnsi="Times New Roman"/>
          <w:b/>
          <w:sz w:val="28"/>
          <w:szCs w:val="28"/>
        </w:rPr>
        <w:tab/>
        <w:t xml:space="preserve">                                </w:t>
      </w:r>
      <w:r w:rsidRPr="00DC7734">
        <w:rPr>
          <w:rFonts w:ascii="Times New Roman" w:hAnsi="Times New Roman"/>
          <w:b/>
          <w:sz w:val="28"/>
          <w:szCs w:val="28"/>
        </w:rPr>
        <w:tab/>
      </w:r>
      <w:r w:rsidRPr="00DC7734">
        <w:rPr>
          <w:rFonts w:ascii="Times New Roman" w:hAnsi="Times New Roman"/>
          <w:b/>
          <w:sz w:val="28"/>
          <w:szCs w:val="28"/>
        </w:rPr>
        <w:tab/>
        <w:t>Исполнитель</w:t>
      </w:r>
      <w:r w:rsidRPr="00DC7734">
        <w:rPr>
          <w:rFonts w:ascii="Times New Roman" w:hAnsi="Times New Roman"/>
          <w:b/>
          <w:sz w:val="28"/>
          <w:szCs w:val="28"/>
        </w:rPr>
        <w:tab/>
      </w:r>
    </w:p>
    <w:sectPr w:rsidR="005F169A" w:rsidRPr="00DC7734" w:rsidSect="00D953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DGCLK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BLKO L+ Arial MT">
    <w:altName w:val="Arial Unicode MS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7D48"/>
    <w:multiLevelType w:val="multilevel"/>
    <w:tmpl w:val="919A42AA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33C22"/>
    <w:multiLevelType w:val="hybridMultilevel"/>
    <w:tmpl w:val="7AF43FEC"/>
    <w:lvl w:ilvl="0" w:tplc="37DEA4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768E5C4" w:tentative="1">
      <w:start w:val="1"/>
      <w:numFmt w:val="lowerLetter"/>
      <w:lvlText w:val="%2."/>
      <w:lvlJc w:val="left"/>
      <w:pPr>
        <w:ind w:left="1440" w:hanging="360"/>
      </w:pPr>
    </w:lvl>
    <w:lvl w:ilvl="2" w:tplc="1CD0D134" w:tentative="1">
      <w:start w:val="1"/>
      <w:numFmt w:val="lowerRoman"/>
      <w:lvlText w:val="%3."/>
      <w:lvlJc w:val="right"/>
      <w:pPr>
        <w:ind w:left="2160" w:hanging="180"/>
      </w:pPr>
    </w:lvl>
    <w:lvl w:ilvl="3" w:tplc="62C6DC66" w:tentative="1">
      <w:start w:val="1"/>
      <w:numFmt w:val="decimal"/>
      <w:lvlText w:val="%4."/>
      <w:lvlJc w:val="left"/>
      <w:pPr>
        <w:ind w:left="2880" w:hanging="360"/>
      </w:pPr>
    </w:lvl>
    <w:lvl w:ilvl="4" w:tplc="D5F0F2AA" w:tentative="1">
      <w:start w:val="1"/>
      <w:numFmt w:val="lowerLetter"/>
      <w:lvlText w:val="%5."/>
      <w:lvlJc w:val="left"/>
      <w:pPr>
        <w:ind w:left="3600" w:hanging="360"/>
      </w:pPr>
    </w:lvl>
    <w:lvl w:ilvl="5" w:tplc="FF90F2B2" w:tentative="1">
      <w:start w:val="1"/>
      <w:numFmt w:val="lowerRoman"/>
      <w:lvlText w:val="%6."/>
      <w:lvlJc w:val="right"/>
      <w:pPr>
        <w:ind w:left="4320" w:hanging="180"/>
      </w:pPr>
    </w:lvl>
    <w:lvl w:ilvl="6" w:tplc="21C2568A" w:tentative="1">
      <w:start w:val="1"/>
      <w:numFmt w:val="decimal"/>
      <w:lvlText w:val="%7."/>
      <w:lvlJc w:val="left"/>
      <w:pPr>
        <w:ind w:left="5040" w:hanging="360"/>
      </w:pPr>
    </w:lvl>
    <w:lvl w:ilvl="7" w:tplc="52748056" w:tentative="1">
      <w:start w:val="1"/>
      <w:numFmt w:val="lowerLetter"/>
      <w:lvlText w:val="%8."/>
      <w:lvlJc w:val="left"/>
      <w:pPr>
        <w:ind w:left="5760" w:hanging="360"/>
      </w:pPr>
    </w:lvl>
    <w:lvl w:ilvl="8" w:tplc="D06689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F00B6F"/>
    <w:multiLevelType w:val="multilevel"/>
    <w:tmpl w:val="801C2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CEB6135"/>
    <w:multiLevelType w:val="hybridMultilevel"/>
    <w:tmpl w:val="1C86BD20"/>
    <w:lvl w:ilvl="0" w:tplc="66E862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25AD998" w:tentative="1">
      <w:start w:val="1"/>
      <w:numFmt w:val="lowerLetter"/>
      <w:lvlText w:val="%2."/>
      <w:lvlJc w:val="left"/>
      <w:pPr>
        <w:ind w:left="1440" w:hanging="360"/>
      </w:pPr>
    </w:lvl>
    <w:lvl w:ilvl="2" w:tplc="46327670" w:tentative="1">
      <w:start w:val="1"/>
      <w:numFmt w:val="lowerRoman"/>
      <w:lvlText w:val="%3."/>
      <w:lvlJc w:val="right"/>
      <w:pPr>
        <w:ind w:left="2160" w:hanging="180"/>
      </w:pPr>
    </w:lvl>
    <w:lvl w:ilvl="3" w:tplc="03B20284" w:tentative="1">
      <w:start w:val="1"/>
      <w:numFmt w:val="decimal"/>
      <w:lvlText w:val="%4."/>
      <w:lvlJc w:val="left"/>
      <w:pPr>
        <w:ind w:left="2880" w:hanging="360"/>
      </w:pPr>
    </w:lvl>
    <w:lvl w:ilvl="4" w:tplc="F80EB860" w:tentative="1">
      <w:start w:val="1"/>
      <w:numFmt w:val="lowerLetter"/>
      <w:lvlText w:val="%5."/>
      <w:lvlJc w:val="left"/>
      <w:pPr>
        <w:ind w:left="3600" w:hanging="360"/>
      </w:pPr>
    </w:lvl>
    <w:lvl w:ilvl="5" w:tplc="C904339E" w:tentative="1">
      <w:start w:val="1"/>
      <w:numFmt w:val="lowerRoman"/>
      <w:lvlText w:val="%6."/>
      <w:lvlJc w:val="right"/>
      <w:pPr>
        <w:ind w:left="4320" w:hanging="180"/>
      </w:pPr>
    </w:lvl>
    <w:lvl w:ilvl="6" w:tplc="A2BCB434" w:tentative="1">
      <w:start w:val="1"/>
      <w:numFmt w:val="decimal"/>
      <w:lvlText w:val="%7."/>
      <w:lvlJc w:val="left"/>
      <w:pPr>
        <w:ind w:left="5040" w:hanging="360"/>
      </w:pPr>
    </w:lvl>
    <w:lvl w:ilvl="7" w:tplc="D47E5C6C" w:tentative="1">
      <w:start w:val="1"/>
      <w:numFmt w:val="lowerLetter"/>
      <w:lvlText w:val="%8."/>
      <w:lvlJc w:val="left"/>
      <w:pPr>
        <w:ind w:left="5760" w:hanging="360"/>
      </w:pPr>
    </w:lvl>
    <w:lvl w:ilvl="8" w:tplc="0B4E1F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77B4B"/>
    <w:multiLevelType w:val="singleLevel"/>
    <w:tmpl w:val="30D250C2"/>
    <w:lvl w:ilvl="0">
      <w:start w:val="1"/>
      <w:numFmt w:val="bullet"/>
      <w:pStyle w:val="1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9">
    <w:nsid w:val="2DDF075F"/>
    <w:multiLevelType w:val="hybridMultilevel"/>
    <w:tmpl w:val="7AF43FEC"/>
    <w:lvl w:ilvl="0" w:tplc="96B88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89EB7B4" w:tentative="1">
      <w:start w:val="1"/>
      <w:numFmt w:val="lowerLetter"/>
      <w:lvlText w:val="%2."/>
      <w:lvlJc w:val="left"/>
      <w:pPr>
        <w:ind w:left="1440" w:hanging="360"/>
      </w:pPr>
    </w:lvl>
    <w:lvl w:ilvl="2" w:tplc="21A4F45C" w:tentative="1">
      <w:start w:val="1"/>
      <w:numFmt w:val="lowerRoman"/>
      <w:lvlText w:val="%3."/>
      <w:lvlJc w:val="right"/>
      <w:pPr>
        <w:ind w:left="2160" w:hanging="180"/>
      </w:pPr>
    </w:lvl>
    <w:lvl w:ilvl="3" w:tplc="37A29F2E" w:tentative="1">
      <w:start w:val="1"/>
      <w:numFmt w:val="decimal"/>
      <w:lvlText w:val="%4."/>
      <w:lvlJc w:val="left"/>
      <w:pPr>
        <w:ind w:left="2880" w:hanging="360"/>
      </w:pPr>
    </w:lvl>
    <w:lvl w:ilvl="4" w:tplc="559A4D3C" w:tentative="1">
      <w:start w:val="1"/>
      <w:numFmt w:val="lowerLetter"/>
      <w:lvlText w:val="%5."/>
      <w:lvlJc w:val="left"/>
      <w:pPr>
        <w:ind w:left="3600" w:hanging="360"/>
      </w:pPr>
    </w:lvl>
    <w:lvl w:ilvl="5" w:tplc="55C03BDA" w:tentative="1">
      <w:start w:val="1"/>
      <w:numFmt w:val="lowerRoman"/>
      <w:lvlText w:val="%6."/>
      <w:lvlJc w:val="right"/>
      <w:pPr>
        <w:ind w:left="4320" w:hanging="180"/>
      </w:pPr>
    </w:lvl>
    <w:lvl w:ilvl="6" w:tplc="6CC673E2" w:tentative="1">
      <w:start w:val="1"/>
      <w:numFmt w:val="decimal"/>
      <w:lvlText w:val="%7."/>
      <w:lvlJc w:val="left"/>
      <w:pPr>
        <w:ind w:left="5040" w:hanging="360"/>
      </w:pPr>
    </w:lvl>
    <w:lvl w:ilvl="7" w:tplc="3F364F72" w:tentative="1">
      <w:start w:val="1"/>
      <w:numFmt w:val="lowerLetter"/>
      <w:lvlText w:val="%8."/>
      <w:lvlJc w:val="left"/>
      <w:pPr>
        <w:ind w:left="5760" w:hanging="360"/>
      </w:pPr>
    </w:lvl>
    <w:lvl w:ilvl="8" w:tplc="516891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67DF1"/>
    <w:multiLevelType w:val="multilevel"/>
    <w:tmpl w:val="BE626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F366BA8"/>
    <w:multiLevelType w:val="hybridMultilevel"/>
    <w:tmpl w:val="1C86BD20"/>
    <w:lvl w:ilvl="0" w:tplc="88D84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67C49DC" w:tentative="1">
      <w:start w:val="1"/>
      <w:numFmt w:val="lowerLetter"/>
      <w:lvlText w:val="%2."/>
      <w:lvlJc w:val="left"/>
      <w:pPr>
        <w:ind w:left="1440" w:hanging="360"/>
      </w:pPr>
    </w:lvl>
    <w:lvl w:ilvl="2" w:tplc="EBC22D1A" w:tentative="1">
      <w:start w:val="1"/>
      <w:numFmt w:val="lowerRoman"/>
      <w:lvlText w:val="%3."/>
      <w:lvlJc w:val="right"/>
      <w:pPr>
        <w:ind w:left="2160" w:hanging="180"/>
      </w:pPr>
    </w:lvl>
    <w:lvl w:ilvl="3" w:tplc="9F365718" w:tentative="1">
      <w:start w:val="1"/>
      <w:numFmt w:val="decimal"/>
      <w:lvlText w:val="%4."/>
      <w:lvlJc w:val="left"/>
      <w:pPr>
        <w:ind w:left="2880" w:hanging="360"/>
      </w:pPr>
    </w:lvl>
    <w:lvl w:ilvl="4" w:tplc="BFAE0F52" w:tentative="1">
      <w:start w:val="1"/>
      <w:numFmt w:val="lowerLetter"/>
      <w:lvlText w:val="%5."/>
      <w:lvlJc w:val="left"/>
      <w:pPr>
        <w:ind w:left="3600" w:hanging="360"/>
      </w:pPr>
    </w:lvl>
    <w:lvl w:ilvl="5" w:tplc="02027EBC" w:tentative="1">
      <w:start w:val="1"/>
      <w:numFmt w:val="lowerRoman"/>
      <w:lvlText w:val="%6."/>
      <w:lvlJc w:val="right"/>
      <w:pPr>
        <w:ind w:left="4320" w:hanging="180"/>
      </w:pPr>
    </w:lvl>
    <w:lvl w:ilvl="6" w:tplc="54D617EC" w:tentative="1">
      <w:start w:val="1"/>
      <w:numFmt w:val="decimal"/>
      <w:lvlText w:val="%7."/>
      <w:lvlJc w:val="left"/>
      <w:pPr>
        <w:ind w:left="5040" w:hanging="360"/>
      </w:pPr>
    </w:lvl>
    <w:lvl w:ilvl="7" w:tplc="1408D5F2" w:tentative="1">
      <w:start w:val="1"/>
      <w:numFmt w:val="lowerLetter"/>
      <w:lvlText w:val="%8."/>
      <w:lvlJc w:val="left"/>
      <w:pPr>
        <w:ind w:left="5760" w:hanging="360"/>
      </w:pPr>
    </w:lvl>
    <w:lvl w:ilvl="8" w:tplc="42D40D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1E6C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>
    <w:nsid w:val="35CD3A0E"/>
    <w:multiLevelType w:val="multilevel"/>
    <w:tmpl w:val="DB8C10C6"/>
    <w:name w:val="MyList1"/>
    <w:lvl w:ilvl="0">
      <w:start w:val="1"/>
      <w:numFmt w:val="decimal"/>
      <w:pStyle w:val="10"/>
      <w:suff w:val="space"/>
      <w:lvlText w:val="%1."/>
      <w:lvlJc w:val="left"/>
      <w:pPr>
        <w:ind w:left="1134" w:hanging="283"/>
      </w:pPr>
    </w:lvl>
    <w:lvl w:ilvl="1">
      <w:start w:val="1"/>
      <w:numFmt w:val="decimal"/>
      <w:pStyle w:val="2"/>
      <w:suff w:val="space"/>
      <w:lvlText w:val="%1.%2."/>
      <w:lvlJc w:val="left"/>
      <w:pPr>
        <w:ind w:left="1418" w:hanging="284"/>
      </w:pPr>
    </w:lvl>
    <w:lvl w:ilvl="2">
      <w:start w:val="1"/>
      <w:numFmt w:val="decimal"/>
      <w:pStyle w:val="3"/>
      <w:suff w:val="space"/>
      <w:lvlText w:val="%1.%2.%3."/>
      <w:lvlJc w:val="left"/>
      <w:pPr>
        <w:ind w:left="1701" w:hanging="283"/>
      </w:pPr>
    </w:lvl>
    <w:lvl w:ilvl="3">
      <w:start w:val="1"/>
      <w:numFmt w:val="decimal"/>
      <w:pStyle w:val="4"/>
      <w:suff w:val="space"/>
      <w:lvlText w:val="%1.%2.%3.%4."/>
      <w:lvlJc w:val="left"/>
      <w:pPr>
        <w:ind w:left="1985" w:hanging="284"/>
      </w:pPr>
    </w:lvl>
    <w:lvl w:ilvl="4">
      <w:start w:val="1"/>
      <w:numFmt w:val="decimal"/>
      <w:pStyle w:val="5"/>
      <w:suff w:val="space"/>
      <w:lvlText w:val="%1.%2.%3.%4.%5."/>
      <w:lvlJc w:val="left"/>
      <w:pPr>
        <w:ind w:left="2268" w:hanging="283"/>
      </w:pPr>
    </w:lvl>
    <w:lvl w:ilvl="5">
      <w:start w:val="1"/>
      <w:numFmt w:val="decimal"/>
      <w:pStyle w:val="6"/>
      <w:suff w:val="space"/>
      <w:lvlText w:val="%1.%2.%3.%4.%5.%6."/>
      <w:lvlJc w:val="left"/>
      <w:pPr>
        <w:ind w:left="2552" w:hanging="284"/>
      </w:pPr>
    </w:lvl>
    <w:lvl w:ilvl="6">
      <w:start w:val="1"/>
      <w:numFmt w:val="decimal"/>
      <w:pStyle w:val="7"/>
      <w:suff w:val="space"/>
      <w:lvlText w:val="%1.%2.%3.%4.%5.%6.%7."/>
      <w:lvlJc w:val="left"/>
      <w:pPr>
        <w:ind w:left="2835" w:hanging="283"/>
      </w:pPr>
    </w:lvl>
    <w:lvl w:ilvl="7">
      <w:start w:val="1"/>
      <w:numFmt w:val="decimal"/>
      <w:pStyle w:val="8"/>
      <w:suff w:val="space"/>
      <w:lvlText w:val="%1.%2.%3.%4.%5.%6.%7.%8."/>
      <w:lvlJc w:val="left"/>
      <w:pPr>
        <w:ind w:left="3119" w:hanging="284"/>
      </w:p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3402" w:hanging="283"/>
      </w:pPr>
    </w:lvl>
  </w:abstractNum>
  <w:abstractNum w:abstractNumId="14">
    <w:nsid w:val="3B501EFE"/>
    <w:multiLevelType w:val="multilevel"/>
    <w:tmpl w:val="6F3CDD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>
    <w:nsid w:val="40774473"/>
    <w:multiLevelType w:val="hybridMultilevel"/>
    <w:tmpl w:val="A112A664"/>
    <w:styleLink w:val="1111119"/>
    <w:lvl w:ilvl="0" w:tplc="DCA67A7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AD423D28">
      <w:start w:val="1"/>
      <w:numFmt w:val="decimal"/>
      <w:lvlText w:val="%2)"/>
      <w:lvlJc w:val="left"/>
      <w:pPr>
        <w:ind w:left="2291" w:hanging="360"/>
      </w:pPr>
      <w:rPr>
        <w:rFonts w:hint="default"/>
        <w:b/>
        <w:i/>
      </w:rPr>
    </w:lvl>
    <w:lvl w:ilvl="2" w:tplc="9C387B8E">
      <w:start w:val="1"/>
      <w:numFmt w:val="decimal"/>
      <w:lvlText w:val="%3."/>
      <w:lvlJc w:val="left"/>
      <w:pPr>
        <w:ind w:left="3191" w:hanging="360"/>
      </w:pPr>
      <w:rPr>
        <w:rFonts w:hint="default"/>
      </w:rPr>
    </w:lvl>
    <w:lvl w:ilvl="3" w:tplc="77125D0E" w:tentative="1">
      <w:start w:val="1"/>
      <w:numFmt w:val="decimal"/>
      <w:lvlText w:val="%4."/>
      <w:lvlJc w:val="left"/>
      <w:pPr>
        <w:ind w:left="3731" w:hanging="360"/>
      </w:pPr>
    </w:lvl>
    <w:lvl w:ilvl="4" w:tplc="3490D588" w:tentative="1">
      <w:start w:val="1"/>
      <w:numFmt w:val="lowerLetter"/>
      <w:lvlText w:val="%5."/>
      <w:lvlJc w:val="left"/>
      <w:pPr>
        <w:ind w:left="4451" w:hanging="360"/>
      </w:pPr>
    </w:lvl>
    <w:lvl w:ilvl="5" w:tplc="3EEC4780" w:tentative="1">
      <w:start w:val="1"/>
      <w:numFmt w:val="lowerRoman"/>
      <w:lvlText w:val="%6."/>
      <w:lvlJc w:val="right"/>
      <w:pPr>
        <w:ind w:left="5171" w:hanging="180"/>
      </w:pPr>
    </w:lvl>
    <w:lvl w:ilvl="6" w:tplc="77B84128" w:tentative="1">
      <w:start w:val="1"/>
      <w:numFmt w:val="decimal"/>
      <w:lvlText w:val="%7."/>
      <w:lvlJc w:val="left"/>
      <w:pPr>
        <w:ind w:left="5891" w:hanging="360"/>
      </w:pPr>
    </w:lvl>
    <w:lvl w:ilvl="7" w:tplc="F40059F0" w:tentative="1">
      <w:start w:val="1"/>
      <w:numFmt w:val="lowerLetter"/>
      <w:lvlText w:val="%8."/>
      <w:lvlJc w:val="left"/>
      <w:pPr>
        <w:ind w:left="6611" w:hanging="360"/>
      </w:pPr>
    </w:lvl>
    <w:lvl w:ilvl="8" w:tplc="B8A66F34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5E362A3"/>
    <w:multiLevelType w:val="hybridMultilevel"/>
    <w:tmpl w:val="E88E363A"/>
    <w:lvl w:ilvl="0" w:tplc="D278C2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F0E89C2" w:tentative="1">
      <w:start w:val="1"/>
      <w:numFmt w:val="lowerLetter"/>
      <w:lvlText w:val="%2."/>
      <w:lvlJc w:val="left"/>
      <w:pPr>
        <w:ind w:left="1440" w:hanging="360"/>
      </w:pPr>
    </w:lvl>
    <w:lvl w:ilvl="2" w:tplc="43324F50" w:tentative="1">
      <w:start w:val="1"/>
      <w:numFmt w:val="lowerRoman"/>
      <w:lvlText w:val="%3."/>
      <w:lvlJc w:val="right"/>
      <w:pPr>
        <w:ind w:left="2160" w:hanging="180"/>
      </w:pPr>
    </w:lvl>
    <w:lvl w:ilvl="3" w:tplc="38BA9110" w:tentative="1">
      <w:start w:val="1"/>
      <w:numFmt w:val="decimal"/>
      <w:lvlText w:val="%4."/>
      <w:lvlJc w:val="left"/>
      <w:pPr>
        <w:ind w:left="2880" w:hanging="360"/>
      </w:pPr>
    </w:lvl>
    <w:lvl w:ilvl="4" w:tplc="824E8EC0" w:tentative="1">
      <w:start w:val="1"/>
      <w:numFmt w:val="lowerLetter"/>
      <w:lvlText w:val="%5."/>
      <w:lvlJc w:val="left"/>
      <w:pPr>
        <w:ind w:left="3600" w:hanging="360"/>
      </w:pPr>
    </w:lvl>
    <w:lvl w:ilvl="5" w:tplc="DC3C93C8" w:tentative="1">
      <w:start w:val="1"/>
      <w:numFmt w:val="lowerRoman"/>
      <w:lvlText w:val="%6."/>
      <w:lvlJc w:val="right"/>
      <w:pPr>
        <w:ind w:left="4320" w:hanging="180"/>
      </w:pPr>
    </w:lvl>
    <w:lvl w:ilvl="6" w:tplc="0D04B7DA" w:tentative="1">
      <w:start w:val="1"/>
      <w:numFmt w:val="decimal"/>
      <w:lvlText w:val="%7."/>
      <w:lvlJc w:val="left"/>
      <w:pPr>
        <w:ind w:left="5040" w:hanging="360"/>
      </w:pPr>
    </w:lvl>
    <w:lvl w:ilvl="7" w:tplc="9452A7C2" w:tentative="1">
      <w:start w:val="1"/>
      <w:numFmt w:val="lowerLetter"/>
      <w:lvlText w:val="%8."/>
      <w:lvlJc w:val="left"/>
      <w:pPr>
        <w:ind w:left="5760" w:hanging="360"/>
      </w:pPr>
    </w:lvl>
    <w:lvl w:ilvl="8" w:tplc="66F2AD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3A0D5C"/>
    <w:multiLevelType w:val="multilevel"/>
    <w:tmpl w:val="ED7E8CB2"/>
    <w:styleLink w:val="111111110"/>
    <w:lvl w:ilvl="0">
      <w:start w:val="1"/>
      <w:numFmt w:val="decimal"/>
      <w:pStyle w:val="1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pStyle w:val="20"/>
      <w:suff w:val="space"/>
      <w:lvlText w:val="%1.%2."/>
      <w:lvlJc w:val="left"/>
      <w:pPr>
        <w:ind w:left="426" w:firstLine="0"/>
      </w:pPr>
      <w:rPr>
        <w:rFonts w:hint="default"/>
        <w:b/>
        <w:sz w:val="24"/>
        <w:szCs w:val="24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0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90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>
    <w:nsid w:val="55A304EC"/>
    <w:multiLevelType w:val="multilevel"/>
    <w:tmpl w:val="E5F0C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BDF3E71"/>
    <w:multiLevelType w:val="multilevel"/>
    <w:tmpl w:val="21FC277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1">
    <w:nsid w:val="63895A92"/>
    <w:multiLevelType w:val="singleLevel"/>
    <w:tmpl w:val="8BA4A672"/>
    <w:lvl w:ilvl="0">
      <w:start w:val="1"/>
      <w:numFmt w:val="bullet"/>
      <w:pStyle w:val="2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22">
    <w:nsid w:val="64C77ED2"/>
    <w:multiLevelType w:val="hybridMultilevel"/>
    <w:tmpl w:val="56F43EC0"/>
    <w:lvl w:ilvl="0" w:tplc="A34C075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EC40F8C0" w:tentative="1">
      <w:start w:val="1"/>
      <w:numFmt w:val="lowerLetter"/>
      <w:lvlText w:val="%2."/>
      <w:lvlJc w:val="left"/>
      <w:pPr>
        <w:ind w:left="1931" w:hanging="360"/>
      </w:pPr>
    </w:lvl>
    <w:lvl w:ilvl="2" w:tplc="6AA6D728" w:tentative="1">
      <w:start w:val="1"/>
      <w:numFmt w:val="lowerRoman"/>
      <w:lvlText w:val="%3."/>
      <w:lvlJc w:val="right"/>
      <w:pPr>
        <w:ind w:left="2651" w:hanging="180"/>
      </w:pPr>
    </w:lvl>
    <w:lvl w:ilvl="3" w:tplc="CDB65B6C" w:tentative="1">
      <w:start w:val="1"/>
      <w:numFmt w:val="decimal"/>
      <w:lvlText w:val="%4."/>
      <w:lvlJc w:val="left"/>
      <w:pPr>
        <w:ind w:left="3371" w:hanging="360"/>
      </w:pPr>
    </w:lvl>
    <w:lvl w:ilvl="4" w:tplc="A08C82A2" w:tentative="1">
      <w:start w:val="1"/>
      <w:numFmt w:val="lowerLetter"/>
      <w:lvlText w:val="%5."/>
      <w:lvlJc w:val="left"/>
      <w:pPr>
        <w:ind w:left="4091" w:hanging="360"/>
      </w:pPr>
    </w:lvl>
    <w:lvl w:ilvl="5" w:tplc="1400BE7C" w:tentative="1">
      <w:start w:val="1"/>
      <w:numFmt w:val="lowerRoman"/>
      <w:lvlText w:val="%6."/>
      <w:lvlJc w:val="right"/>
      <w:pPr>
        <w:ind w:left="4811" w:hanging="180"/>
      </w:pPr>
    </w:lvl>
    <w:lvl w:ilvl="6" w:tplc="385A3CFC" w:tentative="1">
      <w:start w:val="1"/>
      <w:numFmt w:val="decimal"/>
      <w:lvlText w:val="%7."/>
      <w:lvlJc w:val="left"/>
      <w:pPr>
        <w:ind w:left="5531" w:hanging="360"/>
      </w:pPr>
    </w:lvl>
    <w:lvl w:ilvl="7" w:tplc="FC2A745A" w:tentative="1">
      <w:start w:val="1"/>
      <w:numFmt w:val="lowerLetter"/>
      <w:lvlText w:val="%8."/>
      <w:lvlJc w:val="left"/>
      <w:pPr>
        <w:ind w:left="6251" w:hanging="360"/>
      </w:pPr>
    </w:lvl>
    <w:lvl w:ilvl="8" w:tplc="0AA22A8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74D47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4">
    <w:nsid w:val="6DC91832"/>
    <w:multiLevelType w:val="multilevel"/>
    <w:tmpl w:val="FB0EE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5">
    <w:nsid w:val="7F8D148D"/>
    <w:multiLevelType w:val="multilevel"/>
    <w:tmpl w:val="D40C4910"/>
    <w:lvl w:ilvl="0">
      <w:start w:val="1"/>
      <w:numFmt w:val="decimal"/>
      <w:lvlText w:val="%1."/>
      <w:lvlJc w:val="left"/>
      <w:pPr>
        <w:ind w:left="1342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34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2" w:hanging="1800"/>
      </w:pPr>
      <w:rPr>
        <w:rFonts w:hint="default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6"/>
  </w:num>
  <w:num w:numId="5">
    <w:abstractNumId w:val="12"/>
  </w:num>
  <w:num w:numId="6">
    <w:abstractNumId w:val="23"/>
  </w:num>
  <w:num w:numId="7">
    <w:abstractNumId w:val="25"/>
  </w:num>
  <w:num w:numId="8">
    <w:abstractNumId w:val="0"/>
  </w:num>
  <w:num w:numId="9">
    <w:abstractNumId w:val="24"/>
  </w:num>
  <w:num w:numId="10">
    <w:abstractNumId w:val="20"/>
  </w:num>
  <w:num w:numId="11">
    <w:abstractNumId w:val="14"/>
  </w:num>
  <w:num w:numId="12">
    <w:abstractNumId w:val="18"/>
  </w:num>
  <w:num w:numId="13">
    <w:abstractNumId w:val="8"/>
  </w:num>
  <w:num w:numId="14">
    <w:abstractNumId w:val="21"/>
  </w:num>
  <w:num w:numId="15">
    <w:abstractNumId w:val="13"/>
  </w:num>
  <w:num w:numId="16">
    <w:abstractNumId w:val="16"/>
  </w:num>
  <w:num w:numId="17">
    <w:abstractNumId w:val="10"/>
  </w:num>
  <w:num w:numId="18">
    <w:abstractNumId w:val="5"/>
  </w:num>
  <w:num w:numId="19">
    <w:abstractNumId w:val="19"/>
  </w:num>
  <w:num w:numId="20">
    <w:abstractNumId w:val="2"/>
  </w:num>
  <w:num w:numId="21">
    <w:abstractNumId w:val="17"/>
  </w:num>
  <w:num w:numId="22">
    <w:abstractNumId w:val="22"/>
  </w:num>
  <w:num w:numId="23">
    <w:abstractNumId w:val="11"/>
  </w:num>
  <w:num w:numId="24">
    <w:abstractNumId w:val="7"/>
  </w:num>
  <w:num w:numId="25">
    <w:abstractNumId w:val="9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A3"/>
    <w:rsid w:val="00000497"/>
    <w:rsid w:val="00002B26"/>
    <w:rsid w:val="000218F2"/>
    <w:rsid w:val="00034000"/>
    <w:rsid w:val="00034574"/>
    <w:rsid w:val="0003680B"/>
    <w:rsid w:val="00040ED6"/>
    <w:rsid w:val="0009258C"/>
    <w:rsid w:val="000A2B76"/>
    <w:rsid w:val="000A6771"/>
    <w:rsid w:val="000A7B52"/>
    <w:rsid w:val="000B0136"/>
    <w:rsid w:val="000D553C"/>
    <w:rsid w:val="00102044"/>
    <w:rsid w:val="00145BFC"/>
    <w:rsid w:val="001B03A5"/>
    <w:rsid w:val="001D6FD9"/>
    <w:rsid w:val="00201DA0"/>
    <w:rsid w:val="00223D12"/>
    <w:rsid w:val="002460F5"/>
    <w:rsid w:val="00255F7B"/>
    <w:rsid w:val="002652AB"/>
    <w:rsid w:val="00267556"/>
    <w:rsid w:val="00271D40"/>
    <w:rsid w:val="002B38C6"/>
    <w:rsid w:val="00345ECC"/>
    <w:rsid w:val="00346BA8"/>
    <w:rsid w:val="00361EB9"/>
    <w:rsid w:val="0037167F"/>
    <w:rsid w:val="003A52E5"/>
    <w:rsid w:val="003D761D"/>
    <w:rsid w:val="003E0EE7"/>
    <w:rsid w:val="003E2B4D"/>
    <w:rsid w:val="003E43A0"/>
    <w:rsid w:val="003F53FA"/>
    <w:rsid w:val="00414C06"/>
    <w:rsid w:val="004235DF"/>
    <w:rsid w:val="00423869"/>
    <w:rsid w:val="00434C7E"/>
    <w:rsid w:val="00450FA4"/>
    <w:rsid w:val="00463B8C"/>
    <w:rsid w:val="0046568B"/>
    <w:rsid w:val="00475CA8"/>
    <w:rsid w:val="004B0AB7"/>
    <w:rsid w:val="00500DDB"/>
    <w:rsid w:val="00557850"/>
    <w:rsid w:val="00573E03"/>
    <w:rsid w:val="00574935"/>
    <w:rsid w:val="005920AB"/>
    <w:rsid w:val="0059314A"/>
    <w:rsid w:val="005B403B"/>
    <w:rsid w:val="005C328A"/>
    <w:rsid w:val="005E2E5E"/>
    <w:rsid w:val="005F169A"/>
    <w:rsid w:val="006067EC"/>
    <w:rsid w:val="006421CD"/>
    <w:rsid w:val="00643ADC"/>
    <w:rsid w:val="00650EF4"/>
    <w:rsid w:val="00687963"/>
    <w:rsid w:val="006A16F2"/>
    <w:rsid w:val="006B7660"/>
    <w:rsid w:val="006C0ABE"/>
    <w:rsid w:val="006D5422"/>
    <w:rsid w:val="006F73F3"/>
    <w:rsid w:val="00720142"/>
    <w:rsid w:val="00722016"/>
    <w:rsid w:val="00752D4D"/>
    <w:rsid w:val="007B01BD"/>
    <w:rsid w:val="007B6903"/>
    <w:rsid w:val="007B7A39"/>
    <w:rsid w:val="007B7CDA"/>
    <w:rsid w:val="007C766E"/>
    <w:rsid w:val="007F0115"/>
    <w:rsid w:val="008052FD"/>
    <w:rsid w:val="00814C44"/>
    <w:rsid w:val="00830C85"/>
    <w:rsid w:val="008978B3"/>
    <w:rsid w:val="008B0DB7"/>
    <w:rsid w:val="008D5557"/>
    <w:rsid w:val="008E4111"/>
    <w:rsid w:val="008E4D40"/>
    <w:rsid w:val="008F2E52"/>
    <w:rsid w:val="008F3D7E"/>
    <w:rsid w:val="008F48F2"/>
    <w:rsid w:val="00922A9F"/>
    <w:rsid w:val="009A11F6"/>
    <w:rsid w:val="009A4EBF"/>
    <w:rsid w:val="009E355B"/>
    <w:rsid w:val="009F4C3F"/>
    <w:rsid w:val="00A03239"/>
    <w:rsid w:val="00A20DC3"/>
    <w:rsid w:val="00A31AC3"/>
    <w:rsid w:val="00A4079E"/>
    <w:rsid w:val="00A6624C"/>
    <w:rsid w:val="00A91F75"/>
    <w:rsid w:val="00A97502"/>
    <w:rsid w:val="00AA5822"/>
    <w:rsid w:val="00AB655B"/>
    <w:rsid w:val="00AE5D3F"/>
    <w:rsid w:val="00AF1A1B"/>
    <w:rsid w:val="00B0585F"/>
    <w:rsid w:val="00B059C4"/>
    <w:rsid w:val="00B07E41"/>
    <w:rsid w:val="00B214DC"/>
    <w:rsid w:val="00B36D98"/>
    <w:rsid w:val="00B3733D"/>
    <w:rsid w:val="00B556D8"/>
    <w:rsid w:val="00B7615B"/>
    <w:rsid w:val="00BA6C2F"/>
    <w:rsid w:val="00BE7787"/>
    <w:rsid w:val="00C57036"/>
    <w:rsid w:val="00CA6CF0"/>
    <w:rsid w:val="00CC1A9C"/>
    <w:rsid w:val="00CC5A0E"/>
    <w:rsid w:val="00CD1736"/>
    <w:rsid w:val="00D05219"/>
    <w:rsid w:val="00D269E1"/>
    <w:rsid w:val="00D60F4C"/>
    <w:rsid w:val="00D669BA"/>
    <w:rsid w:val="00D90F09"/>
    <w:rsid w:val="00D953A3"/>
    <w:rsid w:val="00DB4D56"/>
    <w:rsid w:val="00DC0593"/>
    <w:rsid w:val="00DC42DC"/>
    <w:rsid w:val="00DC52C2"/>
    <w:rsid w:val="00DC7734"/>
    <w:rsid w:val="00DE3959"/>
    <w:rsid w:val="00DF3C71"/>
    <w:rsid w:val="00E15642"/>
    <w:rsid w:val="00E240DA"/>
    <w:rsid w:val="00E24AC6"/>
    <w:rsid w:val="00E31A7C"/>
    <w:rsid w:val="00ED12E6"/>
    <w:rsid w:val="00EE6755"/>
    <w:rsid w:val="00EE6CB7"/>
    <w:rsid w:val="00EF07BA"/>
    <w:rsid w:val="00F02755"/>
    <w:rsid w:val="00F11818"/>
    <w:rsid w:val="00F55CAA"/>
    <w:rsid w:val="00F6298B"/>
    <w:rsid w:val="00F737AB"/>
    <w:rsid w:val="00F84759"/>
    <w:rsid w:val="00F91004"/>
    <w:rsid w:val="00FB2936"/>
    <w:rsid w:val="00FD1FFF"/>
    <w:rsid w:val="00FF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5B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11">
    <w:name w:val="heading 1"/>
    <w:aliases w:val="HTA Überschrift 1,Heading 1 - Bid,Heading 1 - Bid1,Heading 1 - Bid10,Heading 1 - Bid2,Heading 1 - Bid3,Heading 1 - Bid4,Heading 1 - Bid5,Heading 1 - Bid6,Heading 1 - Bid7,Heading 1 - Bid8,Heading 1 - Bid9,h1,Заголовок биораз"/>
    <w:basedOn w:val="a"/>
    <w:next w:val="a"/>
    <w:link w:val="110"/>
    <w:uiPriority w:val="99"/>
    <w:qFormat/>
    <w:rsid w:val="00361EB9"/>
    <w:pPr>
      <w:keepNext/>
      <w:pageBreakBefore/>
      <w:numPr>
        <w:numId w:val="12"/>
      </w:numPr>
      <w:tabs>
        <w:tab w:val="left" w:pos="284"/>
      </w:tabs>
      <w:spacing w:before="240" w:after="240"/>
      <w:outlineLvl w:val="0"/>
    </w:pPr>
    <w:rPr>
      <w:b/>
      <w:kern w:val="28"/>
      <w:sz w:val="28"/>
      <w:lang w:val="x-none" w:eastAsia="x-none"/>
    </w:rPr>
  </w:style>
  <w:style w:type="paragraph" w:styleId="20">
    <w:name w:val="heading 2"/>
    <w:aliases w:val="B,B Знак,H2,H2 Знак,H2 Знак1 Знак Зн,HTA Überschrift 2,HTA Überschrift 2 Знак,Heading 2 - Bid,Heading 2 - Bid Знак,Major,Major Знак,Reset numbering,Reset numbering Знак,h2,h2 Знак,Заголовок 2 Знак Знак Знак,Заголовок 2 Знак1"/>
    <w:basedOn w:val="a"/>
    <w:next w:val="a"/>
    <w:link w:val="22"/>
    <w:uiPriority w:val="99"/>
    <w:qFormat/>
    <w:rsid w:val="00361EB9"/>
    <w:pPr>
      <w:keepNext/>
      <w:numPr>
        <w:ilvl w:val="1"/>
        <w:numId w:val="12"/>
      </w:numPr>
      <w:tabs>
        <w:tab w:val="left" w:pos="284"/>
      </w:tabs>
      <w:spacing w:before="240" w:after="120"/>
      <w:outlineLvl w:val="1"/>
    </w:pPr>
    <w:rPr>
      <w:b/>
      <w:sz w:val="26"/>
      <w:lang w:val="x-none" w:eastAsia="x-none"/>
    </w:rPr>
  </w:style>
  <w:style w:type="paragraph" w:styleId="30">
    <w:name w:val="heading 3"/>
    <w:aliases w:val="Minor Знак,Заголовок 3 Знак Знак,Заголовок 3 Знак Знак Знак Знак1 Знак,Заголовок 3 Знак Знак1 Знак Знак Знак Знак Знак,Заголовок 3 Знак1,Заголовок 3 Знак1 Знак Знак1 Знак,Заголовок 3 Знак2 Знак Знак,Заголовок 3 Знак2 Знак Знак Знак Знак Знак"/>
    <w:basedOn w:val="a"/>
    <w:next w:val="a"/>
    <w:link w:val="31"/>
    <w:uiPriority w:val="99"/>
    <w:qFormat/>
    <w:rsid w:val="00361EB9"/>
    <w:pPr>
      <w:keepNext/>
      <w:numPr>
        <w:ilvl w:val="2"/>
        <w:numId w:val="12"/>
      </w:numPr>
      <w:tabs>
        <w:tab w:val="left" w:pos="284"/>
      </w:tabs>
      <w:spacing w:before="240" w:after="120"/>
      <w:outlineLvl w:val="2"/>
    </w:pPr>
    <w:rPr>
      <w:b/>
      <w:lang w:val="x-none" w:eastAsia="x-none"/>
    </w:rPr>
  </w:style>
  <w:style w:type="paragraph" w:styleId="40">
    <w:name w:val="heading 4"/>
    <w:aliases w:val="HTA Überschrift 4,Heading 4 - Bid,Level 2 - a,Level 2 - a Знак Знак,OG Heading 4,Sub-Minor,Заг. Схем,Заг. Схемы,Заголовок 4 (Приложение)"/>
    <w:basedOn w:val="a"/>
    <w:next w:val="a"/>
    <w:link w:val="41"/>
    <w:uiPriority w:val="99"/>
    <w:qFormat/>
    <w:rsid w:val="00361EB9"/>
    <w:pPr>
      <w:keepNext/>
      <w:numPr>
        <w:ilvl w:val="3"/>
        <w:numId w:val="12"/>
      </w:numPr>
      <w:tabs>
        <w:tab w:val="left" w:pos="284"/>
      </w:tabs>
      <w:spacing w:before="240" w:after="240"/>
      <w:outlineLvl w:val="3"/>
    </w:pPr>
    <w:rPr>
      <w:b/>
      <w:lang w:val="x-none" w:eastAsia="x-none"/>
    </w:rPr>
  </w:style>
  <w:style w:type="paragraph" w:styleId="50">
    <w:name w:val="heading 5"/>
    <w:aliases w:val="HTA Überschrift 5,Level 3 - i,OG Appendix"/>
    <w:basedOn w:val="a"/>
    <w:next w:val="a"/>
    <w:link w:val="51"/>
    <w:uiPriority w:val="9"/>
    <w:qFormat/>
    <w:rsid w:val="00361EB9"/>
    <w:pPr>
      <w:numPr>
        <w:ilvl w:val="4"/>
        <w:numId w:val="12"/>
      </w:numPr>
      <w:tabs>
        <w:tab w:val="left" w:pos="284"/>
      </w:tabs>
      <w:spacing w:before="240" w:after="240"/>
      <w:outlineLvl w:val="4"/>
    </w:pPr>
    <w:rPr>
      <w:b/>
      <w:lang w:val="x-none" w:eastAsia="x-none"/>
    </w:rPr>
  </w:style>
  <w:style w:type="paragraph" w:styleId="60">
    <w:name w:val="heading 6"/>
    <w:aliases w:val="Legal Level 1.,Legal Level 1. Знак Знак,OG Distribution"/>
    <w:basedOn w:val="a"/>
    <w:next w:val="a"/>
    <w:link w:val="61"/>
    <w:uiPriority w:val="9"/>
    <w:qFormat/>
    <w:rsid w:val="00361EB9"/>
    <w:pPr>
      <w:numPr>
        <w:ilvl w:val="5"/>
        <w:numId w:val="12"/>
      </w:numPr>
      <w:tabs>
        <w:tab w:val="left" w:pos="284"/>
      </w:tabs>
      <w:spacing w:before="240"/>
      <w:outlineLvl w:val="5"/>
    </w:pPr>
    <w:rPr>
      <w:b/>
      <w:lang w:val="x-none" w:eastAsia="x-none"/>
    </w:rPr>
  </w:style>
  <w:style w:type="paragraph" w:styleId="70">
    <w:name w:val="heading 7"/>
    <w:aliases w:val="Legal Level 1.1.,Legal Level 1.1. Знак Знак"/>
    <w:basedOn w:val="a"/>
    <w:next w:val="a"/>
    <w:link w:val="71"/>
    <w:qFormat/>
    <w:rsid w:val="00361EB9"/>
    <w:pPr>
      <w:numPr>
        <w:ilvl w:val="6"/>
        <w:numId w:val="12"/>
      </w:numPr>
      <w:tabs>
        <w:tab w:val="left" w:pos="284"/>
      </w:tabs>
      <w:spacing w:before="240"/>
      <w:outlineLvl w:val="6"/>
    </w:pPr>
    <w:rPr>
      <w:b/>
      <w:lang w:val="x-none" w:eastAsia="x-none"/>
    </w:rPr>
  </w:style>
  <w:style w:type="paragraph" w:styleId="80">
    <w:name w:val="heading 8"/>
    <w:aliases w:val="Legal Level 1.1.1."/>
    <w:basedOn w:val="a"/>
    <w:next w:val="a"/>
    <w:link w:val="81"/>
    <w:uiPriority w:val="9"/>
    <w:qFormat/>
    <w:rsid w:val="00361EB9"/>
    <w:pPr>
      <w:numPr>
        <w:ilvl w:val="7"/>
        <w:numId w:val="12"/>
      </w:numPr>
      <w:tabs>
        <w:tab w:val="left" w:pos="284"/>
      </w:tabs>
      <w:spacing w:before="240"/>
      <w:outlineLvl w:val="7"/>
    </w:pPr>
    <w:rPr>
      <w:b/>
      <w:lang w:val="x-none" w:eastAsia="x-none"/>
    </w:rPr>
  </w:style>
  <w:style w:type="paragraph" w:styleId="90">
    <w:name w:val="heading 9"/>
    <w:aliases w:val=" Знак7,Legal Level 1.1.1.1.,Заголовок 9 Знак Знак,Заголовок 9 Знак Знак Знак"/>
    <w:basedOn w:val="a"/>
    <w:next w:val="a"/>
    <w:link w:val="91"/>
    <w:uiPriority w:val="9"/>
    <w:qFormat/>
    <w:rsid w:val="00361EB9"/>
    <w:pPr>
      <w:numPr>
        <w:ilvl w:val="8"/>
        <w:numId w:val="12"/>
      </w:numPr>
      <w:tabs>
        <w:tab w:val="left" w:pos="284"/>
      </w:tabs>
      <w:spacing w:before="240" w:after="2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11112">
    <w:name w:val="Стиль многоуровневый 10 пт11112"/>
    <w:rsid w:val="00D953A3"/>
    <w:pPr>
      <w:numPr>
        <w:numId w:val="1"/>
      </w:numPr>
    </w:pPr>
  </w:style>
  <w:style w:type="character" w:customStyle="1" w:styleId="12">
    <w:name w:val="Заголовок 1 Знак"/>
    <w:basedOn w:val="a0"/>
    <w:uiPriority w:val="9"/>
    <w:rsid w:val="00361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Заголовок 2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aliases w:val="Minor Знак Знак,Заголовок 3 Знак Знак Знак,Заголовок 3 Знак Знак Знак Знак1 Знак Знак,Заголовок 3 Знак Знак1 Знак Знак Знак Знак Знак Знак,Заголовок 3 Знак1 Знак,Заголовок 3 Знак1 Знак Знак1 Знак Знак,Заголовок 3 Знак2 Знак Знак Знак"/>
    <w:basedOn w:val="a0"/>
    <w:link w:val="3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42">
    <w:name w:val="Заголовок 4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ru-RU"/>
    </w:rPr>
  </w:style>
  <w:style w:type="character" w:customStyle="1" w:styleId="51">
    <w:name w:val="Заголовок 5 Знак"/>
    <w:aliases w:val="HTA Überschrift 5 Знак,Level 3 - i Знак,OG Appendix Знак"/>
    <w:basedOn w:val="a0"/>
    <w:link w:val="5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61">
    <w:name w:val="Заголовок 6 Знак"/>
    <w:aliases w:val="Legal Level 1. Знак,Legal Level 1. Знак Знак Знак,OG Distribution Знак"/>
    <w:basedOn w:val="a0"/>
    <w:link w:val="6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71">
    <w:name w:val="Заголовок 7 Знак"/>
    <w:aliases w:val="Legal Level 1.1. Знак,Legal Level 1.1. Знак Знак Знак"/>
    <w:basedOn w:val="a0"/>
    <w:link w:val="70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81">
    <w:name w:val="Заголовок 8 Знак"/>
    <w:aliases w:val="Legal Level 1.1.1. Знак"/>
    <w:basedOn w:val="a0"/>
    <w:link w:val="8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92">
    <w:name w:val="Заголовок 9 Знак"/>
    <w:basedOn w:val="a0"/>
    <w:uiPriority w:val="9"/>
    <w:semiHidden/>
    <w:rsid w:val="00361E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61EB9"/>
  </w:style>
  <w:style w:type="character" w:customStyle="1" w:styleId="14">
    <w:name w:val="Знак Знак1"/>
    <w:aliases w:val="Заголовок 1 Знак Знак Знак Знак1,Заголовок 1 Знак Знак Знак2,Заголовок 1 Знак Знак1 Знак1,Заголовок 1 Знак1 Знак Знак1,Заголовок 1 Знак1 Знак2,Заголовок 1 Знак2 Знак1,Знак Знак Знак"/>
    <w:rsid w:val="00361EB9"/>
    <w:rPr>
      <w:rFonts w:ascii="Arial" w:hAnsi="Arial"/>
      <w:b/>
      <w:kern w:val="28"/>
      <w:sz w:val="28"/>
    </w:rPr>
  </w:style>
  <w:style w:type="character" w:customStyle="1" w:styleId="22">
    <w:name w:val="Заголовок 2 Знак2"/>
    <w:aliases w:val="B Знак1,B Знак Знак,H2 Знак1,H2 Знак Знак,H2 Знак1 Знак Зн Знак,HTA Überschrift 2 Знак1,HTA Überschrift 2 Знак Знак,Heading 2 - Bid Знак1,Heading 2 - Bid Знак Знак,Major Знак1,Major Знак Знак,Reset numbering Знак1,h2 Знак1,h2 Знак Знак"/>
    <w:link w:val="20"/>
    <w:uiPriority w:val="99"/>
    <w:rsid w:val="00361EB9"/>
    <w:rPr>
      <w:rFonts w:ascii="Arial" w:eastAsia="Times New Roman" w:hAnsi="Arial" w:cs="Times New Roman"/>
      <w:b/>
      <w:sz w:val="26"/>
      <w:szCs w:val="20"/>
      <w:lang w:val="x-none" w:eastAsia="x-none"/>
    </w:rPr>
  </w:style>
  <w:style w:type="character" w:customStyle="1" w:styleId="41">
    <w:name w:val="Заголовок 4 Знак1"/>
    <w:aliases w:val="HTA Überschrift 4 Знак,Heading 4 - Bid Знак,Level 2 - a Знак,Level 2 - a Знак Знак Знак,OG Heading 4 Знак,Sub-Minor Знак,Заг. Схем Знак,Заг. Схемы Знак,Заголовок 4 (Приложение) Знак"/>
    <w:link w:val="4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a3">
    <w:name w:val="Выделение по тексту"/>
    <w:rsid w:val="00361EB9"/>
    <w:rPr>
      <w:rFonts w:ascii="Courier New" w:hAnsi="Courier New"/>
      <w:noProof w:val="0"/>
      <w:lang w:val="ru-RU"/>
    </w:rPr>
  </w:style>
  <w:style w:type="paragraph" w:customStyle="1" w:styleId="a4">
    <w:name w:val="Заголовок примечания"/>
    <w:basedOn w:val="a"/>
    <w:next w:val="a5"/>
    <w:rsid w:val="00361EB9"/>
    <w:pPr>
      <w:spacing w:before="240"/>
    </w:pPr>
    <w:rPr>
      <w:b/>
    </w:rPr>
  </w:style>
  <w:style w:type="paragraph" w:styleId="a5">
    <w:name w:val="annotation text"/>
    <w:basedOn w:val="a"/>
    <w:next w:val="a"/>
    <w:link w:val="a6"/>
    <w:semiHidden/>
    <w:rsid w:val="00361EB9"/>
    <w:pPr>
      <w:spacing w:after="240"/>
      <w:ind w:left="851" w:firstLine="0"/>
    </w:pPr>
    <w:rPr>
      <w:i/>
      <w:sz w:val="20"/>
    </w:rPr>
  </w:style>
  <w:style w:type="character" w:customStyle="1" w:styleId="a6">
    <w:name w:val="Текст примечания Знак"/>
    <w:basedOn w:val="a0"/>
    <w:link w:val="a5"/>
    <w:semiHidden/>
    <w:rsid w:val="00361EB9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7">
    <w:name w:val="Заголовок таблицы"/>
    <w:basedOn w:val="a"/>
    <w:next w:val="a"/>
    <w:rsid w:val="00361EB9"/>
    <w:pPr>
      <w:spacing w:before="240"/>
      <w:ind w:firstLine="0"/>
      <w:jc w:val="left"/>
    </w:pPr>
    <w:rPr>
      <w:b/>
    </w:rPr>
  </w:style>
  <w:style w:type="paragraph" w:styleId="a8">
    <w:name w:val="toa heading"/>
    <w:basedOn w:val="a"/>
    <w:next w:val="a"/>
    <w:semiHidden/>
    <w:rsid w:val="00361EB9"/>
    <w:pPr>
      <w:spacing w:before="120"/>
    </w:pPr>
    <w:rPr>
      <w:b/>
      <w:sz w:val="24"/>
    </w:rPr>
  </w:style>
  <w:style w:type="paragraph" w:customStyle="1" w:styleId="a9">
    <w:name w:val="Подпись под рисунком"/>
    <w:basedOn w:val="a"/>
    <w:next w:val="a"/>
    <w:link w:val="aa"/>
    <w:rsid w:val="00361EB9"/>
    <w:pPr>
      <w:spacing w:before="60" w:after="240"/>
      <w:ind w:firstLine="0"/>
      <w:jc w:val="left"/>
    </w:pPr>
    <w:rPr>
      <w:b/>
    </w:rPr>
  </w:style>
  <w:style w:type="character" w:customStyle="1" w:styleId="aa">
    <w:name w:val="Подпись под рисунком Знак"/>
    <w:link w:val="a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Список Марк.1"/>
    <w:basedOn w:val="a"/>
    <w:rsid w:val="00361EB9"/>
    <w:pPr>
      <w:numPr>
        <w:numId w:val="13"/>
      </w:numPr>
      <w:ind w:left="1135" w:hanging="284"/>
      <w:jc w:val="left"/>
    </w:pPr>
  </w:style>
  <w:style w:type="paragraph" w:customStyle="1" w:styleId="21">
    <w:name w:val="Список Марк.2"/>
    <w:basedOn w:val="a"/>
    <w:rsid w:val="00361EB9"/>
    <w:pPr>
      <w:numPr>
        <w:numId w:val="14"/>
      </w:numPr>
      <w:ind w:left="1135" w:hanging="284"/>
      <w:jc w:val="left"/>
    </w:pPr>
  </w:style>
  <w:style w:type="paragraph" w:customStyle="1" w:styleId="10">
    <w:name w:val="Список Нум.1"/>
    <w:basedOn w:val="a"/>
    <w:rsid w:val="00361EB9"/>
    <w:pPr>
      <w:numPr>
        <w:numId w:val="15"/>
      </w:numPr>
      <w:jc w:val="left"/>
    </w:pPr>
  </w:style>
  <w:style w:type="paragraph" w:customStyle="1" w:styleId="2">
    <w:name w:val="Список Нум.2"/>
    <w:basedOn w:val="a"/>
    <w:rsid w:val="00361EB9"/>
    <w:pPr>
      <w:numPr>
        <w:ilvl w:val="1"/>
        <w:numId w:val="15"/>
      </w:numPr>
      <w:jc w:val="left"/>
    </w:pPr>
  </w:style>
  <w:style w:type="paragraph" w:customStyle="1" w:styleId="3">
    <w:name w:val="Список Нум.3"/>
    <w:basedOn w:val="a"/>
    <w:rsid w:val="00361EB9"/>
    <w:pPr>
      <w:numPr>
        <w:ilvl w:val="2"/>
        <w:numId w:val="15"/>
      </w:numPr>
    </w:pPr>
  </w:style>
  <w:style w:type="paragraph" w:customStyle="1" w:styleId="4">
    <w:name w:val="Список Нум.4"/>
    <w:basedOn w:val="a"/>
    <w:rsid w:val="00361EB9"/>
    <w:pPr>
      <w:numPr>
        <w:ilvl w:val="3"/>
        <w:numId w:val="15"/>
      </w:numPr>
    </w:pPr>
  </w:style>
  <w:style w:type="paragraph" w:customStyle="1" w:styleId="5">
    <w:name w:val="Список Нум.5"/>
    <w:basedOn w:val="a"/>
    <w:rsid w:val="00361EB9"/>
    <w:pPr>
      <w:numPr>
        <w:ilvl w:val="4"/>
        <w:numId w:val="15"/>
      </w:numPr>
    </w:pPr>
  </w:style>
  <w:style w:type="paragraph" w:customStyle="1" w:styleId="6">
    <w:name w:val="Список Нум.6"/>
    <w:basedOn w:val="a"/>
    <w:rsid w:val="00361EB9"/>
    <w:pPr>
      <w:numPr>
        <w:ilvl w:val="5"/>
        <w:numId w:val="15"/>
      </w:numPr>
    </w:pPr>
  </w:style>
  <w:style w:type="paragraph" w:customStyle="1" w:styleId="7">
    <w:name w:val="Список Нум.7"/>
    <w:basedOn w:val="a"/>
    <w:rsid w:val="00361EB9"/>
    <w:pPr>
      <w:numPr>
        <w:ilvl w:val="6"/>
        <w:numId w:val="15"/>
      </w:numPr>
    </w:pPr>
  </w:style>
  <w:style w:type="paragraph" w:customStyle="1" w:styleId="8">
    <w:name w:val="Список Нум.8"/>
    <w:basedOn w:val="a"/>
    <w:rsid w:val="00361EB9"/>
    <w:pPr>
      <w:numPr>
        <w:ilvl w:val="7"/>
        <w:numId w:val="15"/>
      </w:numPr>
    </w:pPr>
  </w:style>
  <w:style w:type="paragraph" w:customStyle="1" w:styleId="9">
    <w:name w:val="Список Нум.9"/>
    <w:basedOn w:val="a"/>
    <w:rsid w:val="00361EB9"/>
    <w:pPr>
      <w:numPr>
        <w:ilvl w:val="8"/>
        <w:numId w:val="15"/>
      </w:numPr>
    </w:pPr>
  </w:style>
  <w:style w:type="paragraph" w:customStyle="1" w:styleId="ab">
    <w:name w:val="Текст таблицы"/>
    <w:basedOn w:val="a"/>
    <w:link w:val="ac"/>
    <w:rsid w:val="00361EB9"/>
    <w:pPr>
      <w:spacing w:before="60" w:line="240" w:lineRule="auto"/>
      <w:ind w:left="0" w:right="0" w:firstLine="0"/>
    </w:pPr>
    <w:rPr>
      <w:sz w:val="20"/>
    </w:rPr>
  </w:style>
  <w:style w:type="character" w:customStyle="1" w:styleId="ac">
    <w:name w:val="Текст таблицы Знак"/>
    <w:link w:val="ab"/>
    <w:rsid w:val="00361EB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Шапка таблицы"/>
    <w:basedOn w:val="a"/>
    <w:rsid w:val="00361EB9"/>
    <w:pPr>
      <w:spacing w:before="60" w:line="240" w:lineRule="auto"/>
      <w:ind w:left="0" w:right="0" w:firstLine="0"/>
      <w:jc w:val="center"/>
    </w:pPr>
    <w:rPr>
      <w:b/>
      <w:sz w:val="20"/>
    </w:rPr>
  </w:style>
  <w:style w:type="paragraph" w:styleId="15">
    <w:name w:val="toc 1"/>
    <w:basedOn w:val="a"/>
    <w:next w:val="a"/>
    <w:autoRedefine/>
    <w:uiPriority w:val="39"/>
    <w:rsid w:val="00361EB9"/>
    <w:pPr>
      <w:tabs>
        <w:tab w:val="left" w:pos="851"/>
        <w:tab w:val="right" w:leader="dot" w:pos="9498"/>
      </w:tabs>
      <w:spacing w:before="120" w:after="120"/>
      <w:ind w:firstLine="0"/>
      <w:jc w:val="left"/>
    </w:pPr>
    <w:rPr>
      <w:b/>
      <w:caps/>
      <w:noProof/>
    </w:rPr>
  </w:style>
  <w:style w:type="character" w:styleId="ae">
    <w:name w:val="page number"/>
    <w:rsid w:val="00361EB9"/>
  </w:style>
  <w:style w:type="paragraph" w:styleId="af">
    <w:name w:val="footnote text"/>
    <w:aliases w:val=" Знак, Знак1, Знак10,Table_Footnote_last,Table_Footnote_last Знак,Table_Footnote_last Знак Знак Знак,Table_Footnote_last Знак1 Знак Знак,single space,Знак1,Текст сноски Знак Знак,Текст сноски Знак Знак Знак Знак,Текст сноски Знак1 Знак Знак"/>
    <w:basedOn w:val="a"/>
    <w:link w:val="af0"/>
    <w:rsid w:val="00361EB9"/>
    <w:rPr>
      <w:sz w:val="20"/>
      <w:lang w:val="x-none" w:eastAsia="x-none"/>
    </w:rPr>
  </w:style>
  <w:style w:type="character" w:customStyle="1" w:styleId="af0">
    <w:name w:val="Текст сноски Знак"/>
    <w:aliases w:val=" Знак Знак, Знак1 Знак, Знак10 Знак,Table_Footnote_last Знак1,Table_Footnote_last Знак Знак,Table_Footnote_last Знак Знак Знак Знак,Table_Footnote_last Знак1 Знак Знак Знак,single space Знак,Знак1 Знак,Текст сноски Знак Знак Знак"/>
    <w:basedOn w:val="a0"/>
    <w:link w:val="af"/>
    <w:rsid w:val="00361EB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af1">
    <w:name w:val="Заголовок листинга"/>
    <w:basedOn w:val="a"/>
    <w:next w:val="af2"/>
    <w:rsid w:val="00361EB9"/>
    <w:pPr>
      <w:pBdr>
        <w:top w:val="dotted" w:sz="4" w:space="1" w:color="auto"/>
        <w:bottom w:val="dotted" w:sz="4" w:space="1" w:color="auto"/>
      </w:pBdr>
      <w:spacing w:before="240" w:after="160" w:line="240" w:lineRule="auto"/>
      <w:ind w:firstLine="0"/>
      <w:jc w:val="left"/>
    </w:pPr>
    <w:rPr>
      <w:b/>
      <w:sz w:val="20"/>
    </w:rPr>
  </w:style>
  <w:style w:type="paragraph" w:customStyle="1" w:styleId="af2">
    <w:name w:val="Текст листинга"/>
    <w:basedOn w:val="a"/>
    <w:rsid w:val="00361EB9"/>
    <w:pPr>
      <w:spacing w:before="40" w:after="40"/>
      <w:ind w:firstLine="0"/>
    </w:pPr>
    <w:rPr>
      <w:rFonts w:ascii="Courier New" w:hAnsi="Courier New"/>
    </w:rPr>
  </w:style>
  <w:style w:type="paragraph" w:styleId="24">
    <w:name w:val="toc 2"/>
    <w:basedOn w:val="a"/>
    <w:next w:val="a"/>
    <w:autoRedefine/>
    <w:uiPriority w:val="39"/>
    <w:rsid w:val="00361EB9"/>
    <w:pPr>
      <w:tabs>
        <w:tab w:val="right" w:leader="dot" w:pos="9338"/>
      </w:tabs>
      <w:spacing w:after="0"/>
      <w:ind w:firstLine="0"/>
      <w:jc w:val="left"/>
    </w:pPr>
    <w:rPr>
      <w:smallCaps/>
      <w:noProof/>
    </w:rPr>
  </w:style>
  <w:style w:type="paragraph" w:styleId="32">
    <w:name w:val="toc 3"/>
    <w:basedOn w:val="a"/>
    <w:next w:val="a"/>
    <w:autoRedefine/>
    <w:rsid w:val="00361EB9"/>
    <w:pPr>
      <w:spacing w:after="0"/>
      <w:ind w:left="851" w:firstLine="0"/>
      <w:jc w:val="left"/>
    </w:pPr>
    <w:rPr>
      <w:noProof/>
    </w:rPr>
  </w:style>
  <w:style w:type="paragraph" w:styleId="43">
    <w:name w:val="toc 4"/>
    <w:basedOn w:val="a"/>
    <w:next w:val="a"/>
    <w:autoRedefine/>
    <w:semiHidden/>
    <w:rsid w:val="00361EB9"/>
    <w:pPr>
      <w:spacing w:after="0"/>
      <w:ind w:left="1134" w:firstLine="0"/>
      <w:jc w:val="left"/>
    </w:pPr>
    <w:rPr>
      <w:noProof/>
    </w:rPr>
  </w:style>
  <w:style w:type="paragraph" w:styleId="52">
    <w:name w:val="toc 5"/>
    <w:basedOn w:val="a"/>
    <w:next w:val="a"/>
    <w:autoRedefine/>
    <w:semiHidden/>
    <w:rsid w:val="00361EB9"/>
    <w:pPr>
      <w:spacing w:after="0"/>
      <w:ind w:left="1418" w:firstLine="0"/>
      <w:jc w:val="left"/>
    </w:pPr>
    <w:rPr>
      <w:noProof/>
    </w:rPr>
  </w:style>
  <w:style w:type="paragraph" w:styleId="62">
    <w:name w:val="toc 6"/>
    <w:basedOn w:val="a"/>
    <w:next w:val="a"/>
    <w:autoRedefine/>
    <w:semiHidden/>
    <w:rsid w:val="00361EB9"/>
    <w:pPr>
      <w:spacing w:after="0"/>
      <w:ind w:left="1701" w:firstLine="0"/>
      <w:jc w:val="left"/>
    </w:pPr>
    <w:rPr>
      <w:noProof/>
    </w:rPr>
  </w:style>
  <w:style w:type="paragraph" w:styleId="72">
    <w:name w:val="toc 7"/>
    <w:basedOn w:val="a"/>
    <w:next w:val="a"/>
    <w:autoRedefine/>
    <w:semiHidden/>
    <w:rsid w:val="00361EB9"/>
    <w:pPr>
      <w:spacing w:after="0"/>
      <w:ind w:left="1985" w:firstLine="0"/>
      <w:jc w:val="left"/>
    </w:pPr>
    <w:rPr>
      <w:noProof/>
    </w:rPr>
  </w:style>
  <w:style w:type="paragraph" w:styleId="82">
    <w:name w:val="toc 8"/>
    <w:basedOn w:val="a"/>
    <w:next w:val="a"/>
    <w:autoRedefine/>
    <w:semiHidden/>
    <w:rsid w:val="00361EB9"/>
    <w:pPr>
      <w:spacing w:after="0"/>
      <w:ind w:left="2268" w:firstLine="0"/>
      <w:jc w:val="left"/>
    </w:pPr>
    <w:rPr>
      <w:noProof/>
    </w:rPr>
  </w:style>
  <w:style w:type="paragraph" w:styleId="93">
    <w:name w:val="toc 9"/>
    <w:basedOn w:val="a"/>
    <w:next w:val="a"/>
    <w:autoRedefine/>
    <w:semiHidden/>
    <w:rsid w:val="00361EB9"/>
    <w:pPr>
      <w:spacing w:after="0"/>
      <w:ind w:left="2552" w:firstLine="0"/>
      <w:jc w:val="left"/>
    </w:pPr>
    <w:rPr>
      <w:noProof/>
    </w:rPr>
  </w:style>
  <w:style w:type="character" w:styleId="af3">
    <w:name w:val="Hyperlink"/>
    <w:rsid w:val="00361EB9"/>
    <w:rPr>
      <w:color w:val="0000FF"/>
      <w:u w:val="single"/>
    </w:rPr>
  </w:style>
  <w:style w:type="character" w:styleId="af4">
    <w:name w:val="FollowedHyperlink"/>
    <w:rsid w:val="00361EB9"/>
    <w:rPr>
      <w:color w:val="800080"/>
      <w:u w:val="single"/>
    </w:rPr>
  </w:style>
  <w:style w:type="character" w:customStyle="1" w:styleId="interface">
    <w:name w:val="interface"/>
    <w:rsid w:val="00361EB9"/>
    <w:rPr>
      <w:rFonts w:ascii="Arial" w:hAnsi="Arial"/>
      <w:color w:val="auto"/>
      <w:sz w:val="20"/>
    </w:rPr>
  </w:style>
  <w:style w:type="paragraph" w:styleId="af5">
    <w:name w:val="Block Text"/>
    <w:basedOn w:val="a"/>
    <w:rsid w:val="00361EB9"/>
  </w:style>
  <w:style w:type="paragraph" w:styleId="af6">
    <w:name w:val="header"/>
    <w:basedOn w:val="a"/>
    <w:link w:val="af7"/>
    <w:rsid w:val="00361EB9"/>
    <w:pPr>
      <w:tabs>
        <w:tab w:val="center" w:pos="4153"/>
        <w:tab w:val="right" w:pos="8306"/>
      </w:tabs>
      <w:spacing w:after="0" w:line="240" w:lineRule="auto"/>
      <w:ind w:firstLine="0"/>
      <w:jc w:val="left"/>
    </w:pPr>
    <w:rPr>
      <w:i/>
      <w:sz w:val="18"/>
    </w:rPr>
  </w:style>
  <w:style w:type="character" w:customStyle="1" w:styleId="af7">
    <w:name w:val="Верхний колонтитул Знак"/>
    <w:basedOn w:val="a0"/>
    <w:link w:val="af6"/>
    <w:rsid w:val="00361EB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f8">
    <w:name w:val="footer"/>
    <w:aliases w:val="Знак7"/>
    <w:basedOn w:val="a"/>
    <w:link w:val="af9"/>
    <w:uiPriority w:val="99"/>
    <w:rsid w:val="00361EB9"/>
    <w:pPr>
      <w:tabs>
        <w:tab w:val="center" w:pos="4153"/>
        <w:tab w:val="right" w:pos="8306"/>
      </w:tabs>
      <w:spacing w:after="0" w:line="240" w:lineRule="auto"/>
      <w:ind w:firstLine="0"/>
      <w:jc w:val="center"/>
    </w:pPr>
    <w:rPr>
      <w:sz w:val="18"/>
    </w:rPr>
  </w:style>
  <w:style w:type="character" w:customStyle="1" w:styleId="af9">
    <w:name w:val="Нижний колонтитул Знак"/>
    <w:aliases w:val="Знак7 Знак"/>
    <w:basedOn w:val="a0"/>
    <w:link w:val="af8"/>
    <w:uiPriority w:val="99"/>
    <w:rsid w:val="00361EB9"/>
    <w:rPr>
      <w:rFonts w:ascii="Arial" w:eastAsia="Times New Roman" w:hAnsi="Arial" w:cs="Times New Roman"/>
      <w:sz w:val="18"/>
      <w:szCs w:val="20"/>
      <w:lang w:eastAsia="ru-RU"/>
    </w:rPr>
  </w:style>
  <w:style w:type="character" w:styleId="afa">
    <w:name w:val="footnote reference"/>
    <w:aliases w:val="Ciae niinee-FN,Referencia nota al pie,Знак сноски 1,Знак сноски-FN"/>
    <w:rsid w:val="00361EB9"/>
    <w:rPr>
      <w:vertAlign w:val="superscript"/>
    </w:rPr>
  </w:style>
  <w:style w:type="paragraph" w:styleId="afb">
    <w:name w:val="Balloon Text"/>
    <w:basedOn w:val="a"/>
    <w:link w:val="afc"/>
    <w:uiPriority w:val="99"/>
    <w:rsid w:val="00361EB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rsid w:val="00361EB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d">
    <w:name w:val="Знак Знак Знак 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Знак1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61EB9"/>
    <w:pPr>
      <w:autoSpaceDE w:val="0"/>
      <w:autoSpaceDN w:val="0"/>
      <w:adjustRightInd w:val="0"/>
      <w:spacing w:after="60" w:line="360" w:lineRule="auto"/>
      <w:ind w:left="1570" w:right="284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33">
    <w:name w:val="Table 3D effects 3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Characters">
    <w:name w:val="Footnote Characters"/>
    <w:rsid w:val="00361EB9"/>
    <w:rPr>
      <w:vertAlign w:val="superscript"/>
    </w:rPr>
  </w:style>
  <w:style w:type="paragraph" w:customStyle="1" w:styleId="111">
    <w:name w:val="Знак1 Знак Знак Знак1 Знак Знак Знак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table" w:styleId="afe">
    <w:name w:val="Table Grid"/>
    <w:aliases w:val="HTA Tabellengitternetz,HTA Tabellengitternetz1,HTA Tabellengitternetz11,HTA Tabellengitternetz2,HTA Tabellengitternetz3,HTA Tabellengitternetz4,HTA Tabellengitternetz5,HTA Tabellengitternetz6,HTA Tabellengitternetz7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JDGCLK+TimesNewRoman,Bold" w:eastAsia="Times New Roman" w:hAnsi="JDGCLK+TimesNewRoman,Bold" w:cs="JDGCLK+TimesNewRoman,Bold"/>
      <w:color w:val="000000"/>
      <w:sz w:val="24"/>
      <w:szCs w:val="24"/>
      <w:lang w:eastAsia="ru-RU"/>
    </w:rPr>
  </w:style>
  <w:style w:type="paragraph" w:styleId="aff">
    <w:name w:val="Body Text"/>
    <w:basedOn w:val="a"/>
    <w:link w:val="aff0"/>
    <w:rsid w:val="00361EB9"/>
    <w:pPr>
      <w:widowControl w:val="0"/>
      <w:autoSpaceDE w:val="0"/>
      <w:autoSpaceDN w:val="0"/>
      <w:adjustRightInd w:val="0"/>
      <w:spacing w:after="120" w:line="240" w:lineRule="auto"/>
      <w:ind w:left="0" w:right="0" w:firstLine="0"/>
      <w:jc w:val="left"/>
    </w:pPr>
    <w:rPr>
      <w:rFonts w:ascii="JDGCLK+TimesNewRoman,Bold" w:hAnsi="JDGCLK+TimesNewRoman,Bold"/>
      <w:sz w:val="24"/>
      <w:szCs w:val="24"/>
      <w:lang w:val="x-none" w:eastAsia="x-none"/>
    </w:rPr>
  </w:style>
  <w:style w:type="character" w:customStyle="1" w:styleId="aff0">
    <w:name w:val="Основной текст Знак"/>
    <w:basedOn w:val="a0"/>
    <w:link w:val="aff"/>
    <w:rsid w:val="00361EB9"/>
    <w:rPr>
      <w:rFonts w:ascii="JDGCLK+TimesNewRoman,Bold" w:eastAsia="Times New Roman" w:hAnsi="JDGCLK+TimesNewRoman,Bold" w:cs="Times New Roman"/>
      <w:sz w:val="24"/>
      <w:szCs w:val="24"/>
      <w:lang w:val="x-none" w:eastAsia="x-none"/>
    </w:rPr>
  </w:style>
  <w:style w:type="paragraph" w:styleId="aff1">
    <w:name w:val="Body Text Indent"/>
    <w:basedOn w:val="a"/>
    <w:link w:val="aff2"/>
    <w:rsid w:val="00361EB9"/>
    <w:pPr>
      <w:autoSpaceDE w:val="0"/>
      <w:autoSpaceDN w:val="0"/>
      <w:adjustRightInd w:val="0"/>
      <w:spacing w:after="0" w:line="240" w:lineRule="auto"/>
      <w:ind w:left="0" w:right="0" w:firstLine="54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2">
    <w:name w:val="Основной текст с отступом Знак"/>
    <w:basedOn w:val="a0"/>
    <w:link w:val="aff1"/>
    <w:rsid w:val="00361E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Normal (Web)"/>
    <w:basedOn w:val="a"/>
    <w:link w:val="aff4"/>
    <w:rsid w:val="00361EB9"/>
    <w:pPr>
      <w:suppressAutoHyphens/>
      <w:spacing w:before="280" w:after="280" w:line="240" w:lineRule="auto"/>
      <w:ind w:left="0" w:right="0" w:firstLine="0"/>
      <w:jc w:val="left"/>
    </w:pPr>
    <w:rPr>
      <w:rFonts w:ascii="Times New Roman" w:hAnsi="Times New Roman"/>
      <w:sz w:val="24"/>
      <w:szCs w:val="24"/>
      <w:lang w:eastAsia="ar-SA"/>
    </w:rPr>
  </w:style>
  <w:style w:type="character" w:customStyle="1" w:styleId="aff4">
    <w:name w:val="Обычный (веб) Знак"/>
    <w:link w:val="aff3"/>
    <w:rsid w:val="00361E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7">
    <w:name w:val="Знак сноски1"/>
    <w:rsid w:val="00361EB9"/>
    <w:rPr>
      <w:vertAlign w:val="superscript"/>
    </w:rPr>
  </w:style>
  <w:style w:type="paragraph" w:styleId="aff5">
    <w:name w:val="caption"/>
    <w:basedOn w:val="a"/>
    <w:next w:val="a"/>
    <w:qFormat/>
    <w:rsid w:val="00361EB9"/>
    <w:pPr>
      <w:spacing w:after="200" w:line="276" w:lineRule="auto"/>
    </w:pPr>
    <w:rPr>
      <w:rFonts w:ascii="Calibri" w:eastAsia="Calibri" w:hAnsi="Calibri"/>
      <w:b/>
      <w:bCs/>
      <w:sz w:val="20"/>
    </w:rPr>
  </w:style>
  <w:style w:type="paragraph" w:customStyle="1" w:styleId="210">
    <w:name w:val="Основной текст с отступом 21"/>
    <w:basedOn w:val="a"/>
    <w:rsid w:val="00361EB9"/>
    <w:pPr>
      <w:suppressAutoHyphens/>
      <w:autoSpaceDE w:val="0"/>
      <w:spacing w:after="0"/>
      <w:ind w:left="0" w:right="0" w:firstLine="539"/>
    </w:pPr>
    <w:rPr>
      <w:rFonts w:cs="Arial"/>
      <w:b/>
      <w:bCs/>
      <w:sz w:val="20"/>
      <w:lang w:eastAsia="ar-SA"/>
    </w:rPr>
  </w:style>
  <w:style w:type="paragraph" w:customStyle="1" w:styleId="FWBL3">
    <w:name w:val="FWB_L3"/>
    <w:basedOn w:val="a"/>
    <w:rsid w:val="00361EB9"/>
    <w:pPr>
      <w:tabs>
        <w:tab w:val="num" w:pos="720"/>
        <w:tab w:val="num" w:pos="1440"/>
      </w:tabs>
      <w:spacing w:after="240" w:line="240" w:lineRule="auto"/>
      <w:ind w:left="720" w:right="0" w:hanging="720"/>
    </w:pPr>
    <w:rPr>
      <w:rFonts w:ascii="Times New Roman" w:hAnsi="Times New Roman"/>
      <w:sz w:val="24"/>
      <w:szCs w:val="24"/>
      <w:lang w:eastAsia="en-US"/>
    </w:rPr>
  </w:style>
  <w:style w:type="paragraph" w:customStyle="1" w:styleId="FWBL2">
    <w:name w:val="FWB_L2"/>
    <w:basedOn w:val="a"/>
    <w:rsid w:val="00361EB9"/>
    <w:pPr>
      <w:tabs>
        <w:tab w:val="num" w:pos="360"/>
        <w:tab w:val="num" w:pos="720"/>
      </w:tabs>
      <w:spacing w:after="240" w:line="240" w:lineRule="auto"/>
      <w:ind w:left="0" w:right="0" w:firstLine="0"/>
    </w:pPr>
    <w:rPr>
      <w:rFonts w:ascii="Times New Roman" w:hAnsi="Times New Roman"/>
      <w:sz w:val="24"/>
      <w:szCs w:val="24"/>
      <w:lang w:eastAsia="en-US"/>
    </w:rPr>
  </w:style>
  <w:style w:type="paragraph" w:customStyle="1" w:styleId="CM2">
    <w:name w:val="CM2"/>
    <w:basedOn w:val="Default"/>
    <w:next w:val="Default"/>
    <w:rsid w:val="00361EB9"/>
    <w:pPr>
      <w:spacing w:line="260" w:lineRule="atLeast"/>
    </w:pPr>
    <w:rPr>
      <w:rFonts w:ascii="LBLKO L+ Arial MT" w:hAnsi="LBLKO L+ Arial MT" w:cs="Times New Roman"/>
      <w:color w:val="auto"/>
    </w:rPr>
  </w:style>
  <w:style w:type="character" w:styleId="aff6">
    <w:name w:val="annotation reference"/>
    <w:rsid w:val="00361EB9"/>
    <w:rPr>
      <w:sz w:val="16"/>
      <w:szCs w:val="16"/>
    </w:rPr>
  </w:style>
  <w:style w:type="paragraph" w:styleId="aff7">
    <w:name w:val="annotation subject"/>
    <w:basedOn w:val="a5"/>
    <w:next w:val="a5"/>
    <w:link w:val="aff8"/>
    <w:rsid w:val="00361EB9"/>
    <w:pPr>
      <w:spacing w:after="60"/>
      <w:ind w:left="284" w:firstLine="567"/>
    </w:pPr>
    <w:rPr>
      <w:b/>
      <w:bCs/>
      <w:i w:val="0"/>
    </w:rPr>
  </w:style>
  <w:style w:type="character" w:customStyle="1" w:styleId="aff8">
    <w:name w:val="Тема примечания Знак"/>
    <w:basedOn w:val="a6"/>
    <w:link w:val="aff7"/>
    <w:rsid w:val="00361EB9"/>
    <w:rPr>
      <w:rFonts w:ascii="Arial" w:eastAsia="Times New Roman" w:hAnsi="Arial" w:cs="Times New Roman"/>
      <w:b/>
      <w:bCs/>
      <w:i w:val="0"/>
      <w:sz w:val="20"/>
      <w:szCs w:val="20"/>
      <w:lang w:eastAsia="ru-RU"/>
    </w:rPr>
  </w:style>
  <w:style w:type="paragraph" w:customStyle="1" w:styleId="Style13">
    <w:name w:val="Style13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361EB9"/>
    <w:pPr>
      <w:widowControl w:val="0"/>
      <w:autoSpaceDE w:val="0"/>
      <w:autoSpaceDN w:val="0"/>
      <w:adjustRightInd w:val="0"/>
      <w:spacing w:after="0" w:line="230" w:lineRule="exact"/>
      <w:ind w:left="0" w:right="0" w:firstLine="0"/>
      <w:jc w:val="center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rsid w:val="00361E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rsid w:val="00361EB9"/>
    <w:rPr>
      <w:rFonts w:ascii="Times New Roman" w:hAnsi="Times New Roman" w:cs="Times New Roman"/>
      <w:sz w:val="20"/>
      <w:szCs w:val="20"/>
    </w:rPr>
  </w:style>
  <w:style w:type="paragraph" w:customStyle="1" w:styleId="Normal10">
    <w:name w:val="Normal 10"/>
    <w:basedOn w:val="a"/>
    <w:rsid w:val="00361EB9"/>
    <w:pPr>
      <w:widowControl w:val="0"/>
      <w:spacing w:after="240" w:line="240" w:lineRule="auto"/>
      <w:ind w:left="0" w:right="0" w:firstLine="0"/>
    </w:pPr>
    <w:rPr>
      <w:rFonts w:ascii="Times New Roman" w:hAnsi="Times New Roman"/>
      <w:sz w:val="20"/>
      <w:lang w:val="fr-FR" w:eastAsia="en-US"/>
    </w:rPr>
  </w:style>
  <w:style w:type="paragraph" w:customStyle="1" w:styleId="Style1">
    <w:name w:val="Style1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7">
    <w:name w:val="Style7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center"/>
    </w:pPr>
    <w:rPr>
      <w:rFonts w:cs="Arial"/>
      <w:sz w:val="24"/>
      <w:szCs w:val="24"/>
    </w:rPr>
  </w:style>
  <w:style w:type="paragraph" w:customStyle="1" w:styleId="Style9">
    <w:name w:val="Style9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0">
    <w:name w:val="Style10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1">
    <w:name w:val="Style11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58"/>
      <w:jc w:val="left"/>
    </w:pPr>
    <w:rPr>
      <w:rFonts w:cs="Arial"/>
      <w:sz w:val="24"/>
      <w:szCs w:val="24"/>
    </w:rPr>
  </w:style>
  <w:style w:type="paragraph" w:customStyle="1" w:styleId="Style12">
    <w:name w:val="Style12"/>
    <w:basedOn w:val="a"/>
    <w:rsid w:val="00361EB9"/>
    <w:pPr>
      <w:widowControl w:val="0"/>
      <w:autoSpaceDE w:val="0"/>
      <w:autoSpaceDN w:val="0"/>
      <w:adjustRightInd w:val="0"/>
      <w:spacing w:after="0" w:line="120" w:lineRule="exact"/>
      <w:ind w:left="0" w:right="0" w:firstLine="0"/>
      <w:jc w:val="right"/>
    </w:pPr>
    <w:rPr>
      <w:rFonts w:cs="Arial"/>
      <w:sz w:val="24"/>
      <w:szCs w:val="24"/>
    </w:rPr>
  </w:style>
  <w:style w:type="character" w:customStyle="1" w:styleId="FontStyle16">
    <w:name w:val="Font Style16"/>
    <w:uiPriority w:val="99"/>
    <w:rsid w:val="00361EB9"/>
    <w:rPr>
      <w:rFonts w:ascii="Arial" w:hAnsi="Arial" w:cs="Arial"/>
      <w:sz w:val="12"/>
      <w:szCs w:val="12"/>
    </w:rPr>
  </w:style>
  <w:style w:type="character" w:customStyle="1" w:styleId="FontStyle17">
    <w:name w:val="Font Style17"/>
    <w:rsid w:val="00361EB9"/>
    <w:rPr>
      <w:rFonts w:ascii="Arial" w:hAnsi="Arial" w:cs="Arial"/>
      <w:sz w:val="10"/>
      <w:szCs w:val="10"/>
    </w:rPr>
  </w:style>
  <w:style w:type="character" w:customStyle="1" w:styleId="FontStyle18">
    <w:name w:val="Font Style18"/>
    <w:rsid w:val="00361EB9"/>
    <w:rPr>
      <w:rFonts w:ascii="Arial" w:hAnsi="Arial" w:cs="Arial"/>
      <w:b/>
      <w:bCs/>
      <w:sz w:val="10"/>
      <w:szCs w:val="10"/>
    </w:rPr>
  </w:style>
  <w:style w:type="character" w:customStyle="1" w:styleId="FontStyle19">
    <w:name w:val="Font Style19"/>
    <w:rsid w:val="00361EB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20">
    <w:name w:val="Font Style20"/>
    <w:rsid w:val="00361EB9"/>
    <w:rPr>
      <w:rFonts w:ascii="Arial" w:hAnsi="Arial" w:cs="Arial"/>
      <w:sz w:val="10"/>
      <w:szCs w:val="10"/>
    </w:rPr>
  </w:style>
  <w:style w:type="paragraph" w:customStyle="1" w:styleId="EYBodyText">
    <w:name w:val="EY Body Text"/>
    <w:basedOn w:val="a"/>
    <w:link w:val="EYBodyTextChar"/>
    <w:rsid w:val="00361EB9"/>
    <w:pPr>
      <w:overflowPunct w:val="0"/>
      <w:autoSpaceDE w:val="0"/>
      <w:autoSpaceDN w:val="0"/>
      <w:adjustRightInd w:val="0"/>
      <w:spacing w:before="60" w:line="280" w:lineRule="exact"/>
      <w:ind w:left="0" w:right="0" w:firstLine="0"/>
      <w:textAlignment w:val="baseline"/>
    </w:pPr>
    <w:rPr>
      <w:rFonts w:ascii="Times New Roman" w:eastAsia="MS Mincho" w:hAnsi="Times New Roman"/>
      <w:szCs w:val="22"/>
      <w:lang w:val="x-none" w:eastAsia="en-US"/>
    </w:rPr>
  </w:style>
  <w:style w:type="character" w:customStyle="1" w:styleId="EYBodyTextChar">
    <w:name w:val="EY Body Text Char"/>
    <w:link w:val="EYBodyText"/>
    <w:locked/>
    <w:rsid w:val="00361EB9"/>
    <w:rPr>
      <w:rFonts w:ascii="Times New Roman" w:eastAsia="MS Mincho" w:hAnsi="Times New Roman" w:cs="Times New Roman"/>
      <w:lang w:val="x-none"/>
    </w:rPr>
  </w:style>
  <w:style w:type="paragraph" w:customStyle="1" w:styleId="font5">
    <w:name w:val="font5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6">
    <w:name w:val="font6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7">
    <w:name w:val="font7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Cs w:val="22"/>
    </w:rPr>
  </w:style>
  <w:style w:type="paragraph" w:customStyle="1" w:styleId="xl65">
    <w:name w:val="xl65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67">
    <w:name w:val="xl67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68">
    <w:name w:val="xl68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69">
    <w:name w:val="xl6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70">
    <w:name w:val="xl70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71">
    <w:name w:val="xl71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Cs w:val="22"/>
    </w:rPr>
  </w:style>
  <w:style w:type="paragraph" w:customStyle="1" w:styleId="xl72">
    <w:name w:val="xl72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4">
    <w:name w:val="xl74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5">
    <w:name w:val="xl75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76">
    <w:name w:val="xl76"/>
    <w:basedOn w:val="a"/>
    <w:rsid w:val="00361E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7">
    <w:name w:val="xl77"/>
    <w:basedOn w:val="a"/>
    <w:rsid w:val="00361E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8">
    <w:name w:val="xl78"/>
    <w:basedOn w:val="a"/>
    <w:rsid w:val="00361E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9">
    <w:name w:val="xl7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0">
    <w:name w:val="xl80"/>
    <w:basedOn w:val="a"/>
    <w:rsid w:val="00361E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1">
    <w:name w:val="xl81"/>
    <w:basedOn w:val="a"/>
    <w:rsid w:val="00361E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2">
    <w:name w:val="xl82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styleId="25">
    <w:name w:val="Body Text Indent 2"/>
    <w:basedOn w:val="a"/>
    <w:link w:val="26"/>
    <w:rsid w:val="00361EB9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361EB9"/>
    <w:rPr>
      <w:rFonts w:ascii="Arial" w:eastAsia="Times New Roman" w:hAnsi="Arial" w:cs="Times New Roman"/>
      <w:szCs w:val="20"/>
      <w:lang w:val="x-none" w:eastAsia="x-none"/>
    </w:rPr>
  </w:style>
  <w:style w:type="paragraph" w:styleId="aff9">
    <w:name w:val="No Spacing"/>
    <w:qFormat/>
    <w:rsid w:val="00361E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character" w:styleId="affa">
    <w:name w:val="Strong"/>
    <w:qFormat/>
    <w:rsid w:val="00361EB9"/>
    <w:rPr>
      <w:b/>
      <w:bCs/>
    </w:rPr>
  </w:style>
  <w:style w:type="paragraph" w:customStyle="1" w:styleId="newstyle">
    <w:name w:val="newstyle"/>
    <w:basedOn w:val="a"/>
    <w:rsid w:val="00361EB9"/>
    <w:pPr>
      <w:spacing w:before="100" w:beforeAutospacing="1" w:after="100" w:afterAutospacing="1" w:line="240" w:lineRule="auto"/>
      <w:ind w:left="0" w:right="0" w:firstLine="0"/>
    </w:pPr>
    <w:rPr>
      <w:rFonts w:cs="Arial"/>
      <w:color w:val="000000"/>
      <w:sz w:val="18"/>
      <w:szCs w:val="18"/>
    </w:rPr>
  </w:style>
  <w:style w:type="paragraph" w:customStyle="1" w:styleId="phead1">
    <w:name w:val="p_head_1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color w:val="133A74"/>
      <w:sz w:val="27"/>
      <w:szCs w:val="27"/>
    </w:rPr>
  </w:style>
  <w:style w:type="character" w:customStyle="1" w:styleId="y5black">
    <w:name w:val="y5_black"/>
    <w:basedOn w:val="a0"/>
    <w:rsid w:val="00361EB9"/>
  </w:style>
  <w:style w:type="character" w:styleId="affb">
    <w:name w:val="Emphasis"/>
    <w:qFormat/>
    <w:rsid w:val="00361EB9"/>
    <w:rPr>
      <w:i/>
      <w:iCs/>
    </w:rPr>
  </w:style>
  <w:style w:type="paragraph" w:styleId="z-">
    <w:name w:val="HTML Top of Form"/>
    <w:basedOn w:val="a"/>
    <w:next w:val="a"/>
    <w:link w:val="z-0"/>
    <w:hidden/>
    <w:rsid w:val="00361EB9"/>
    <w:pPr>
      <w:pBdr>
        <w:bottom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d31">
    <w:name w:val="red31"/>
    <w:rsid w:val="00361EB9"/>
    <w:rPr>
      <w:color w:val="CC0000"/>
    </w:rPr>
  </w:style>
  <w:style w:type="paragraph" w:styleId="z-1">
    <w:name w:val="HTML Bottom of Form"/>
    <w:basedOn w:val="a"/>
    <w:next w:val="a"/>
    <w:link w:val="z-2"/>
    <w:hidden/>
    <w:rsid w:val="00361EB9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ol">
    <w:name w:val="bol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i/>
      <w:iCs/>
      <w:color w:val="000000"/>
      <w:sz w:val="17"/>
      <w:szCs w:val="17"/>
    </w:rPr>
  </w:style>
  <w:style w:type="character" w:customStyle="1" w:styleId="bcrumbbox">
    <w:name w:val="b_crumbbox"/>
    <w:basedOn w:val="a0"/>
    <w:rsid w:val="00361EB9"/>
  </w:style>
  <w:style w:type="character" w:customStyle="1" w:styleId="bfirstcrumb">
    <w:name w:val="b_firstcrumb"/>
    <w:basedOn w:val="a0"/>
    <w:rsid w:val="00361EB9"/>
  </w:style>
  <w:style w:type="character" w:customStyle="1" w:styleId="bcurrentcrumb">
    <w:name w:val="b_currentcrumb"/>
    <w:basedOn w:val="a0"/>
    <w:rsid w:val="00361EB9"/>
  </w:style>
  <w:style w:type="character" w:customStyle="1" w:styleId="pad">
    <w:name w:val="pad"/>
    <w:basedOn w:val="a0"/>
    <w:rsid w:val="00361EB9"/>
  </w:style>
  <w:style w:type="character" w:customStyle="1" w:styleId="head31">
    <w:name w:val="head31"/>
    <w:rsid w:val="00361EB9"/>
    <w:rPr>
      <w:b/>
      <w:bCs/>
      <w:color w:val="376376"/>
      <w:sz w:val="18"/>
      <w:szCs w:val="18"/>
    </w:rPr>
  </w:style>
  <w:style w:type="character" w:customStyle="1" w:styleId="yellowboxheadtextblackbold">
    <w:name w:val="yellowboxhead textblackbold"/>
    <w:basedOn w:val="a0"/>
    <w:rsid w:val="00361EB9"/>
  </w:style>
  <w:style w:type="paragraph" w:customStyle="1" w:styleId="tab2">
    <w:name w:val="tab2"/>
    <w:basedOn w:val="a"/>
    <w:rsid w:val="00361EB9"/>
    <w:pPr>
      <w:spacing w:before="45" w:after="45" w:line="240" w:lineRule="auto"/>
      <w:ind w:left="120" w:right="120" w:firstLine="0"/>
    </w:pPr>
    <w:rPr>
      <w:rFonts w:cs="Arial"/>
      <w:color w:val="000099"/>
      <w:sz w:val="18"/>
      <w:szCs w:val="18"/>
    </w:rPr>
  </w:style>
  <w:style w:type="paragraph" w:styleId="27">
    <w:name w:val="Body Text 2"/>
    <w:basedOn w:val="a"/>
    <w:link w:val="28"/>
    <w:rsid w:val="00361EB9"/>
    <w:pPr>
      <w:spacing w:after="120" w:line="480" w:lineRule="auto"/>
    </w:pPr>
    <w:rPr>
      <w:lang w:val="x-none" w:eastAsia="x-none"/>
    </w:rPr>
  </w:style>
  <w:style w:type="character" w:customStyle="1" w:styleId="28">
    <w:name w:val="Основной текст 2 Знак"/>
    <w:basedOn w:val="a0"/>
    <w:link w:val="27"/>
    <w:rsid w:val="00361EB9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11">
    <w:name w:val="h11"/>
    <w:rsid w:val="00361EB9"/>
    <w:rPr>
      <w:rFonts w:ascii="Arial" w:hAnsi="Arial" w:cs="Arial" w:hint="default"/>
      <w:b/>
      <w:bCs/>
      <w:i w:val="0"/>
      <w:iCs w:val="0"/>
      <w:color w:val="333333"/>
      <w:sz w:val="28"/>
      <w:szCs w:val="28"/>
    </w:rPr>
  </w:style>
  <w:style w:type="paragraph" w:styleId="affc">
    <w:name w:val="List Paragraph"/>
    <w:basedOn w:val="a"/>
    <w:uiPriority w:val="34"/>
    <w:qFormat/>
    <w:rsid w:val="00361EB9"/>
    <w:pPr>
      <w:ind w:left="708"/>
    </w:pPr>
  </w:style>
  <w:style w:type="paragraph" w:customStyle="1" w:styleId="29">
    <w:name w:val="Знак2 Знак Знак Знак Знак Знак Знак Знак Знак Знак"/>
    <w:basedOn w:val="a"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xl83">
    <w:name w:val="xl83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6">
    <w:name w:val="xl86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7">
    <w:name w:val="xl87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8">
    <w:name w:val="xl88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9">
    <w:name w:val="xl89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0">
    <w:name w:val="xl90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1">
    <w:name w:val="xl91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affd">
    <w:name w:val="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styleId="34">
    <w:name w:val="Body Text 3"/>
    <w:basedOn w:val="a"/>
    <w:link w:val="35"/>
    <w:uiPriority w:val="99"/>
    <w:rsid w:val="00361EB9"/>
    <w:pPr>
      <w:spacing w:after="0"/>
      <w:ind w:left="0" w:right="0" w:firstLine="0"/>
    </w:pPr>
    <w:rPr>
      <w:color w:val="000000"/>
      <w:sz w:val="24"/>
      <w:lang w:val="x-none" w:eastAsia="x-none"/>
    </w:rPr>
  </w:style>
  <w:style w:type="character" w:customStyle="1" w:styleId="35">
    <w:name w:val="Основной текст 3 Знак"/>
    <w:basedOn w:val="a0"/>
    <w:link w:val="34"/>
    <w:uiPriority w:val="99"/>
    <w:rsid w:val="00361EB9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affe">
    <w:name w:val="Знак Знак"/>
    <w:aliases w:val="Заголовок 1 Знак Знак Знак,Заголовок 1 Знак1 Знак,Заголовок 1 Знак2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36">
    <w:name w:val="Body Text Indent 3"/>
    <w:basedOn w:val="a"/>
    <w:link w:val="37"/>
    <w:rsid w:val="00361EB9"/>
    <w:pPr>
      <w:ind w:left="567"/>
    </w:pPr>
    <w:rPr>
      <w:sz w:val="24"/>
      <w:szCs w:val="24"/>
      <w:lang w:val="x-none" w:eastAsia="x-none"/>
    </w:rPr>
  </w:style>
  <w:style w:type="character" w:customStyle="1" w:styleId="37">
    <w:name w:val="Основной текст с отступом 3 Знак"/>
    <w:basedOn w:val="a0"/>
    <w:link w:val="36"/>
    <w:rsid w:val="00361EB9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">
    <w:name w:val="знак сноски"/>
    <w:rsid w:val="00361EB9"/>
    <w:rPr>
      <w:vertAlign w:val="superscript"/>
    </w:rPr>
  </w:style>
  <w:style w:type="paragraph" w:customStyle="1" w:styleId="18">
    <w:name w:val="Нижний колонтитул1"/>
    <w:basedOn w:val="a"/>
    <w:rsid w:val="00361EB9"/>
    <w:pPr>
      <w:widowControl w:val="0"/>
      <w:tabs>
        <w:tab w:val="center" w:pos="4153"/>
        <w:tab w:val="right" w:pos="8306"/>
      </w:tabs>
      <w:spacing w:after="120" w:line="240" w:lineRule="auto"/>
      <w:ind w:left="0" w:right="0" w:firstLine="720"/>
    </w:pPr>
    <w:rPr>
      <w:rFonts w:ascii="Times New Roman" w:hAnsi="Times New Roman"/>
      <w:sz w:val="24"/>
      <w:szCs w:val="24"/>
    </w:rPr>
  </w:style>
  <w:style w:type="paragraph" w:styleId="afff0">
    <w:name w:val="Title"/>
    <w:basedOn w:val="a"/>
    <w:link w:val="afff1"/>
    <w:qFormat/>
    <w:rsid w:val="00361EB9"/>
    <w:pPr>
      <w:jc w:val="center"/>
    </w:pPr>
    <w:rPr>
      <w:b/>
    </w:rPr>
  </w:style>
  <w:style w:type="character" w:customStyle="1" w:styleId="afff1">
    <w:name w:val="Название Знак"/>
    <w:basedOn w:val="a0"/>
    <w:link w:val="afff0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styleId="2a">
    <w:name w:val="List Bullet 2"/>
    <w:basedOn w:val="a"/>
    <w:autoRedefine/>
    <w:rsid w:val="00361EB9"/>
    <w:pPr>
      <w:tabs>
        <w:tab w:val="num" w:pos="567"/>
        <w:tab w:val="num" w:pos="928"/>
      </w:tabs>
      <w:spacing w:after="0"/>
      <w:ind w:left="0" w:right="0" w:firstLine="283"/>
    </w:pPr>
  </w:style>
  <w:style w:type="paragraph" w:customStyle="1" w:styleId="afff2">
    <w:name w:val="Заголовок Подглав"/>
    <w:basedOn w:val="a"/>
    <w:autoRedefine/>
    <w:rsid w:val="00361EB9"/>
    <w:pPr>
      <w:widowControl w:val="0"/>
      <w:spacing w:after="0" w:line="480" w:lineRule="auto"/>
      <w:ind w:left="0" w:right="0" w:firstLine="851"/>
    </w:pPr>
    <w:rPr>
      <w:b/>
      <w:i/>
      <w:snapToGrid w:val="0"/>
      <w:sz w:val="24"/>
    </w:rPr>
  </w:style>
  <w:style w:type="paragraph" w:customStyle="1" w:styleId="19">
    <w:name w:val="1"/>
    <w:basedOn w:val="a"/>
    <w:rsid w:val="00361EB9"/>
    <w:pPr>
      <w:spacing w:before="120" w:after="120"/>
      <w:ind w:left="0" w:right="0" w:firstLine="720"/>
    </w:pPr>
    <w:rPr>
      <w:rFonts w:ascii="Times New Roman" w:hAnsi="Times New Roman"/>
      <w:sz w:val="24"/>
    </w:rPr>
  </w:style>
  <w:style w:type="paragraph" w:customStyle="1" w:styleId="2b">
    <w:name w:val="2"/>
    <w:basedOn w:val="19"/>
    <w:rsid w:val="00361EB9"/>
    <w:pPr>
      <w:tabs>
        <w:tab w:val="num" w:pos="993"/>
      </w:tabs>
      <w:spacing w:line="240" w:lineRule="auto"/>
      <w:ind w:left="992" w:hanging="357"/>
    </w:pPr>
  </w:style>
  <w:style w:type="character" w:customStyle="1" w:styleId="130">
    <w:name w:val="Заголовок 1 Знак3"/>
    <w:aliases w:val="Заголовок 1 Знак Знак Знак Знак,Заголовок 1 Знак Знак Знак1,Заголовок 1 Знак Знак1 Знак,Заголовок 1 Знак Знак2,Заголовок 1 Знак1 Знак Знак,Заголовок 1 Знак1 Знак1,Заголовок 1 Знак2 Знак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afff3">
    <w:name w:val="List Bullet"/>
    <w:basedOn w:val="a"/>
    <w:autoRedefine/>
    <w:rsid w:val="00361EB9"/>
    <w:pPr>
      <w:spacing w:after="0" w:line="240" w:lineRule="auto"/>
      <w:ind w:left="851" w:right="0" w:firstLine="0"/>
      <w:jc w:val="left"/>
    </w:pPr>
    <w:rPr>
      <w:rFonts w:ascii="Times New Roman" w:hAnsi="Times New Roman"/>
      <w:sz w:val="20"/>
    </w:rPr>
  </w:style>
  <w:style w:type="paragraph" w:styleId="HTML">
    <w:name w:val="HTML Preformatted"/>
    <w:basedOn w:val="a"/>
    <w:link w:val="HTML0"/>
    <w:rsid w:val="00361EB9"/>
    <w:pPr>
      <w:spacing w:after="0" w:line="240" w:lineRule="auto"/>
      <w:ind w:left="0" w:right="0" w:firstLine="709"/>
    </w:pPr>
    <w:rPr>
      <w:rFonts w:ascii="Courier New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361EB9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customStyle="1" w:styleId="ScheduleNumber">
    <w:name w:val="Schedule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">
    <w:name w:val="Schedule Nam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ContentsPage">
    <w:name w:val="Schedule Name (Contents Page)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12">
    <w:name w:val="Оглавление 11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2">
    <w:name w:val="Оглавление 21"/>
    <w:basedOn w:val="Default"/>
    <w:next w:val="Default"/>
    <w:rsid w:val="00361EB9"/>
    <w:rPr>
      <w:color w:val="auto"/>
    </w:rPr>
  </w:style>
  <w:style w:type="paragraph" w:customStyle="1" w:styleId="310">
    <w:name w:val="Оглавление 31"/>
    <w:basedOn w:val="Default"/>
    <w:next w:val="Default"/>
    <w:rsid w:val="00361EB9"/>
    <w:rPr>
      <w:color w:val="auto"/>
    </w:rPr>
  </w:style>
  <w:style w:type="paragraph" w:customStyle="1" w:styleId="SchedulePartNumber">
    <w:name w:val="Schedule Part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PartTitle">
    <w:name w:val="Schedule Part Titl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1">
    <w:name w:val="MFNumLev1"/>
    <w:basedOn w:val="Default"/>
    <w:next w:val="Default"/>
    <w:rsid w:val="00361EB9"/>
    <w:pPr>
      <w:spacing w:before="240" w:after="240"/>
    </w:pPr>
    <w:rPr>
      <w:color w:val="auto"/>
    </w:rPr>
  </w:style>
  <w:style w:type="paragraph" w:customStyle="1" w:styleId="MFNumLev2">
    <w:name w:val="MFNumLev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3">
    <w:name w:val="MFNumLev3"/>
    <w:basedOn w:val="Default"/>
    <w:next w:val="Default"/>
    <w:rsid w:val="00361EB9"/>
    <w:pPr>
      <w:spacing w:after="240"/>
    </w:pPr>
    <w:rPr>
      <w:color w:val="auto"/>
    </w:rPr>
  </w:style>
  <w:style w:type="paragraph" w:styleId="afff4">
    <w:name w:val="Normal Indent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4">
    <w:name w:val="MFNumLev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1">
    <w:name w:val="Body Text Indent 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Normal1">
    <w:name w:val="Normal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4">
    <w:name w:val="Body Text Indent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5">
    <w:name w:val="MFNumLev5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Text">
    <w:name w:val="Text"/>
    <w:basedOn w:val="Default"/>
    <w:next w:val="Default"/>
    <w:rsid w:val="00361EB9"/>
    <w:pPr>
      <w:spacing w:before="130" w:after="240"/>
    </w:pPr>
    <w:rPr>
      <w:color w:val="auto"/>
    </w:rPr>
  </w:style>
  <w:style w:type="paragraph" w:customStyle="1" w:styleId="1a">
    <w:name w:val="Текст сноски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FR1">
    <w:name w:val="FR1"/>
    <w:rsid w:val="00361EB9"/>
    <w:pPr>
      <w:widowControl w:val="0"/>
      <w:spacing w:after="60" w:line="360" w:lineRule="auto"/>
      <w:ind w:left="1570" w:right="284" w:hanging="357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f5">
    <w:name w:val="Îáû÷íûé"/>
    <w:rsid w:val="00361EB9"/>
    <w:pPr>
      <w:suppressAutoHyphens/>
      <w:spacing w:after="60" w:line="360" w:lineRule="auto"/>
      <w:ind w:left="1570" w:right="284" w:hanging="357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customStyle="1" w:styleId="afff6">
    <w:name w:val="Заголовок подраздела"/>
    <w:basedOn w:val="a"/>
    <w:rsid w:val="00361EB9"/>
    <w:pPr>
      <w:spacing w:before="360" w:after="240" w:line="240" w:lineRule="auto"/>
      <w:ind w:left="0" w:right="0" w:firstLine="0"/>
      <w:jc w:val="center"/>
    </w:pPr>
    <w:rPr>
      <w:rFonts w:ascii="Times New Roman" w:hAnsi="Times New Roman"/>
      <w:b/>
      <w:sz w:val="28"/>
      <w:szCs w:val="28"/>
      <w:lang w:eastAsia="ar-SA"/>
    </w:rPr>
  </w:style>
  <w:style w:type="character" w:customStyle="1" w:styleId="110">
    <w:name w:val="Заголовок 1 Знак1"/>
    <w:aliases w:val="HTA Überschrift 1 Знак,Heading 1 - Bid Знак,Heading 1 - Bid1 Знак,Heading 1 - Bid10 Знак,Heading 1 - Bid2 Знак,Heading 1 - Bid3 Знак,Heading 1 - Bid4 Знак,Heading 1 - Bid5 Знак,Heading 1 - Bid6 Знак,Heading 1 - Bid7 Знак,h1 Знак"/>
    <w:link w:val="11"/>
    <w:uiPriority w:val="99"/>
    <w:rsid w:val="00361EB9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customStyle="1" w:styleId="TNR">
    <w:name w:val="Текст нумер.TNR"/>
    <w:basedOn w:val="a"/>
    <w:rsid w:val="00361EB9"/>
    <w:pPr>
      <w:spacing w:after="0" w:line="240" w:lineRule="auto"/>
      <w:ind w:left="1701" w:right="0" w:hanging="283"/>
    </w:pPr>
    <w:rPr>
      <w:szCs w:val="24"/>
    </w:rPr>
  </w:style>
  <w:style w:type="paragraph" w:customStyle="1" w:styleId="1b">
    <w:name w:val="Обычный1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afff7">
    <w:name w:val="выступ"/>
    <w:basedOn w:val="a"/>
    <w:rsid w:val="00361EB9"/>
    <w:pPr>
      <w:overflowPunct w:val="0"/>
      <w:autoSpaceDE w:val="0"/>
      <w:autoSpaceDN w:val="0"/>
      <w:adjustRightInd w:val="0"/>
      <w:spacing w:after="0" w:line="240" w:lineRule="auto"/>
      <w:ind w:left="330" w:right="0" w:hanging="330"/>
      <w:textAlignment w:val="baseline"/>
    </w:pPr>
    <w:rPr>
      <w:rFonts w:ascii="Times New Roman" w:hAnsi="Times New Roman"/>
      <w:noProof/>
      <w:sz w:val="20"/>
    </w:rPr>
  </w:style>
  <w:style w:type="character" w:customStyle="1" w:styleId="710">
    <w:name w:val="Знак7 Знак Знак1"/>
    <w:locked/>
    <w:rsid w:val="00361EB9"/>
    <w:rPr>
      <w:rFonts w:ascii="Arial" w:hAnsi="Arial" w:cs="Arial"/>
      <w:sz w:val="18"/>
      <w:lang w:val="ru-RU" w:eastAsia="ru-RU" w:bidi="ar-SA"/>
    </w:rPr>
  </w:style>
  <w:style w:type="character" w:customStyle="1" w:styleId="140">
    <w:name w:val="Знак Знак14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">
    <w:name w:val="Знак Знак Char Char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c">
    <w:name w:val="Знак Знак Знак2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character" w:customStyle="1" w:styleId="afff8">
    <w:name w:val="Основной текст_"/>
    <w:link w:val="1c"/>
    <w:rsid w:val="00361EB9"/>
    <w:rPr>
      <w:sz w:val="27"/>
      <w:szCs w:val="27"/>
      <w:shd w:val="clear" w:color="auto" w:fill="FFFFFF"/>
    </w:rPr>
  </w:style>
  <w:style w:type="character" w:customStyle="1" w:styleId="63">
    <w:name w:val="Основной текст (6)_"/>
    <w:link w:val="64"/>
    <w:rsid w:val="00361EB9"/>
    <w:rPr>
      <w:sz w:val="18"/>
      <w:szCs w:val="18"/>
      <w:shd w:val="clear" w:color="auto" w:fill="FFFFFF"/>
    </w:rPr>
  </w:style>
  <w:style w:type="paragraph" w:customStyle="1" w:styleId="1c">
    <w:name w:val="Основной текст1"/>
    <w:basedOn w:val="a"/>
    <w:link w:val="afff8"/>
    <w:rsid w:val="00361EB9"/>
    <w:pPr>
      <w:shd w:val="clear" w:color="auto" w:fill="FFFFFF"/>
      <w:spacing w:before="180" w:after="300" w:line="319" w:lineRule="exact"/>
      <w:ind w:left="0" w:right="0" w:hanging="13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64">
    <w:name w:val="Основной текст (6)"/>
    <w:basedOn w:val="a"/>
    <w:link w:val="63"/>
    <w:rsid w:val="00361EB9"/>
    <w:pPr>
      <w:shd w:val="clear" w:color="auto" w:fill="FFFFFF"/>
      <w:spacing w:after="0" w:line="0" w:lineRule="atLeast"/>
      <w:ind w:left="0" w:right="0" w:firstLine="0"/>
      <w:jc w:val="lef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numbering" w:customStyle="1" w:styleId="113">
    <w:name w:val="Нет списка11"/>
    <w:next w:val="a2"/>
    <w:semiHidden/>
    <w:rsid w:val="00361EB9"/>
  </w:style>
  <w:style w:type="paragraph" w:customStyle="1" w:styleId="afff9">
    <w:name w:val="Основной текст бул"/>
    <w:basedOn w:val="a"/>
    <w:rsid w:val="00361EB9"/>
    <w:pPr>
      <w:spacing w:after="0" w:line="240" w:lineRule="auto"/>
      <w:ind w:left="0" w:right="0" w:firstLine="0"/>
      <w:jc w:val="left"/>
    </w:pPr>
    <w:rPr>
      <w:rFonts w:ascii="Times New Roman" w:hAnsi="Times New Roman"/>
      <w:sz w:val="24"/>
      <w:lang w:val="en-GB"/>
    </w:rPr>
  </w:style>
  <w:style w:type="paragraph" w:customStyle="1" w:styleId="Nonformat">
    <w:name w:val="Nonformat"/>
    <w:basedOn w:val="a"/>
    <w:rsid w:val="00361EB9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nsultant" w:hAnsi="Consultant"/>
      <w:sz w:val="20"/>
    </w:rPr>
  </w:style>
  <w:style w:type="paragraph" w:customStyle="1" w:styleId="1d">
    <w:name w:val="Знак1 Знак Знак Знак Знак Знак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e">
    <w:name w:val="Знак Знак Знак Знак Знак Знак Знак Знак Знак Знак Знак Знак1 Знак Знак Знак Знак Знак Знак Знак Знак Знак Знак Знак Знак Знак Знак Знак Знак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">
    <w:name w:val="Знак1 Знак Знак2 Знак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character" w:customStyle="1" w:styleId="afffa">
    <w:name w:val="Выделение жирным"/>
    <w:rsid w:val="00361EB9"/>
    <w:rPr>
      <w:b/>
    </w:rPr>
  </w:style>
  <w:style w:type="paragraph" w:customStyle="1" w:styleId="afffb">
    <w:name w:val="Базовый"/>
    <w:rsid w:val="00361EB9"/>
    <w:pPr>
      <w:widowControl w:val="0"/>
      <w:suppressAutoHyphens/>
      <w:spacing w:after="60" w:line="360" w:lineRule="auto"/>
      <w:ind w:left="1570" w:right="284" w:hanging="357"/>
      <w:jc w:val="both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wmi-callto">
    <w:name w:val="wmi-callto"/>
    <w:rsid w:val="00361EB9"/>
  </w:style>
  <w:style w:type="paragraph" w:customStyle="1" w:styleId="Style3">
    <w:name w:val="Style3"/>
    <w:basedOn w:val="a"/>
    <w:rsid w:val="00361EB9"/>
    <w:pPr>
      <w:widowControl w:val="0"/>
      <w:autoSpaceDE w:val="0"/>
      <w:autoSpaceDN w:val="0"/>
      <w:adjustRightInd w:val="0"/>
      <w:spacing w:after="0" w:line="259" w:lineRule="exact"/>
      <w:ind w:left="0" w:right="0" w:firstLine="0"/>
      <w:jc w:val="left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alibri" w:hAnsi="Calibri"/>
      <w:sz w:val="24"/>
      <w:szCs w:val="24"/>
    </w:rPr>
  </w:style>
  <w:style w:type="character" w:customStyle="1" w:styleId="FontStyle15">
    <w:name w:val="Font Style15"/>
    <w:rsid w:val="00361EB9"/>
    <w:rPr>
      <w:rFonts w:ascii="Constantia" w:hAnsi="Constantia" w:cs="Constantia"/>
      <w:b/>
      <w:bCs/>
      <w:sz w:val="14"/>
      <w:szCs w:val="14"/>
    </w:rPr>
  </w:style>
  <w:style w:type="paragraph" w:customStyle="1" w:styleId="afffc">
    <w:name w:val="НумОбычный"/>
    <w:basedOn w:val="a"/>
    <w:rsid w:val="00361EB9"/>
    <w:pPr>
      <w:spacing w:after="0"/>
      <w:ind w:left="0" w:right="0" w:firstLine="0"/>
    </w:pPr>
    <w:rPr>
      <w:sz w:val="24"/>
      <w:szCs w:val="24"/>
    </w:rPr>
  </w:style>
  <w:style w:type="character" w:customStyle="1" w:styleId="FontStyle21">
    <w:name w:val="Font Style21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22">
    <w:name w:val="Font Style22"/>
    <w:rsid w:val="00361EB9"/>
    <w:rPr>
      <w:rFonts w:ascii="Calibri" w:hAnsi="Calibri" w:cs="Calibri"/>
      <w:b/>
      <w:bCs/>
      <w:sz w:val="22"/>
      <w:szCs w:val="22"/>
    </w:rPr>
  </w:style>
  <w:style w:type="character" w:customStyle="1" w:styleId="FontStyle31">
    <w:name w:val="Font Style31"/>
    <w:rsid w:val="00361EB9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rsid w:val="00361EB9"/>
    <w:rPr>
      <w:rFonts w:ascii="Calibri" w:hAnsi="Calibri" w:cs="Calibri"/>
      <w:spacing w:val="-10"/>
      <w:sz w:val="20"/>
      <w:szCs w:val="20"/>
    </w:rPr>
  </w:style>
  <w:style w:type="character" w:customStyle="1" w:styleId="FontStyle24">
    <w:name w:val="Font Style24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formattext">
    <w:name w:val="formattext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Знак1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character" w:customStyle="1" w:styleId="citation">
    <w:name w:val="citation"/>
    <w:rsid w:val="00361EB9"/>
  </w:style>
  <w:style w:type="numbering" w:customStyle="1" w:styleId="1111111">
    <w:name w:val="1 / 1.1 / 1.1.11"/>
    <w:basedOn w:val="a2"/>
    <w:next w:val="111111"/>
    <w:rsid w:val="00361EB9"/>
  </w:style>
  <w:style w:type="numbering" w:styleId="111111">
    <w:name w:val="Outline List 2"/>
    <w:basedOn w:val="a2"/>
    <w:rsid w:val="00361EB9"/>
  </w:style>
  <w:style w:type="paragraph" w:customStyle="1" w:styleId="HEADERTEXT">
    <w:name w:val=".HEADERTEXT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FontStyle11">
    <w:name w:val="Font Style11"/>
    <w:uiPriority w:val="99"/>
    <w:rsid w:val="00361EB9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60">
    <w:name w:val="Font Style60"/>
    <w:uiPriority w:val="99"/>
    <w:rsid w:val="00361EB9"/>
    <w:rPr>
      <w:rFonts w:ascii="Arial" w:hAnsi="Arial" w:cs="Arial"/>
      <w:sz w:val="18"/>
      <w:szCs w:val="18"/>
    </w:rPr>
  </w:style>
  <w:style w:type="paragraph" w:customStyle="1" w:styleId="230">
    <w:name w:val="Основной текст 23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d">
    <w:name w:val="Нет списка2"/>
    <w:next w:val="a2"/>
    <w:uiPriority w:val="99"/>
    <w:semiHidden/>
    <w:unhideWhenUsed/>
    <w:rsid w:val="00361EB9"/>
  </w:style>
  <w:style w:type="character" w:customStyle="1" w:styleId="afffd">
    <w:name w:val="Цветовое выделение"/>
    <w:uiPriority w:val="99"/>
    <w:rsid w:val="00361EB9"/>
    <w:rPr>
      <w:b/>
      <w:color w:val="26282F"/>
    </w:rPr>
  </w:style>
  <w:style w:type="character" w:customStyle="1" w:styleId="afffe">
    <w:name w:val="Гипертекстовая ссылка"/>
    <w:uiPriority w:val="99"/>
    <w:rsid w:val="00361EB9"/>
    <w:rPr>
      <w:rFonts w:cs="Times New Roman"/>
      <w:b w:val="0"/>
      <w:color w:val="106BBE"/>
    </w:rPr>
  </w:style>
  <w:style w:type="character" w:customStyle="1" w:styleId="affff">
    <w:name w:val="Активная гипертекстовая ссылка"/>
    <w:uiPriority w:val="99"/>
    <w:rsid w:val="00361EB9"/>
    <w:rPr>
      <w:rFonts w:cs="Times New Roman"/>
      <w:b w:val="0"/>
      <w:color w:val="106BBE"/>
      <w:u w:val="single"/>
    </w:rPr>
  </w:style>
  <w:style w:type="paragraph" w:customStyle="1" w:styleId="affff0">
    <w:name w:val="Внимание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1">
    <w:name w:val="Внимание: криминал!!"/>
    <w:basedOn w:val="affff0"/>
    <w:next w:val="a"/>
    <w:uiPriority w:val="99"/>
    <w:rsid w:val="00361EB9"/>
  </w:style>
  <w:style w:type="paragraph" w:customStyle="1" w:styleId="affff2">
    <w:name w:val="Внимание: недобросовестность!"/>
    <w:basedOn w:val="affff0"/>
    <w:next w:val="a"/>
    <w:uiPriority w:val="99"/>
    <w:rsid w:val="00361EB9"/>
  </w:style>
  <w:style w:type="character" w:customStyle="1" w:styleId="affff3">
    <w:name w:val="Выделение для Базового Поиска"/>
    <w:uiPriority w:val="99"/>
    <w:rsid w:val="00361EB9"/>
    <w:rPr>
      <w:rFonts w:cs="Times New Roman"/>
      <w:b/>
      <w:bCs/>
      <w:color w:val="0058A9"/>
    </w:rPr>
  </w:style>
  <w:style w:type="character" w:customStyle="1" w:styleId="affff4">
    <w:name w:val="Выделение для Базового Поиска (курсив)"/>
    <w:uiPriority w:val="99"/>
    <w:rsid w:val="00361EB9"/>
    <w:rPr>
      <w:rFonts w:cs="Times New Roman"/>
      <w:b/>
      <w:bCs/>
      <w:i/>
      <w:iCs/>
      <w:color w:val="0058A9"/>
    </w:rPr>
  </w:style>
  <w:style w:type="paragraph" w:customStyle="1" w:styleId="affff5">
    <w:name w:val="Дочерний элемент списк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color w:val="868381"/>
      <w:sz w:val="20"/>
    </w:rPr>
  </w:style>
  <w:style w:type="paragraph" w:customStyle="1" w:styleId="affff6">
    <w:name w:val="Основное меню (преемственно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rFonts w:ascii="Verdana" w:hAnsi="Verdana" w:cs="Verdana"/>
      <w:szCs w:val="22"/>
    </w:rPr>
  </w:style>
  <w:style w:type="paragraph" w:customStyle="1" w:styleId="affff7">
    <w:name w:val="Заголовок"/>
    <w:basedOn w:val="affff6"/>
    <w:next w:val="a"/>
    <w:uiPriority w:val="99"/>
    <w:rsid w:val="00361EB9"/>
    <w:rPr>
      <w:b/>
      <w:bCs/>
      <w:color w:val="0058A9"/>
      <w:shd w:val="clear" w:color="auto" w:fill="F0F0F0"/>
    </w:rPr>
  </w:style>
  <w:style w:type="paragraph" w:customStyle="1" w:styleId="affff8">
    <w:name w:val="Заголовок группы контролов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b/>
      <w:bCs/>
      <w:color w:val="000000"/>
      <w:sz w:val="24"/>
      <w:szCs w:val="24"/>
    </w:rPr>
  </w:style>
  <w:style w:type="paragraph" w:customStyle="1" w:styleId="affff9">
    <w:name w:val="Заголовок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0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shd w:val="clear" w:color="auto" w:fill="FFFFFF"/>
      <w:lang w:val="ru-RU" w:eastAsia="ru-RU"/>
    </w:rPr>
  </w:style>
  <w:style w:type="paragraph" w:customStyle="1" w:styleId="affffa">
    <w:name w:val="Заголовок распахивающейся части диалог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i/>
      <w:iCs/>
      <w:color w:val="000080"/>
      <w:szCs w:val="22"/>
    </w:rPr>
  </w:style>
  <w:style w:type="character" w:customStyle="1" w:styleId="affffb">
    <w:name w:val="Заголовок своего сообщения"/>
    <w:uiPriority w:val="99"/>
    <w:rsid w:val="00361EB9"/>
    <w:rPr>
      <w:rFonts w:cs="Times New Roman"/>
      <w:b/>
      <w:bCs/>
      <w:color w:val="26282F"/>
    </w:rPr>
  </w:style>
  <w:style w:type="paragraph" w:customStyle="1" w:styleId="affffc">
    <w:name w:val="Заголовок статьи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612" w:right="0" w:hanging="892"/>
    </w:pPr>
    <w:rPr>
      <w:sz w:val="24"/>
      <w:szCs w:val="24"/>
    </w:rPr>
  </w:style>
  <w:style w:type="character" w:customStyle="1" w:styleId="affffd">
    <w:name w:val="Заголовок чужого сообщения"/>
    <w:uiPriority w:val="99"/>
    <w:rsid w:val="00361EB9"/>
    <w:rPr>
      <w:rFonts w:cs="Times New Roman"/>
      <w:b/>
      <w:bCs/>
      <w:color w:val="FF0000"/>
    </w:rPr>
  </w:style>
  <w:style w:type="paragraph" w:customStyle="1" w:styleId="affffe">
    <w:name w:val="Заголовок ЭР (ле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250" w:line="240" w:lineRule="auto"/>
      <w:ind w:left="0" w:right="0" w:firstLine="0"/>
      <w:jc w:val="center"/>
    </w:pPr>
    <w:rPr>
      <w:b/>
      <w:bCs/>
      <w:color w:val="26282F"/>
      <w:sz w:val="26"/>
      <w:szCs w:val="26"/>
    </w:rPr>
  </w:style>
  <w:style w:type="paragraph" w:customStyle="1" w:styleId="afffff">
    <w:name w:val="Заголовок ЭР (правое окно)"/>
    <w:basedOn w:val="affffe"/>
    <w:next w:val="a"/>
    <w:uiPriority w:val="99"/>
    <w:rsid w:val="00361EB9"/>
    <w:pPr>
      <w:spacing w:after="0"/>
      <w:jc w:val="left"/>
    </w:pPr>
  </w:style>
  <w:style w:type="paragraph" w:customStyle="1" w:styleId="afffff0">
    <w:name w:val="Интерактивный заголовок"/>
    <w:basedOn w:val="affff7"/>
    <w:next w:val="a"/>
    <w:uiPriority w:val="99"/>
    <w:rsid w:val="00361EB9"/>
    <w:rPr>
      <w:u w:val="single"/>
    </w:rPr>
  </w:style>
  <w:style w:type="paragraph" w:customStyle="1" w:styleId="afffff1">
    <w:name w:val="Текст информации об изменениях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color w:val="353842"/>
      <w:sz w:val="18"/>
      <w:szCs w:val="18"/>
    </w:rPr>
  </w:style>
  <w:style w:type="paragraph" w:customStyle="1" w:styleId="afffff2">
    <w:name w:val="Информация об изменениях"/>
    <w:basedOn w:val="afffff1"/>
    <w:next w:val="a"/>
    <w:uiPriority w:val="99"/>
    <w:rsid w:val="00361EB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3">
    <w:name w:val="Текст (справк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70" w:right="170" w:firstLine="0"/>
      <w:jc w:val="left"/>
    </w:pPr>
    <w:rPr>
      <w:sz w:val="24"/>
      <w:szCs w:val="24"/>
    </w:rPr>
  </w:style>
  <w:style w:type="paragraph" w:customStyle="1" w:styleId="afffff4">
    <w:name w:val="Комментарий"/>
    <w:basedOn w:val="afffff3"/>
    <w:next w:val="a"/>
    <w:uiPriority w:val="99"/>
    <w:rsid w:val="00361EB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5">
    <w:name w:val="Информация об изменениях документа"/>
    <w:basedOn w:val="afffff4"/>
    <w:next w:val="a"/>
    <w:uiPriority w:val="99"/>
    <w:rsid w:val="00361EB9"/>
    <w:rPr>
      <w:i/>
      <w:iCs/>
    </w:rPr>
  </w:style>
  <w:style w:type="paragraph" w:customStyle="1" w:styleId="afffff6">
    <w:name w:val="Текст (ле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7">
    <w:name w:val="Колонтитул (левый)"/>
    <w:basedOn w:val="afffff6"/>
    <w:next w:val="a"/>
    <w:uiPriority w:val="99"/>
    <w:rsid w:val="00361EB9"/>
    <w:rPr>
      <w:sz w:val="14"/>
      <w:szCs w:val="14"/>
    </w:rPr>
  </w:style>
  <w:style w:type="paragraph" w:customStyle="1" w:styleId="afffff8">
    <w:name w:val="Текст (пра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right"/>
    </w:pPr>
    <w:rPr>
      <w:sz w:val="24"/>
      <w:szCs w:val="24"/>
    </w:rPr>
  </w:style>
  <w:style w:type="paragraph" w:customStyle="1" w:styleId="afffff9">
    <w:name w:val="Колонтитул (правый)"/>
    <w:basedOn w:val="afffff8"/>
    <w:next w:val="a"/>
    <w:uiPriority w:val="99"/>
    <w:rsid w:val="00361EB9"/>
    <w:rPr>
      <w:sz w:val="14"/>
      <w:szCs w:val="14"/>
    </w:rPr>
  </w:style>
  <w:style w:type="paragraph" w:customStyle="1" w:styleId="afffffa">
    <w:name w:val="Комментарий пользователя"/>
    <w:basedOn w:val="afffff4"/>
    <w:next w:val="a"/>
    <w:uiPriority w:val="99"/>
    <w:rsid w:val="00361EB9"/>
    <w:pPr>
      <w:jc w:val="left"/>
    </w:pPr>
    <w:rPr>
      <w:shd w:val="clear" w:color="auto" w:fill="FFDFE0"/>
    </w:rPr>
  </w:style>
  <w:style w:type="paragraph" w:customStyle="1" w:styleId="afffffb">
    <w:name w:val="Куда обратиться?"/>
    <w:basedOn w:val="affff0"/>
    <w:next w:val="a"/>
    <w:uiPriority w:val="99"/>
    <w:rsid w:val="00361EB9"/>
  </w:style>
  <w:style w:type="paragraph" w:customStyle="1" w:styleId="afffffc">
    <w:name w:val="Моноширинны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fd">
    <w:name w:val="Найденные слова"/>
    <w:uiPriority w:val="99"/>
    <w:rsid w:val="00361EB9"/>
    <w:rPr>
      <w:rFonts w:cs="Times New Roman"/>
      <w:b w:val="0"/>
      <w:color w:val="26282F"/>
      <w:shd w:val="clear" w:color="auto" w:fill="FFF580"/>
    </w:rPr>
  </w:style>
  <w:style w:type="character" w:customStyle="1" w:styleId="afffffe">
    <w:name w:val="Не вступил в силу"/>
    <w:uiPriority w:val="99"/>
    <w:rsid w:val="00361EB9"/>
    <w:rPr>
      <w:rFonts w:cs="Times New Roman"/>
      <w:b w:val="0"/>
      <w:color w:val="000000"/>
      <w:shd w:val="clear" w:color="auto" w:fill="D8EDE8"/>
    </w:rPr>
  </w:style>
  <w:style w:type="paragraph" w:customStyle="1" w:styleId="affffff">
    <w:name w:val="Необходимые документы"/>
    <w:basedOn w:val="affff0"/>
    <w:next w:val="a"/>
    <w:uiPriority w:val="99"/>
    <w:rsid w:val="00361EB9"/>
    <w:pPr>
      <w:ind w:firstLine="118"/>
    </w:pPr>
  </w:style>
  <w:style w:type="paragraph" w:customStyle="1" w:styleId="affffff0">
    <w:name w:val="Нормальный (таблиц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sz w:val="24"/>
      <w:szCs w:val="24"/>
    </w:rPr>
  </w:style>
  <w:style w:type="paragraph" w:customStyle="1" w:styleId="affffff1">
    <w:name w:val="Таблицы (моноширинный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paragraph" w:customStyle="1" w:styleId="affffff2">
    <w:name w:val="Оглавление"/>
    <w:basedOn w:val="affffff1"/>
    <w:next w:val="a"/>
    <w:uiPriority w:val="99"/>
    <w:rsid w:val="00361EB9"/>
    <w:pPr>
      <w:ind w:left="140"/>
    </w:pPr>
  </w:style>
  <w:style w:type="character" w:customStyle="1" w:styleId="affffff3">
    <w:name w:val="Опечатки"/>
    <w:uiPriority w:val="99"/>
    <w:rsid w:val="00361EB9"/>
    <w:rPr>
      <w:color w:val="FF0000"/>
    </w:rPr>
  </w:style>
  <w:style w:type="paragraph" w:customStyle="1" w:styleId="affffff4">
    <w:name w:val="Переменная часть"/>
    <w:basedOn w:val="affff6"/>
    <w:next w:val="a"/>
    <w:uiPriority w:val="99"/>
    <w:rsid w:val="00361EB9"/>
    <w:rPr>
      <w:sz w:val="18"/>
      <w:szCs w:val="18"/>
    </w:rPr>
  </w:style>
  <w:style w:type="paragraph" w:customStyle="1" w:styleId="affffff5">
    <w:name w:val="Подвал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108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lang w:val="ru-RU" w:eastAsia="ru-RU"/>
    </w:rPr>
  </w:style>
  <w:style w:type="paragraph" w:customStyle="1" w:styleId="affffff6">
    <w:name w:val="Подзаголовок для информации об изменениях"/>
    <w:basedOn w:val="afffff1"/>
    <w:next w:val="a"/>
    <w:uiPriority w:val="99"/>
    <w:rsid w:val="00361EB9"/>
    <w:rPr>
      <w:b/>
      <w:bCs/>
    </w:rPr>
  </w:style>
  <w:style w:type="paragraph" w:customStyle="1" w:styleId="affffff7">
    <w:name w:val="Подчёркнуный текст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8">
    <w:name w:val="Постоянная часть"/>
    <w:basedOn w:val="affff6"/>
    <w:next w:val="a"/>
    <w:uiPriority w:val="99"/>
    <w:rsid w:val="00361EB9"/>
    <w:rPr>
      <w:sz w:val="20"/>
      <w:szCs w:val="20"/>
    </w:rPr>
  </w:style>
  <w:style w:type="paragraph" w:customStyle="1" w:styleId="affffff9">
    <w:name w:val="Прижатый влево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fa">
    <w:name w:val="Пример."/>
    <w:basedOn w:val="affff0"/>
    <w:next w:val="a"/>
    <w:uiPriority w:val="99"/>
    <w:rsid w:val="00361EB9"/>
  </w:style>
  <w:style w:type="paragraph" w:customStyle="1" w:styleId="affffffb">
    <w:name w:val="Примечание."/>
    <w:basedOn w:val="affff0"/>
    <w:next w:val="a"/>
    <w:uiPriority w:val="99"/>
    <w:rsid w:val="00361EB9"/>
  </w:style>
  <w:style w:type="character" w:customStyle="1" w:styleId="affffffc">
    <w:name w:val="Продолжение ссылки"/>
    <w:uiPriority w:val="99"/>
    <w:rsid w:val="00361EB9"/>
  </w:style>
  <w:style w:type="paragraph" w:customStyle="1" w:styleId="affffffd">
    <w:name w:val="Словарная статья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118" w:firstLine="0"/>
    </w:pPr>
    <w:rPr>
      <w:sz w:val="24"/>
      <w:szCs w:val="24"/>
    </w:rPr>
  </w:style>
  <w:style w:type="character" w:customStyle="1" w:styleId="affffffe">
    <w:name w:val="Сравнение редакций"/>
    <w:uiPriority w:val="99"/>
    <w:rsid w:val="00361EB9"/>
    <w:rPr>
      <w:rFonts w:cs="Times New Roman"/>
      <w:b w:val="0"/>
      <w:color w:val="26282F"/>
    </w:rPr>
  </w:style>
  <w:style w:type="character" w:customStyle="1" w:styleId="afffffff">
    <w:name w:val="Сравнение редакций. Добавленный фрагмент"/>
    <w:uiPriority w:val="99"/>
    <w:rsid w:val="00361EB9"/>
    <w:rPr>
      <w:color w:val="000000"/>
      <w:shd w:val="clear" w:color="auto" w:fill="C1D7FF"/>
    </w:rPr>
  </w:style>
  <w:style w:type="character" w:customStyle="1" w:styleId="afffffff0">
    <w:name w:val="Сравнение редакций. Удаленный фрагмент"/>
    <w:uiPriority w:val="99"/>
    <w:rsid w:val="00361EB9"/>
    <w:rPr>
      <w:color w:val="000000"/>
      <w:shd w:val="clear" w:color="auto" w:fill="C4C413"/>
    </w:rPr>
  </w:style>
  <w:style w:type="paragraph" w:customStyle="1" w:styleId="afffffff1">
    <w:name w:val="Ссылка на официальную публикацию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f2">
    <w:name w:val="Текст в таблице"/>
    <w:basedOn w:val="affffff0"/>
    <w:next w:val="a"/>
    <w:uiPriority w:val="99"/>
    <w:rsid w:val="00361EB9"/>
    <w:pPr>
      <w:ind w:firstLine="500"/>
    </w:pPr>
  </w:style>
  <w:style w:type="paragraph" w:customStyle="1" w:styleId="afffffff3">
    <w:name w:val="Текст ЭР (см. такж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00" w:after="0" w:line="240" w:lineRule="auto"/>
      <w:ind w:left="0" w:right="0" w:firstLine="0"/>
      <w:jc w:val="left"/>
    </w:pPr>
    <w:rPr>
      <w:sz w:val="20"/>
    </w:rPr>
  </w:style>
  <w:style w:type="paragraph" w:customStyle="1" w:styleId="afffffff4">
    <w:name w:val="Технический комментари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463F31"/>
      <w:sz w:val="24"/>
      <w:szCs w:val="24"/>
      <w:shd w:val="clear" w:color="auto" w:fill="FFFFA6"/>
    </w:rPr>
  </w:style>
  <w:style w:type="character" w:customStyle="1" w:styleId="afffffff5">
    <w:name w:val="Утратил силу"/>
    <w:uiPriority w:val="99"/>
    <w:rsid w:val="00361EB9"/>
    <w:rPr>
      <w:rFonts w:cs="Times New Roman"/>
      <w:b w:val="0"/>
      <w:strike/>
      <w:color w:val="666600"/>
    </w:rPr>
  </w:style>
  <w:style w:type="paragraph" w:customStyle="1" w:styleId="afffffff6">
    <w:name w:val="Формул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fff7">
    <w:name w:val="Центрированный (таблица)"/>
    <w:basedOn w:val="affffff0"/>
    <w:next w:val="a"/>
    <w:uiPriority w:val="99"/>
    <w:rsid w:val="00361EB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0" w:line="240" w:lineRule="auto"/>
      <w:ind w:left="0" w:right="0" w:firstLine="0"/>
      <w:jc w:val="left"/>
    </w:pPr>
    <w:rPr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361EB9"/>
  </w:style>
  <w:style w:type="numbering" w:customStyle="1" w:styleId="44">
    <w:name w:val="Нет списка4"/>
    <w:next w:val="a2"/>
    <w:uiPriority w:val="99"/>
    <w:semiHidden/>
    <w:unhideWhenUsed/>
    <w:rsid w:val="00361EB9"/>
  </w:style>
  <w:style w:type="numbering" w:customStyle="1" w:styleId="1110">
    <w:name w:val="Нет списка111"/>
    <w:next w:val="a2"/>
    <w:semiHidden/>
    <w:unhideWhenUsed/>
    <w:rsid w:val="00361EB9"/>
  </w:style>
  <w:style w:type="numbering" w:customStyle="1" w:styleId="53">
    <w:name w:val="Нет списка5"/>
    <w:next w:val="a2"/>
    <w:uiPriority w:val="99"/>
    <w:semiHidden/>
    <w:unhideWhenUsed/>
    <w:rsid w:val="00361EB9"/>
  </w:style>
  <w:style w:type="numbering" w:customStyle="1" w:styleId="121">
    <w:name w:val="Нет списка12"/>
    <w:next w:val="a2"/>
    <w:uiPriority w:val="99"/>
    <w:semiHidden/>
    <w:unhideWhenUsed/>
    <w:rsid w:val="00361EB9"/>
  </w:style>
  <w:style w:type="table" w:customStyle="1" w:styleId="1f">
    <w:name w:val="Сетка таблицы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2"/>
    <w:uiPriority w:val="99"/>
    <w:semiHidden/>
    <w:unhideWhenUsed/>
    <w:rsid w:val="00361EB9"/>
  </w:style>
  <w:style w:type="table" w:customStyle="1" w:styleId="170">
    <w:name w:val="Сетка таблицы1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Сетка таблицы38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0">
    <w:name w:val="Сетка таблицы39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1">
    <w:name w:val="1 / 1.1 / 1.1.111"/>
    <w:basedOn w:val="a2"/>
    <w:next w:val="111111"/>
    <w:rsid w:val="00361EB9"/>
  </w:style>
  <w:style w:type="character" w:customStyle="1" w:styleId="91">
    <w:name w:val="Заголовок 9 Знак1"/>
    <w:aliases w:val=" Знак7 Знак,Legal Level 1.1.1.1. Знак,Заголовок 9 Знак Знак Знак1,Заголовок 9 Знак Знак Знак Знак"/>
    <w:link w:val="90"/>
    <w:uiPriority w:val="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100">
    <w:name w:val="Знак1 Знак Знак Знак1 Знак Знак Знак Знак Знак Знак_0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paragraph" w:customStyle="1" w:styleId="1101">
    <w:name w:val="Оглавление 11_0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00">
    <w:name w:val="Оглавление 21_0"/>
    <w:basedOn w:val="Default"/>
    <w:next w:val="Default"/>
    <w:rsid w:val="00361EB9"/>
    <w:rPr>
      <w:color w:val="auto"/>
    </w:rPr>
  </w:style>
  <w:style w:type="paragraph" w:customStyle="1" w:styleId="3100">
    <w:name w:val="Оглавление 31_0"/>
    <w:basedOn w:val="Default"/>
    <w:next w:val="Default"/>
    <w:rsid w:val="00361EB9"/>
    <w:rPr>
      <w:color w:val="auto"/>
    </w:rPr>
  </w:style>
  <w:style w:type="paragraph" w:customStyle="1" w:styleId="102">
    <w:name w:val="Текст сноски1_0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03">
    <w:name w:val="Обычный1_0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customStyle="1" w:styleId="1400">
    <w:name w:val="Знак Знак14_0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0">
    <w:name w:val="Знак Знак Char Char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104">
    <w:name w:val="Знак1 Знак Знак Знак Знак Знак Знак_0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05">
    <w:name w:val="Знак Знак Знак Знак Знак Знак Знак Знак Знак Знак Знак Знак1 Знак Знак Знак Знак Знак Знак Знак Знак Знак Знак Знак Знак Знак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0">
    <w:name w:val="Знак1 Знак Знак2 Знак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300">
    <w:name w:val="Основной текст 23_0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1111">
    <w:name w:val="Нет списка1111"/>
    <w:next w:val="a2"/>
    <w:uiPriority w:val="99"/>
    <w:semiHidden/>
    <w:unhideWhenUsed/>
    <w:rsid w:val="00361EB9"/>
  </w:style>
  <w:style w:type="numbering" w:customStyle="1" w:styleId="74">
    <w:name w:val="Нет списка7"/>
    <w:next w:val="a2"/>
    <w:semiHidden/>
    <w:rsid w:val="00361EB9"/>
  </w:style>
  <w:style w:type="table" w:customStyle="1" w:styleId="312">
    <w:name w:val="Объемная таблица 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">
    <w:name w:val="HTA Tabellengitternetz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">
    <w:name w:val="Нет списка13"/>
    <w:next w:val="a2"/>
    <w:semiHidden/>
    <w:rsid w:val="00361EB9"/>
  </w:style>
  <w:style w:type="numbering" w:customStyle="1" w:styleId="1111112">
    <w:name w:val="1 / 1.1 / 1.1.12"/>
    <w:basedOn w:val="a2"/>
    <w:next w:val="111111"/>
    <w:rsid w:val="00361EB9"/>
  </w:style>
  <w:style w:type="numbering" w:customStyle="1" w:styleId="214">
    <w:name w:val="Нет списка21"/>
    <w:next w:val="a2"/>
    <w:uiPriority w:val="99"/>
    <w:semiHidden/>
    <w:unhideWhenUsed/>
    <w:rsid w:val="00361EB9"/>
  </w:style>
  <w:style w:type="numbering" w:customStyle="1" w:styleId="313">
    <w:name w:val="Нет списка31"/>
    <w:next w:val="a2"/>
    <w:uiPriority w:val="99"/>
    <w:semiHidden/>
    <w:unhideWhenUsed/>
    <w:rsid w:val="00361EB9"/>
  </w:style>
  <w:style w:type="numbering" w:customStyle="1" w:styleId="411">
    <w:name w:val="Нет списка41"/>
    <w:next w:val="a2"/>
    <w:uiPriority w:val="99"/>
    <w:semiHidden/>
    <w:unhideWhenUsed/>
    <w:rsid w:val="00361EB9"/>
  </w:style>
  <w:style w:type="numbering" w:customStyle="1" w:styleId="1120">
    <w:name w:val="Нет списка112"/>
    <w:next w:val="a2"/>
    <w:uiPriority w:val="99"/>
    <w:semiHidden/>
    <w:unhideWhenUsed/>
    <w:rsid w:val="00361EB9"/>
  </w:style>
  <w:style w:type="numbering" w:customStyle="1" w:styleId="510">
    <w:name w:val="Нет списка51"/>
    <w:next w:val="a2"/>
    <w:uiPriority w:val="99"/>
    <w:semiHidden/>
    <w:unhideWhenUsed/>
    <w:rsid w:val="00361EB9"/>
  </w:style>
  <w:style w:type="numbering" w:customStyle="1" w:styleId="1210">
    <w:name w:val="Нет списка121"/>
    <w:next w:val="a2"/>
    <w:uiPriority w:val="99"/>
    <w:semiHidden/>
    <w:unhideWhenUsed/>
    <w:rsid w:val="00361EB9"/>
  </w:style>
  <w:style w:type="numbering" w:customStyle="1" w:styleId="84">
    <w:name w:val="Нет списка8"/>
    <w:next w:val="a2"/>
    <w:semiHidden/>
    <w:rsid w:val="00361EB9"/>
  </w:style>
  <w:style w:type="table" w:customStyle="1" w:styleId="321">
    <w:name w:val="Объемная таблица 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">
    <w:name w:val="HTA Tabellengitternetz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главление 12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22">
    <w:name w:val="Оглавление 22"/>
    <w:basedOn w:val="Default"/>
    <w:next w:val="Default"/>
    <w:rsid w:val="00361EB9"/>
    <w:rPr>
      <w:color w:val="auto"/>
    </w:rPr>
  </w:style>
  <w:style w:type="paragraph" w:customStyle="1" w:styleId="322">
    <w:name w:val="Оглавление 32"/>
    <w:basedOn w:val="Default"/>
    <w:next w:val="Default"/>
    <w:rsid w:val="00361EB9"/>
    <w:rPr>
      <w:color w:val="auto"/>
    </w:rPr>
  </w:style>
  <w:style w:type="paragraph" w:customStyle="1" w:styleId="2f">
    <w:name w:val="Текст сноски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2f0">
    <w:name w:val="Обычный2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numbering" w:customStyle="1" w:styleId="142">
    <w:name w:val="Нет списка14"/>
    <w:next w:val="a2"/>
    <w:semiHidden/>
    <w:rsid w:val="00361EB9"/>
  </w:style>
  <w:style w:type="numbering" w:customStyle="1" w:styleId="11111112">
    <w:name w:val="1 / 1.1 / 1.1.112"/>
    <w:basedOn w:val="a2"/>
    <w:next w:val="111111"/>
    <w:rsid w:val="00361EB9"/>
  </w:style>
  <w:style w:type="numbering" w:customStyle="1" w:styleId="1111113">
    <w:name w:val="1 / 1.1 / 1.1.13"/>
    <w:basedOn w:val="a2"/>
    <w:next w:val="111111"/>
    <w:rsid w:val="00361EB9"/>
  </w:style>
  <w:style w:type="paragraph" w:customStyle="1" w:styleId="241">
    <w:name w:val="Основной текст 24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23">
    <w:name w:val="Нет списка22"/>
    <w:next w:val="a2"/>
    <w:uiPriority w:val="99"/>
    <w:semiHidden/>
    <w:unhideWhenUsed/>
    <w:rsid w:val="00361EB9"/>
  </w:style>
  <w:style w:type="numbering" w:customStyle="1" w:styleId="323">
    <w:name w:val="Нет списка32"/>
    <w:next w:val="a2"/>
    <w:uiPriority w:val="99"/>
    <w:semiHidden/>
    <w:unhideWhenUsed/>
    <w:rsid w:val="00361EB9"/>
  </w:style>
  <w:style w:type="numbering" w:customStyle="1" w:styleId="421">
    <w:name w:val="Нет списка42"/>
    <w:next w:val="a2"/>
    <w:uiPriority w:val="99"/>
    <w:semiHidden/>
    <w:unhideWhenUsed/>
    <w:rsid w:val="00361EB9"/>
  </w:style>
  <w:style w:type="numbering" w:customStyle="1" w:styleId="1130">
    <w:name w:val="Нет списка113"/>
    <w:next w:val="a2"/>
    <w:uiPriority w:val="99"/>
    <w:semiHidden/>
    <w:unhideWhenUsed/>
    <w:rsid w:val="00361EB9"/>
  </w:style>
  <w:style w:type="numbering" w:customStyle="1" w:styleId="520">
    <w:name w:val="Нет списка52"/>
    <w:next w:val="a2"/>
    <w:uiPriority w:val="99"/>
    <w:semiHidden/>
    <w:unhideWhenUsed/>
    <w:rsid w:val="00361EB9"/>
  </w:style>
  <w:style w:type="numbering" w:customStyle="1" w:styleId="1220">
    <w:name w:val="Нет списка122"/>
    <w:next w:val="a2"/>
    <w:uiPriority w:val="99"/>
    <w:semiHidden/>
    <w:unhideWhenUsed/>
    <w:rsid w:val="00361EB9"/>
  </w:style>
  <w:style w:type="numbering" w:customStyle="1" w:styleId="11111113">
    <w:name w:val="1 / 1.1 / 1.1.113"/>
    <w:basedOn w:val="a2"/>
    <w:next w:val="111111"/>
    <w:rsid w:val="00361EB9"/>
  </w:style>
  <w:style w:type="numbering" w:customStyle="1" w:styleId="1111114">
    <w:name w:val="1 / 1.1 / 1.1.14"/>
    <w:basedOn w:val="a2"/>
    <w:next w:val="111111"/>
    <w:rsid w:val="00361EB9"/>
  </w:style>
  <w:style w:type="numbering" w:customStyle="1" w:styleId="95">
    <w:name w:val="Нет списка9"/>
    <w:next w:val="a2"/>
    <w:uiPriority w:val="99"/>
    <w:semiHidden/>
    <w:unhideWhenUsed/>
    <w:rsid w:val="00361EB9"/>
  </w:style>
  <w:style w:type="numbering" w:customStyle="1" w:styleId="106">
    <w:name w:val="Нет списка10"/>
    <w:next w:val="a2"/>
    <w:uiPriority w:val="99"/>
    <w:semiHidden/>
    <w:unhideWhenUsed/>
    <w:rsid w:val="00361EB9"/>
  </w:style>
  <w:style w:type="numbering" w:customStyle="1" w:styleId="151">
    <w:name w:val="Нет списка15"/>
    <w:next w:val="a2"/>
    <w:semiHidden/>
    <w:rsid w:val="00361EB9"/>
  </w:style>
  <w:style w:type="table" w:customStyle="1" w:styleId="331">
    <w:name w:val="Объемная таблица 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">
    <w:name w:val="HTA Tabellengitternetz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0">
    <w:name w:val="Нет списка114"/>
    <w:next w:val="a2"/>
    <w:semiHidden/>
    <w:rsid w:val="00361EB9"/>
  </w:style>
  <w:style w:type="numbering" w:customStyle="1" w:styleId="232">
    <w:name w:val="Нет списка23"/>
    <w:next w:val="a2"/>
    <w:uiPriority w:val="99"/>
    <w:semiHidden/>
    <w:unhideWhenUsed/>
    <w:rsid w:val="00361EB9"/>
  </w:style>
  <w:style w:type="numbering" w:customStyle="1" w:styleId="332">
    <w:name w:val="Нет списка33"/>
    <w:next w:val="a2"/>
    <w:uiPriority w:val="99"/>
    <w:semiHidden/>
    <w:unhideWhenUsed/>
    <w:rsid w:val="00361EB9"/>
  </w:style>
  <w:style w:type="numbering" w:customStyle="1" w:styleId="431">
    <w:name w:val="Нет списка43"/>
    <w:next w:val="a2"/>
    <w:uiPriority w:val="99"/>
    <w:semiHidden/>
    <w:unhideWhenUsed/>
    <w:rsid w:val="00361EB9"/>
  </w:style>
  <w:style w:type="numbering" w:customStyle="1" w:styleId="11111">
    <w:name w:val="Нет списка11111"/>
    <w:next w:val="a2"/>
    <w:uiPriority w:val="99"/>
    <w:semiHidden/>
    <w:unhideWhenUsed/>
    <w:rsid w:val="00361EB9"/>
  </w:style>
  <w:style w:type="numbering" w:customStyle="1" w:styleId="530">
    <w:name w:val="Нет списка53"/>
    <w:next w:val="a2"/>
    <w:uiPriority w:val="99"/>
    <w:semiHidden/>
    <w:unhideWhenUsed/>
    <w:rsid w:val="00361EB9"/>
  </w:style>
  <w:style w:type="numbering" w:customStyle="1" w:styleId="1230">
    <w:name w:val="Нет списка123"/>
    <w:next w:val="a2"/>
    <w:uiPriority w:val="99"/>
    <w:semiHidden/>
    <w:unhideWhenUsed/>
    <w:rsid w:val="00361EB9"/>
  </w:style>
  <w:style w:type="numbering" w:customStyle="1" w:styleId="610">
    <w:name w:val="Нет списка61"/>
    <w:next w:val="a2"/>
    <w:uiPriority w:val="99"/>
    <w:semiHidden/>
    <w:unhideWhenUsed/>
    <w:rsid w:val="00361EB9"/>
  </w:style>
  <w:style w:type="numbering" w:customStyle="1" w:styleId="711">
    <w:name w:val="Нет списка71"/>
    <w:next w:val="a2"/>
    <w:semiHidden/>
    <w:rsid w:val="00361EB9"/>
  </w:style>
  <w:style w:type="table" w:customStyle="1" w:styleId="3110">
    <w:name w:val="Объемная таблица 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">
    <w:name w:val="HTA Tabellengitternetz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">
    <w:name w:val="Нет списка131"/>
    <w:next w:val="a2"/>
    <w:semiHidden/>
    <w:rsid w:val="00361EB9"/>
  </w:style>
  <w:style w:type="numbering" w:customStyle="1" w:styleId="111111111">
    <w:name w:val="1 / 1.1 / 1.1.1111"/>
    <w:basedOn w:val="a2"/>
    <w:next w:val="111111"/>
    <w:rsid w:val="00361EB9"/>
  </w:style>
  <w:style w:type="numbering" w:customStyle="1" w:styleId="11111121">
    <w:name w:val="1 / 1.1 / 1.1.121"/>
    <w:basedOn w:val="a2"/>
    <w:next w:val="111111"/>
    <w:rsid w:val="00361EB9"/>
  </w:style>
  <w:style w:type="numbering" w:customStyle="1" w:styleId="2110">
    <w:name w:val="Нет списка211"/>
    <w:next w:val="a2"/>
    <w:uiPriority w:val="99"/>
    <w:semiHidden/>
    <w:unhideWhenUsed/>
    <w:rsid w:val="00361EB9"/>
  </w:style>
  <w:style w:type="numbering" w:customStyle="1" w:styleId="3111">
    <w:name w:val="Нет списка311"/>
    <w:next w:val="a2"/>
    <w:uiPriority w:val="99"/>
    <w:semiHidden/>
    <w:unhideWhenUsed/>
    <w:rsid w:val="00361EB9"/>
  </w:style>
  <w:style w:type="numbering" w:customStyle="1" w:styleId="4110">
    <w:name w:val="Нет списка411"/>
    <w:next w:val="a2"/>
    <w:uiPriority w:val="99"/>
    <w:semiHidden/>
    <w:unhideWhenUsed/>
    <w:rsid w:val="00361EB9"/>
  </w:style>
  <w:style w:type="numbering" w:customStyle="1" w:styleId="1121">
    <w:name w:val="Нет списка1121"/>
    <w:next w:val="a2"/>
    <w:uiPriority w:val="99"/>
    <w:semiHidden/>
    <w:unhideWhenUsed/>
    <w:rsid w:val="00361EB9"/>
  </w:style>
  <w:style w:type="numbering" w:customStyle="1" w:styleId="511">
    <w:name w:val="Нет списка511"/>
    <w:next w:val="a2"/>
    <w:uiPriority w:val="99"/>
    <w:semiHidden/>
    <w:unhideWhenUsed/>
    <w:rsid w:val="00361EB9"/>
  </w:style>
  <w:style w:type="numbering" w:customStyle="1" w:styleId="1211">
    <w:name w:val="Нет списка1211"/>
    <w:next w:val="a2"/>
    <w:uiPriority w:val="99"/>
    <w:semiHidden/>
    <w:unhideWhenUsed/>
    <w:rsid w:val="00361EB9"/>
  </w:style>
  <w:style w:type="numbering" w:customStyle="1" w:styleId="810">
    <w:name w:val="Нет списка81"/>
    <w:next w:val="a2"/>
    <w:semiHidden/>
    <w:rsid w:val="00361EB9"/>
  </w:style>
  <w:style w:type="table" w:customStyle="1" w:styleId="3210">
    <w:name w:val="Объемная таблица 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">
    <w:name w:val="HTA Tabellengitternetz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0">
    <w:name w:val="Нет списка141"/>
    <w:next w:val="a2"/>
    <w:semiHidden/>
    <w:rsid w:val="00361EB9"/>
  </w:style>
  <w:style w:type="numbering" w:customStyle="1" w:styleId="111111121">
    <w:name w:val="1 / 1.1 / 1.1.1121"/>
    <w:basedOn w:val="a2"/>
    <w:next w:val="111111"/>
    <w:rsid w:val="00361EB9"/>
  </w:style>
  <w:style w:type="numbering" w:customStyle="1" w:styleId="11111131">
    <w:name w:val="1 / 1.1 / 1.1.131"/>
    <w:basedOn w:val="a2"/>
    <w:next w:val="111111"/>
    <w:rsid w:val="00361EB9"/>
  </w:style>
  <w:style w:type="numbering" w:customStyle="1" w:styleId="2210">
    <w:name w:val="Нет списка221"/>
    <w:next w:val="a2"/>
    <w:uiPriority w:val="99"/>
    <w:semiHidden/>
    <w:unhideWhenUsed/>
    <w:rsid w:val="00361EB9"/>
  </w:style>
  <w:style w:type="numbering" w:customStyle="1" w:styleId="3211">
    <w:name w:val="Нет списка321"/>
    <w:next w:val="a2"/>
    <w:uiPriority w:val="99"/>
    <w:semiHidden/>
    <w:unhideWhenUsed/>
    <w:rsid w:val="00361EB9"/>
  </w:style>
  <w:style w:type="numbering" w:customStyle="1" w:styleId="4210">
    <w:name w:val="Нет списка421"/>
    <w:next w:val="a2"/>
    <w:uiPriority w:val="99"/>
    <w:semiHidden/>
    <w:unhideWhenUsed/>
    <w:rsid w:val="00361EB9"/>
  </w:style>
  <w:style w:type="numbering" w:customStyle="1" w:styleId="1131">
    <w:name w:val="Нет списка1131"/>
    <w:next w:val="a2"/>
    <w:uiPriority w:val="99"/>
    <w:semiHidden/>
    <w:unhideWhenUsed/>
    <w:rsid w:val="00361EB9"/>
  </w:style>
  <w:style w:type="numbering" w:customStyle="1" w:styleId="521">
    <w:name w:val="Нет списка521"/>
    <w:next w:val="a2"/>
    <w:uiPriority w:val="99"/>
    <w:semiHidden/>
    <w:unhideWhenUsed/>
    <w:rsid w:val="00361EB9"/>
  </w:style>
  <w:style w:type="numbering" w:customStyle="1" w:styleId="1221">
    <w:name w:val="Нет списка1221"/>
    <w:next w:val="a2"/>
    <w:uiPriority w:val="99"/>
    <w:semiHidden/>
    <w:unhideWhenUsed/>
    <w:rsid w:val="00361EB9"/>
  </w:style>
  <w:style w:type="numbering" w:customStyle="1" w:styleId="111111131">
    <w:name w:val="1 / 1.1 / 1.1.1131"/>
    <w:basedOn w:val="a2"/>
    <w:next w:val="111111"/>
    <w:rsid w:val="00361EB9"/>
  </w:style>
  <w:style w:type="numbering" w:customStyle="1" w:styleId="11111141">
    <w:name w:val="1 / 1.1 / 1.1.141"/>
    <w:basedOn w:val="a2"/>
    <w:next w:val="111111"/>
    <w:rsid w:val="00361EB9"/>
  </w:style>
  <w:style w:type="numbering" w:customStyle="1" w:styleId="161">
    <w:name w:val="Нет списка16"/>
    <w:next w:val="a2"/>
    <w:uiPriority w:val="99"/>
    <w:semiHidden/>
    <w:unhideWhenUsed/>
    <w:rsid w:val="00361EB9"/>
  </w:style>
  <w:style w:type="numbering" w:customStyle="1" w:styleId="171">
    <w:name w:val="Нет списка17"/>
    <w:next w:val="a2"/>
    <w:semiHidden/>
    <w:rsid w:val="00361EB9"/>
  </w:style>
  <w:style w:type="table" w:customStyle="1" w:styleId="341">
    <w:name w:val="Объемная таблица 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">
    <w:name w:val="HTA Tabellengitternetz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semiHidden/>
    <w:rsid w:val="00361EB9"/>
  </w:style>
  <w:style w:type="numbering" w:customStyle="1" w:styleId="242">
    <w:name w:val="Нет списка24"/>
    <w:next w:val="a2"/>
    <w:uiPriority w:val="99"/>
    <w:semiHidden/>
    <w:unhideWhenUsed/>
    <w:rsid w:val="00361EB9"/>
  </w:style>
  <w:style w:type="numbering" w:customStyle="1" w:styleId="342">
    <w:name w:val="Нет списка34"/>
    <w:next w:val="a2"/>
    <w:uiPriority w:val="99"/>
    <w:semiHidden/>
    <w:unhideWhenUsed/>
    <w:rsid w:val="00361EB9"/>
  </w:style>
  <w:style w:type="numbering" w:customStyle="1" w:styleId="441">
    <w:name w:val="Нет списка44"/>
    <w:next w:val="a2"/>
    <w:uiPriority w:val="99"/>
    <w:semiHidden/>
    <w:unhideWhenUsed/>
    <w:rsid w:val="00361EB9"/>
  </w:style>
  <w:style w:type="numbering" w:customStyle="1" w:styleId="1112">
    <w:name w:val="Нет списка1112"/>
    <w:next w:val="a2"/>
    <w:uiPriority w:val="99"/>
    <w:semiHidden/>
    <w:unhideWhenUsed/>
    <w:rsid w:val="00361EB9"/>
  </w:style>
  <w:style w:type="numbering" w:customStyle="1" w:styleId="540">
    <w:name w:val="Нет списка54"/>
    <w:next w:val="a2"/>
    <w:uiPriority w:val="99"/>
    <w:semiHidden/>
    <w:unhideWhenUsed/>
    <w:rsid w:val="00361EB9"/>
  </w:style>
  <w:style w:type="numbering" w:customStyle="1" w:styleId="124">
    <w:name w:val="Нет списка124"/>
    <w:next w:val="a2"/>
    <w:uiPriority w:val="99"/>
    <w:semiHidden/>
    <w:unhideWhenUsed/>
    <w:rsid w:val="00361EB9"/>
  </w:style>
  <w:style w:type="numbering" w:customStyle="1" w:styleId="620">
    <w:name w:val="Нет списка62"/>
    <w:next w:val="a2"/>
    <w:uiPriority w:val="99"/>
    <w:semiHidden/>
    <w:unhideWhenUsed/>
    <w:rsid w:val="00361EB9"/>
  </w:style>
  <w:style w:type="numbering" w:customStyle="1" w:styleId="720">
    <w:name w:val="Нет списка72"/>
    <w:next w:val="a2"/>
    <w:semiHidden/>
    <w:rsid w:val="00361EB9"/>
  </w:style>
  <w:style w:type="table" w:customStyle="1" w:styleId="3120">
    <w:name w:val="Объемная таблица 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">
    <w:name w:val="HTA Tabellengitternetz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0">
    <w:name w:val="Нет списка132"/>
    <w:next w:val="a2"/>
    <w:semiHidden/>
    <w:rsid w:val="00361EB9"/>
  </w:style>
  <w:style w:type="numbering" w:customStyle="1" w:styleId="111111112">
    <w:name w:val="1 / 1.1 / 1.1.1112"/>
    <w:basedOn w:val="a2"/>
    <w:next w:val="111111"/>
    <w:rsid w:val="00361EB9"/>
  </w:style>
  <w:style w:type="numbering" w:customStyle="1" w:styleId="11111122">
    <w:name w:val="1 / 1.1 / 1.1.122"/>
    <w:basedOn w:val="a2"/>
    <w:next w:val="111111"/>
    <w:rsid w:val="00361EB9"/>
  </w:style>
  <w:style w:type="numbering" w:customStyle="1" w:styleId="2120">
    <w:name w:val="Нет списка212"/>
    <w:next w:val="a2"/>
    <w:uiPriority w:val="99"/>
    <w:semiHidden/>
    <w:unhideWhenUsed/>
    <w:rsid w:val="00361EB9"/>
  </w:style>
  <w:style w:type="numbering" w:customStyle="1" w:styleId="3121">
    <w:name w:val="Нет списка312"/>
    <w:next w:val="a2"/>
    <w:uiPriority w:val="99"/>
    <w:semiHidden/>
    <w:unhideWhenUsed/>
    <w:rsid w:val="00361EB9"/>
  </w:style>
  <w:style w:type="numbering" w:customStyle="1" w:styleId="412">
    <w:name w:val="Нет списка412"/>
    <w:next w:val="a2"/>
    <w:uiPriority w:val="99"/>
    <w:semiHidden/>
    <w:unhideWhenUsed/>
    <w:rsid w:val="00361EB9"/>
  </w:style>
  <w:style w:type="numbering" w:customStyle="1" w:styleId="1122">
    <w:name w:val="Нет списка1122"/>
    <w:next w:val="a2"/>
    <w:uiPriority w:val="99"/>
    <w:semiHidden/>
    <w:unhideWhenUsed/>
    <w:rsid w:val="00361EB9"/>
  </w:style>
  <w:style w:type="numbering" w:customStyle="1" w:styleId="512">
    <w:name w:val="Нет списка512"/>
    <w:next w:val="a2"/>
    <w:uiPriority w:val="99"/>
    <w:semiHidden/>
    <w:unhideWhenUsed/>
    <w:rsid w:val="00361EB9"/>
  </w:style>
  <w:style w:type="numbering" w:customStyle="1" w:styleId="1212">
    <w:name w:val="Нет списка1212"/>
    <w:next w:val="a2"/>
    <w:uiPriority w:val="99"/>
    <w:semiHidden/>
    <w:unhideWhenUsed/>
    <w:rsid w:val="00361EB9"/>
  </w:style>
  <w:style w:type="numbering" w:customStyle="1" w:styleId="820">
    <w:name w:val="Нет списка82"/>
    <w:next w:val="a2"/>
    <w:semiHidden/>
    <w:rsid w:val="00361EB9"/>
  </w:style>
  <w:style w:type="table" w:customStyle="1" w:styleId="3220">
    <w:name w:val="Объемная таблица 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">
    <w:name w:val="HTA Tabellengitternetz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0">
    <w:name w:val="Нет списка142"/>
    <w:next w:val="a2"/>
    <w:semiHidden/>
    <w:rsid w:val="00361EB9"/>
  </w:style>
  <w:style w:type="numbering" w:customStyle="1" w:styleId="111111122">
    <w:name w:val="1 / 1.1 / 1.1.1122"/>
    <w:basedOn w:val="a2"/>
    <w:next w:val="111111"/>
    <w:rsid w:val="00361EB9"/>
  </w:style>
  <w:style w:type="numbering" w:customStyle="1" w:styleId="11111132">
    <w:name w:val="1 / 1.1 / 1.1.132"/>
    <w:basedOn w:val="a2"/>
    <w:next w:val="111111"/>
    <w:rsid w:val="00361EB9"/>
  </w:style>
  <w:style w:type="numbering" w:customStyle="1" w:styleId="2220">
    <w:name w:val="Нет списка222"/>
    <w:next w:val="a2"/>
    <w:uiPriority w:val="99"/>
    <w:semiHidden/>
    <w:unhideWhenUsed/>
    <w:rsid w:val="00361EB9"/>
  </w:style>
  <w:style w:type="numbering" w:customStyle="1" w:styleId="3221">
    <w:name w:val="Нет списка322"/>
    <w:next w:val="a2"/>
    <w:uiPriority w:val="99"/>
    <w:semiHidden/>
    <w:unhideWhenUsed/>
    <w:rsid w:val="00361EB9"/>
  </w:style>
  <w:style w:type="numbering" w:customStyle="1" w:styleId="422">
    <w:name w:val="Нет списка422"/>
    <w:next w:val="a2"/>
    <w:uiPriority w:val="99"/>
    <w:semiHidden/>
    <w:unhideWhenUsed/>
    <w:rsid w:val="00361EB9"/>
  </w:style>
  <w:style w:type="numbering" w:customStyle="1" w:styleId="1132">
    <w:name w:val="Нет списка1132"/>
    <w:next w:val="a2"/>
    <w:uiPriority w:val="99"/>
    <w:semiHidden/>
    <w:unhideWhenUsed/>
    <w:rsid w:val="00361EB9"/>
  </w:style>
  <w:style w:type="numbering" w:customStyle="1" w:styleId="522">
    <w:name w:val="Нет списка522"/>
    <w:next w:val="a2"/>
    <w:uiPriority w:val="99"/>
    <w:semiHidden/>
    <w:unhideWhenUsed/>
    <w:rsid w:val="00361EB9"/>
  </w:style>
  <w:style w:type="numbering" w:customStyle="1" w:styleId="1222">
    <w:name w:val="Нет списка1222"/>
    <w:next w:val="a2"/>
    <w:uiPriority w:val="99"/>
    <w:semiHidden/>
    <w:unhideWhenUsed/>
    <w:rsid w:val="00361EB9"/>
  </w:style>
  <w:style w:type="numbering" w:customStyle="1" w:styleId="111111132">
    <w:name w:val="1 / 1.1 / 1.1.1132"/>
    <w:basedOn w:val="a2"/>
    <w:next w:val="111111"/>
    <w:rsid w:val="00361EB9"/>
  </w:style>
  <w:style w:type="numbering" w:customStyle="1" w:styleId="11111142">
    <w:name w:val="1 / 1.1 / 1.1.142"/>
    <w:basedOn w:val="a2"/>
    <w:next w:val="111111"/>
    <w:rsid w:val="00361EB9"/>
  </w:style>
  <w:style w:type="numbering" w:customStyle="1" w:styleId="181">
    <w:name w:val="Нет списка18"/>
    <w:next w:val="a2"/>
    <w:uiPriority w:val="99"/>
    <w:semiHidden/>
    <w:unhideWhenUsed/>
    <w:rsid w:val="00361EB9"/>
  </w:style>
  <w:style w:type="numbering" w:customStyle="1" w:styleId="191">
    <w:name w:val="Нет списка19"/>
    <w:next w:val="a2"/>
    <w:semiHidden/>
    <w:rsid w:val="00361EB9"/>
  </w:style>
  <w:style w:type="table" w:customStyle="1" w:styleId="351">
    <w:name w:val="Объемная таблица 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">
    <w:name w:val="HTA Tabellengitternetz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semiHidden/>
    <w:rsid w:val="00361EB9"/>
  </w:style>
  <w:style w:type="numbering" w:customStyle="1" w:styleId="251">
    <w:name w:val="Нет списка25"/>
    <w:next w:val="a2"/>
    <w:uiPriority w:val="99"/>
    <w:semiHidden/>
    <w:unhideWhenUsed/>
    <w:rsid w:val="00361EB9"/>
  </w:style>
  <w:style w:type="numbering" w:customStyle="1" w:styleId="352">
    <w:name w:val="Нет списка35"/>
    <w:next w:val="a2"/>
    <w:uiPriority w:val="99"/>
    <w:semiHidden/>
    <w:unhideWhenUsed/>
    <w:rsid w:val="00361EB9"/>
  </w:style>
  <w:style w:type="numbering" w:customStyle="1" w:styleId="450">
    <w:name w:val="Нет списка45"/>
    <w:next w:val="a2"/>
    <w:uiPriority w:val="99"/>
    <w:semiHidden/>
    <w:unhideWhenUsed/>
    <w:rsid w:val="00361EB9"/>
  </w:style>
  <w:style w:type="numbering" w:customStyle="1" w:styleId="1113">
    <w:name w:val="Нет списка1113"/>
    <w:next w:val="a2"/>
    <w:uiPriority w:val="99"/>
    <w:semiHidden/>
    <w:unhideWhenUsed/>
    <w:rsid w:val="00361EB9"/>
  </w:style>
  <w:style w:type="numbering" w:customStyle="1" w:styleId="55">
    <w:name w:val="Нет списка55"/>
    <w:next w:val="a2"/>
    <w:uiPriority w:val="99"/>
    <w:semiHidden/>
    <w:unhideWhenUsed/>
    <w:rsid w:val="00361EB9"/>
  </w:style>
  <w:style w:type="numbering" w:customStyle="1" w:styleId="125">
    <w:name w:val="Нет списка125"/>
    <w:next w:val="a2"/>
    <w:uiPriority w:val="99"/>
    <w:semiHidden/>
    <w:unhideWhenUsed/>
    <w:rsid w:val="00361EB9"/>
  </w:style>
  <w:style w:type="numbering" w:customStyle="1" w:styleId="630">
    <w:name w:val="Нет списка63"/>
    <w:next w:val="a2"/>
    <w:uiPriority w:val="99"/>
    <w:semiHidden/>
    <w:unhideWhenUsed/>
    <w:rsid w:val="00361EB9"/>
  </w:style>
  <w:style w:type="numbering" w:customStyle="1" w:styleId="730">
    <w:name w:val="Нет списка73"/>
    <w:next w:val="a2"/>
    <w:semiHidden/>
    <w:rsid w:val="00361EB9"/>
  </w:style>
  <w:style w:type="table" w:customStyle="1" w:styleId="3130">
    <w:name w:val="Объемная таблица 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">
    <w:name w:val="HTA Tabellengitternetz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">
    <w:name w:val="Нет списка133"/>
    <w:next w:val="a2"/>
    <w:semiHidden/>
    <w:rsid w:val="00361EB9"/>
  </w:style>
  <w:style w:type="numbering" w:customStyle="1" w:styleId="111111113">
    <w:name w:val="1 / 1.1 / 1.1.1113"/>
    <w:basedOn w:val="a2"/>
    <w:next w:val="111111"/>
    <w:rsid w:val="00361EB9"/>
  </w:style>
  <w:style w:type="numbering" w:customStyle="1" w:styleId="11111123">
    <w:name w:val="1 / 1.1 / 1.1.123"/>
    <w:basedOn w:val="a2"/>
    <w:next w:val="111111"/>
    <w:rsid w:val="00361EB9"/>
  </w:style>
  <w:style w:type="numbering" w:customStyle="1" w:styleId="2130">
    <w:name w:val="Нет списка213"/>
    <w:next w:val="a2"/>
    <w:uiPriority w:val="99"/>
    <w:semiHidden/>
    <w:unhideWhenUsed/>
    <w:rsid w:val="00361EB9"/>
  </w:style>
  <w:style w:type="numbering" w:customStyle="1" w:styleId="3131">
    <w:name w:val="Нет списка313"/>
    <w:next w:val="a2"/>
    <w:uiPriority w:val="99"/>
    <w:semiHidden/>
    <w:unhideWhenUsed/>
    <w:rsid w:val="00361EB9"/>
  </w:style>
  <w:style w:type="numbering" w:customStyle="1" w:styleId="413">
    <w:name w:val="Нет списка413"/>
    <w:next w:val="a2"/>
    <w:uiPriority w:val="99"/>
    <w:semiHidden/>
    <w:unhideWhenUsed/>
    <w:rsid w:val="00361EB9"/>
  </w:style>
  <w:style w:type="numbering" w:customStyle="1" w:styleId="1123">
    <w:name w:val="Нет списка1123"/>
    <w:next w:val="a2"/>
    <w:uiPriority w:val="99"/>
    <w:semiHidden/>
    <w:unhideWhenUsed/>
    <w:rsid w:val="00361EB9"/>
  </w:style>
  <w:style w:type="numbering" w:customStyle="1" w:styleId="513">
    <w:name w:val="Нет списка513"/>
    <w:next w:val="a2"/>
    <w:uiPriority w:val="99"/>
    <w:semiHidden/>
    <w:unhideWhenUsed/>
    <w:rsid w:val="00361EB9"/>
  </w:style>
  <w:style w:type="numbering" w:customStyle="1" w:styleId="1213">
    <w:name w:val="Нет списка1213"/>
    <w:next w:val="a2"/>
    <w:uiPriority w:val="99"/>
    <w:semiHidden/>
    <w:unhideWhenUsed/>
    <w:rsid w:val="00361EB9"/>
  </w:style>
  <w:style w:type="numbering" w:customStyle="1" w:styleId="830">
    <w:name w:val="Нет списка83"/>
    <w:next w:val="a2"/>
    <w:semiHidden/>
    <w:rsid w:val="00361EB9"/>
  </w:style>
  <w:style w:type="table" w:customStyle="1" w:styleId="3230">
    <w:name w:val="Объемная таблица 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">
    <w:name w:val="HTA Tabellengitternetz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">
    <w:name w:val="Нет списка143"/>
    <w:next w:val="a2"/>
    <w:semiHidden/>
    <w:rsid w:val="00361EB9"/>
  </w:style>
  <w:style w:type="numbering" w:customStyle="1" w:styleId="111111123">
    <w:name w:val="1 / 1.1 / 1.1.1123"/>
    <w:basedOn w:val="a2"/>
    <w:next w:val="111111"/>
    <w:rsid w:val="00361EB9"/>
  </w:style>
  <w:style w:type="numbering" w:customStyle="1" w:styleId="11111133">
    <w:name w:val="1 / 1.1 / 1.1.133"/>
    <w:basedOn w:val="a2"/>
    <w:next w:val="111111"/>
    <w:rsid w:val="00361EB9"/>
  </w:style>
  <w:style w:type="numbering" w:customStyle="1" w:styleId="2230">
    <w:name w:val="Нет списка223"/>
    <w:next w:val="a2"/>
    <w:uiPriority w:val="99"/>
    <w:semiHidden/>
    <w:unhideWhenUsed/>
    <w:rsid w:val="00361EB9"/>
  </w:style>
  <w:style w:type="numbering" w:customStyle="1" w:styleId="3231">
    <w:name w:val="Нет списка323"/>
    <w:next w:val="a2"/>
    <w:uiPriority w:val="99"/>
    <w:semiHidden/>
    <w:unhideWhenUsed/>
    <w:rsid w:val="00361EB9"/>
  </w:style>
  <w:style w:type="numbering" w:customStyle="1" w:styleId="423">
    <w:name w:val="Нет списка423"/>
    <w:next w:val="a2"/>
    <w:uiPriority w:val="99"/>
    <w:semiHidden/>
    <w:unhideWhenUsed/>
    <w:rsid w:val="00361EB9"/>
  </w:style>
  <w:style w:type="numbering" w:customStyle="1" w:styleId="1133">
    <w:name w:val="Нет списка1133"/>
    <w:next w:val="a2"/>
    <w:uiPriority w:val="99"/>
    <w:semiHidden/>
    <w:unhideWhenUsed/>
    <w:rsid w:val="00361EB9"/>
  </w:style>
  <w:style w:type="numbering" w:customStyle="1" w:styleId="523">
    <w:name w:val="Нет списка523"/>
    <w:next w:val="a2"/>
    <w:uiPriority w:val="99"/>
    <w:semiHidden/>
    <w:unhideWhenUsed/>
    <w:rsid w:val="00361EB9"/>
  </w:style>
  <w:style w:type="numbering" w:customStyle="1" w:styleId="1223">
    <w:name w:val="Нет списка1223"/>
    <w:next w:val="a2"/>
    <w:uiPriority w:val="99"/>
    <w:semiHidden/>
    <w:unhideWhenUsed/>
    <w:rsid w:val="00361EB9"/>
  </w:style>
  <w:style w:type="numbering" w:customStyle="1" w:styleId="111111133">
    <w:name w:val="1 / 1.1 / 1.1.1133"/>
    <w:basedOn w:val="a2"/>
    <w:next w:val="111111"/>
    <w:rsid w:val="00361EB9"/>
  </w:style>
  <w:style w:type="numbering" w:customStyle="1" w:styleId="11111143">
    <w:name w:val="1 / 1.1 / 1.1.143"/>
    <w:basedOn w:val="a2"/>
    <w:next w:val="111111"/>
    <w:rsid w:val="00361EB9"/>
  </w:style>
  <w:style w:type="character" w:customStyle="1" w:styleId="BodytextCourierNew">
    <w:name w:val="Body text + Courier New"/>
    <w:aliases w:val="8 pt,Spacing 0 pt"/>
    <w:uiPriority w:val="99"/>
    <w:rsid w:val="00361EB9"/>
    <w:rPr>
      <w:rFonts w:ascii="Courier New" w:hAnsi="Courier New" w:cs="Courier New"/>
      <w:color w:val="000000"/>
      <w:spacing w:val="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FontStyle26">
    <w:name w:val="Font Style26"/>
    <w:uiPriority w:val="99"/>
    <w:rsid w:val="00361EB9"/>
    <w:rPr>
      <w:rFonts w:ascii="Bookman Old Style" w:hAnsi="Bookman Old Style" w:cs="Bookman Old Style"/>
      <w:sz w:val="22"/>
      <w:szCs w:val="22"/>
    </w:rPr>
  </w:style>
  <w:style w:type="character" w:customStyle="1" w:styleId="FontStyle12">
    <w:name w:val="Font Style12"/>
    <w:uiPriority w:val="99"/>
    <w:rsid w:val="00361EB9"/>
    <w:rPr>
      <w:rFonts w:ascii="Arial" w:hAnsi="Arial" w:cs="Arial"/>
      <w:b/>
      <w:bCs/>
      <w:sz w:val="18"/>
      <w:szCs w:val="18"/>
    </w:rPr>
  </w:style>
  <w:style w:type="paragraph" w:styleId="afffffff8">
    <w:name w:val="Revision"/>
    <w:hidden/>
    <w:uiPriority w:val="99"/>
    <w:semiHidden/>
    <w:rsid w:val="00361EB9"/>
    <w:pPr>
      <w:spacing w:after="0" w:line="240" w:lineRule="auto"/>
    </w:pPr>
    <w:rPr>
      <w:rFonts w:ascii="Arial" w:eastAsia="Calibri" w:hAnsi="Arial" w:cs="Times New Roman"/>
    </w:rPr>
  </w:style>
  <w:style w:type="character" w:customStyle="1" w:styleId="apple-converted-space">
    <w:name w:val="apple-converted-space"/>
    <w:rsid w:val="00361EB9"/>
  </w:style>
  <w:style w:type="numbering" w:customStyle="1" w:styleId="201">
    <w:name w:val="Нет списка20"/>
    <w:next w:val="a2"/>
    <w:uiPriority w:val="99"/>
    <w:semiHidden/>
    <w:unhideWhenUsed/>
    <w:rsid w:val="00361EB9"/>
  </w:style>
  <w:style w:type="numbering" w:customStyle="1" w:styleId="1102">
    <w:name w:val="Нет списка110"/>
    <w:next w:val="a2"/>
    <w:semiHidden/>
    <w:rsid w:val="00361EB9"/>
  </w:style>
  <w:style w:type="table" w:customStyle="1" w:styleId="361">
    <w:name w:val="Объемная таблица 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">
    <w:name w:val="HTA Tabellengitternetz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">
    <w:name w:val="Нет списка117"/>
    <w:next w:val="a2"/>
    <w:semiHidden/>
    <w:rsid w:val="00361EB9"/>
  </w:style>
  <w:style w:type="numbering" w:customStyle="1" w:styleId="261">
    <w:name w:val="Нет списка26"/>
    <w:next w:val="a2"/>
    <w:uiPriority w:val="99"/>
    <w:semiHidden/>
    <w:unhideWhenUsed/>
    <w:rsid w:val="00361EB9"/>
  </w:style>
  <w:style w:type="numbering" w:customStyle="1" w:styleId="362">
    <w:name w:val="Нет списка36"/>
    <w:next w:val="a2"/>
    <w:uiPriority w:val="99"/>
    <w:semiHidden/>
    <w:unhideWhenUsed/>
    <w:rsid w:val="00361EB9"/>
  </w:style>
  <w:style w:type="numbering" w:customStyle="1" w:styleId="46">
    <w:name w:val="Нет списка46"/>
    <w:next w:val="a2"/>
    <w:uiPriority w:val="99"/>
    <w:semiHidden/>
    <w:unhideWhenUsed/>
    <w:rsid w:val="00361EB9"/>
  </w:style>
  <w:style w:type="numbering" w:customStyle="1" w:styleId="1114">
    <w:name w:val="Нет списка1114"/>
    <w:next w:val="a2"/>
    <w:uiPriority w:val="99"/>
    <w:semiHidden/>
    <w:unhideWhenUsed/>
    <w:rsid w:val="00361EB9"/>
  </w:style>
  <w:style w:type="numbering" w:customStyle="1" w:styleId="56">
    <w:name w:val="Нет списка56"/>
    <w:next w:val="a2"/>
    <w:uiPriority w:val="99"/>
    <w:semiHidden/>
    <w:unhideWhenUsed/>
    <w:rsid w:val="00361EB9"/>
  </w:style>
  <w:style w:type="numbering" w:customStyle="1" w:styleId="126">
    <w:name w:val="Нет списка126"/>
    <w:next w:val="a2"/>
    <w:uiPriority w:val="99"/>
    <w:semiHidden/>
    <w:unhideWhenUsed/>
    <w:rsid w:val="00361EB9"/>
  </w:style>
  <w:style w:type="numbering" w:customStyle="1" w:styleId="640">
    <w:name w:val="Нет списка64"/>
    <w:next w:val="a2"/>
    <w:uiPriority w:val="99"/>
    <w:semiHidden/>
    <w:unhideWhenUsed/>
    <w:rsid w:val="00361EB9"/>
  </w:style>
  <w:style w:type="numbering" w:customStyle="1" w:styleId="740">
    <w:name w:val="Нет списка74"/>
    <w:next w:val="a2"/>
    <w:semiHidden/>
    <w:rsid w:val="00361EB9"/>
  </w:style>
  <w:style w:type="table" w:customStyle="1" w:styleId="314">
    <w:name w:val="Объемная таблица 3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">
    <w:name w:val="HTA Tabellengitternetz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">
    <w:name w:val="Нет списка134"/>
    <w:next w:val="a2"/>
    <w:semiHidden/>
    <w:rsid w:val="00361EB9"/>
  </w:style>
  <w:style w:type="numbering" w:customStyle="1" w:styleId="111111114">
    <w:name w:val="1 / 1.1 / 1.1.1114"/>
    <w:basedOn w:val="a2"/>
    <w:next w:val="111111"/>
    <w:rsid w:val="00361EB9"/>
  </w:style>
  <w:style w:type="numbering" w:customStyle="1" w:styleId="11111124">
    <w:name w:val="1 / 1.1 / 1.1.124"/>
    <w:basedOn w:val="a2"/>
    <w:next w:val="111111"/>
    <w:rsid w:val="00361EB9"/>
  </w:style>
  <w:style w:type="numbering" w:customStyle="1" w:styleId="2140">
    <w:name w:val="Нет списка214"/>
    <w:next w:val="a2"/>
    <w:uiPriority w:val="99"/>
    <w:semiHidden/>
    <w:unhideWhenUsed/>
    <w:rsid w:val="00361EB9"/>
  </w:style>
  <w:style w:type="numbering" w:customStyle="1" w:styleId="3140">
    <w:name w:val="Нет списка314"/>
    <w:next w:val="a2"/>
    <w:uiPriority w:val="99"/>
    <w:semiHidden/>
    <w:unhideWhenUsed/>
    <w:rsid w:val="00361EB9"/>
  </w:style>
  <w:style w:type="numbering" w:customStyle="1" w:styleId="414">
    <w:name w:val="Нет списка414"/>
    <w:next w:val="a2"/>
    <w:uiPriority w:val="99"/>
    <w:semiHidden/>
    <w:unhideWhenUsed/>
    <w:rsid w:val="00361EB9"/>
  </w:style>
  <w:style w:type="numbering" w:customStyle="1" w:styleId="1124">
    <w:name w:val="Нет списка1124"/>
    <w:next w:val="a2"/>
    <w:uiPriority w:val="99"/>
    <w:semiHidden/>
    <w:unhideWhenUsed/>
    <w:rsid w:val="00361EB9"/>
  </w:style>
  <w:style w:type="numbering" w:customStyle="1" w:styleId="514">
    <w:name w:val="Нет списка514"/>
    <w:next w:val="a2"/>
    <w:uiPriority w:val="99"/>
    <w:semiHidden/>
    <w:unhideWhenUsed/>
    <w:rsid w:val="00361EB9"/>
  </w:style>
  <w:style w:type="numbering" w:customStyle="1" w:styleId="1214">
    <w:name w:val="Нет списка1214"/>
    <w:next w:val="a2"/>
    <w:uiPriority w:val="99"/>
    <w:semiHidden/>
    <w:unhideWhenUsed/>
    <w:rsid w:val="00361EB9"/>
  </w:style>
  <w:style w:type="numbering" w:customStyle="1" w:styleId="840">
    <w:name w:val="Нет списка84"/>
    <w:next w:val="a2"/>
    <w:semiHidden/>
    <w:rsid w:val="00361EB9"/>
  </w:style>
  <w:style w:type="table" w:customStyle="1" w:styleId="324">
    <w:name w:val="Объемная таблица 3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">
    <w:name w:val="HTA Tabellengitternetz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">
    <w:name w:val="Нет списка144"/>
    <w:next w:val="a2"/>
    <w:semiHidden/>
    <w:rsid w:val="00361EB9"/>
  </w:style>
  <w:style w:type="numbering" w:customStyle="1" w:styleId="111111124">
    <w:name w:val="1 / 1.1 / 1.1.1124"/>
    <w:basedOn w:val="a2"/>
    <w:next w:val="111111"/>
    <w:rsid w:val="00361EB9"/>
  </w:style>
  <w:style w:type="numbering" w:customStyle="1" w:styleId="11111134">
    <w:name w:val="1 / 1.1 / 1.1.134"/>
    <w:basedOn w:val="a2"/>
    <w:next w:val="111111"/>
    <w:rsid w:val="00361EB9"/>
  </w:style>
  <w:style w:type="numbering" w:customStyle="1" w:styleId="224">
    <w:name w:val="Нет списка224"/>
    <w:next w:val="a2"/>
    <w:uiPriority w:val="99"/>
    <w:semiHidden/>
    <w:unhideWhenUsed/>
    <w:rsid w:val="00361EB9"/>
  </w:style>
  <w:style w:type="numbering" w:customStyle="1" w:styleId="3240">
    <w:name w:val="Нет списка324"/>
    <w:next w:val="a2"/>
    <w:uiPriority w:val="99"/>
    <w:semiHidden/>
    <w:unhideWhenUsed/>
    <w:rsid w:val="00361EB9"/>
  </w:style>
  <w:style w:type="numbering" w:customStyle="1" w:styleId="424">
    <w:name w:val="Нет списка424"/>
    <w:next w:val="a2"/>
    <w:uiPriority w:val="99"/>
    <w:semiHidden/>
    <w:unhideWhenUsed/>
    <w:rsid w:val="00361EB9"/>
  </w:style>
  <w:style w:type="numbering" w:customStyle="1" w:styleId="1134">
    <w:name w:val="Нет списка1134"/>
    <w:next w:val="a2"/>
    <w:uiPriority w:val="99"/>
    <w:semiHidden/>
    <w:unhideWhenUsed/>
    <w:rsid w:val="00361EB9"/>
  </w:style>
  <w:style w:type="numbering" w:customStyle="1" w:styleId="524">
    <w:name w:val="Нет списка524"/>
    <w:next w:val="a2"/>
    <w:uiPriority w:val="99"/>
    <w:semiHidden/>
    <w:unhideWhenUsed/>
    <w:rsid w:val="00361EB9"/>
  </w:style>
  <w:style w:type="numbering" w:customStyle="1" w:styleId="1224">
    <w:name w:val="Нет списка1224"/>
    <w:next w:val="a2"/>
    <w:uiPriority w:val="99"/>
    <w:semiHidden/>
    <w:unhideWhenUsed/>
    <w:rsid w:val="00361EB9"/>
  </w:style>
  <w:style w:type="numbering" w:customStyle="1" w:styleId="111111134">
    <w:name w:val="1 / 1.1 / 1.1.1134"/>
    <w:basedOn w:val="a2"/>
    <w:next w:val="111111"/>
    <w:rsid w:val="00361EB9"/>
  </w:style>
  <w:style w:type="numbering" w:customStyle="1" w:styleId="11111144">
    <w:name w:val="1 / 1.1 / 1.1.144"/>
    <w:basedOn w:val="a2"/>
    <w:next w:val="111111"/>
    <w:rsid w:val="00361EB9"/>
  </w:style>
  <w:style w:type="numbering" w:customStyle="1" w:styleId="910">
    <w:name w:val="Нет списка91"/>
    <w:next w:val="a2"/>
    <w:uiPriority w:val="99"/>
    <w:semiHidden/>
    <w:unhideWhenUsed/>
    <w:rsid w:val="00361EB9"/>
  </w:style>
  <w:style w:type="numbering" w:customStyle="1" w:styleId="1010">
    <w:name w:val="Нет списка101"/>
    <w:next w:val="a2"/>
    <w:uiPriority w:val="99"/>
    <w:semiHidden/>
    <w:unhideWhenUsed/>
    <w:rsid w:val="00361EB9"/>
  </w:style>
  <w:style w:type="numbering" w:customStyle="1" w:styleId="1510">
    <w:name w:val="Нет списка151"/>
    <w:next w:val="a2"/>
    <w:semiHidden/>
    <w:rsid w:val="00361EB9"/>
  </w:style>
  <w:style w:type="table" w:customStyle="1" w:styleId="3310">
    <w:name w:val="Объемная таблица 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">
    <w:name w:val="HTA Tabellengitternetz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semiHidden/>
    <w:rsid w:val="00361EB9"/>
  </w:style>
  <w:style w:type="numbering" w:customStyle="1" w:styleId="2310">
    <w:name w:val="Нет списка231"/>
    <w:next w:val="a2"/>
    <w:uiPriority w:val="99"/>
    <w:semiHidden/>
    <w:unhideWhenUsed/>
    <w:rsid w:val="00361EB9"/>
  </w:style>
  <w:style w:type="numbering" w:customStyle="1" w:styleId="3311">
    <w:name w:val="Нет списка331"/>
    <w:next w:val="a2"/>
    <w:uiPriority w:val="99"/>
    <w:semiHidden/>
    <w:unhideWhenUsed/>
    <w:rsid w:val="00361EB9"/>
  </w:style>
  <w:style w:type="numbering" w:customStyle="1" w:styleId="4310">
    <w:name w:val="Нет списка431"/>
    <w:next w:val="a2"/>
    <w:uiPriority w:val="99"/>
    <w:semiHidden/>
    <w:unhideWhenUsed/>
    <w:rsid w:val="00361EB9"/>
  </w:style>
  <w:style w:type="numbering" w:customStyle="1" w:styleId="1111110">
    <w:name w:val="Нет списка111111"/>
    <w:next w:val="a2"/>
    <w:uiPriority w:val="99"/>
    <w:semiHidden/>
    <w:unhideWhenUsed/>
    <w:rsid w:val="00361EB9"/>
  </w:style>
  <w:style w:type="numbering" w:customStyle="1" w:styleId="531">
    <w:name w:val="Нет списка531"/>
    <w:next w:val="a2"/>
    <w:uiPriority w:val="99"/>
    <w:semiHidden/>
    <w:unhideWhenUsed/>
    <w:rsid w:val="00361EB9"/>
  </w:style>
  <w:style w:type="numbering" w:customStyle="1" w:styleId="1231">
    <w:name w:val="Нет списка1231"/>
    <w:next w:val="a2"/>
    <w:uiPriority w:val="99"/>
    <w:semiHidden/>
    <w:unhideWhenUsed/>
    <w:rsid w:val="00361EB9"/>
  </w:style>
  <w:style w:type="numbering" w:customStyle="1" w:styleId="611">
    <w:name w:val="Нет списка611"/>
    <w:next w:val="a2"/>
    <w:uiPriority w:val="99"/>
    <w:semiHidden/>
    <w:unhideWhenUsed/>
    <w:rsid w:val="00361EB9"/>
  </w:style>
  <w:style w:type="numbering" w:customStyle="1" w:styleId="7110">
    <w:name w:val="Нет списка711"/>
    <w:next w:val="a2"/>
    <w:semiHidden/>
    <w:rsid w:val="00361EB9"/>
  </w:style>
  <w:style w:type="table" w:customStyle="1" w:styleId="31110">
    <w:name w:val="Объемная таблица 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">
    <w:name w:val="HTA Tabellengitternetz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1"/>
    <w:next w:val="a2"/>
    <w:semiHidden/>
    <w:rsid w:val="00361EB9"/>
  </w:style>
  <w:style w:type="numbering" w:customStyle="1" w:styleId="1111111111">
    <w:name w:val="1 / 1.1 / 1.1.11111"/>
    <w:basedOn w:val="a2"/>
    <w:next w:val="111111"/>
    <w:rsid w:val="00361EB9"/>
  </w:style>
  <w:style w:type="numbering" w:customStyle="1" w:styleId="111111211">
    <w:name w:val="1 / 1.1 / 1.1.1211"/>
    <w:basedOn w:val="a2"/>
    <w:next w:val="111111"/>
    <w:rsid w:val="00361EB9"/>
  </w:style>
  <w:style w:type="numbering" w:customStyle="1" w:styleId="2111">
    <w:name w:val="Нет списка2111"/>
    <w:next w:val="a2"/>
    <w:uiPriority w:val="99"/>
    <w:semiHidden/>
    <w:unhideWhenUsed/>
    <w:rsid w:val="00361EB9"/>
  </w:style>
  <w:style w:type="numbering" w:customStyle="1" w:styleId="31111">
    <w:name w:val="Нет списка3111"/>
    <w:next w:val="a2"/>
    <w:uiPriority w:val="99"/>
    <w:semiHidden/>
    <w:unhideWhenUsed/>
    <w:rsid w:val="00361EB9"/>
  </w:style>
  <w:style w:type="numbering" w:customStyle="1" w:styleId="4111">
    <w:name w:val="Нет списка4111"/>
    <w:next w:val="a2"/>
    <w:uiPriority w:val="99"/>
    <w:semiHidden/>
    <w:unhideWhenUsed/>
    <w:rsid w:val="00361EB9"/>
  </w:style>
  <w:style w:type="numbering" w:customStyle="1" w:styleId="11211">
    <w:name w:val="Нет списка11211"/>
    <w:next w:val="a2"/>
    <w:uiPriority w:val="99"/>
    <w:semiHidden/>
    <w:unhideWhenUsed/>
    <w:rsid w:val="00361EB9"/>
  </w:style>
  <w:style w:type="numbering" w:customStyle="1" w:styleId="5111">
    <w:name w:val="Нет списка5111"/>
    <w:next w:val="a2"/>
    <w:uiPriority w:val="99"/>
    <w:semiHidden/>
    <w:unhideWhenUsed/>
    <w:rsid w:val="00361EB9"/>
  </w:style>
  <w:style w:type="numbering" w:customStyle="1" w:styleId="12111">
    <w:name w:val="Нет списка12111"/>
    <w:next w:val="a2"/>
    <w:uiPriority w:val="99"/>
    <w:semiHidden/>
    <w:unhideWhenUsed/>
    <w:rsid w:val="00361EB9"/>
  </w:style>
  <w:style w:type="numbering" w:customStyle="1" w:styleId="811">
    <w:name w:val="Нет списка811"/>
    <w:next w:val="a2"/>
    <w:semiHidden/>
    <w:rsid w:val="00361EB9"/>
  </w:style>
  <w:style w:type="table" w:customStyle="1" w:styleId="32110">
    <w:name w:val="Объемная таблица 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">
    <w:name w:val="HTA Tabellengitternetz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">
    <w:name w:val="Нет списка1411"/>
    <w:next w:val="a2"/>
    <w:semiHidden/>
    <w:rsid w:val="00361EB9"/>
  </w:style>
  <w:style w:type="numbering" w:customStyle="1" w:styleId="1111111211">
    <w:name w:val="1 / 1.1 / 1.1.11211"/>
    <w:basedOn w:val="a2"/>
    <w:next w:val="111111"/>
    <w:rsid w:val="00361EB9"/>
  </w:style>
  <w:style w:type="numbering" w:customStyle="1" w:styleId="111111311">
    <w:name w:val="1 / 1.1 / 1.1.1311"/>
    <w:basedOn w:val="a2"/>
    <w:next w:val="111111"/>
    <w:rsid w:val="00361EB9"/>
  </w:style>
  <w:style w:type="numbering" w:customStyle="1" w:styleId="2211">
    <w:name w:val="Нет списка2211"/>
    <w:next w:val="a2"/>
    <w:uiPriority w:val="99"/>
    <w:semiHidden/>
    <w:unhideWhenUsed/>
    <w:rsid w:val="00361EB9"/>
  </w:style>
  <w:style w:type="numbering" w:customStyle="1" w:styleId="32111">
    <w:name w:val="Нет списка3211"/>
    <w:next w:val="a2"/>
    <w:uiPriority w:val="99"/>
    <w:semiHidden/>
    <w:unhideWhenUsed/>
    <w:rsid w:val="00361EB9"/>
  </w:style>
  <w:style w:type="numbering" w:customStyle="1" w:styleId="4211">
    <w:name w:val="Нет списка4211"/>
    <w:next w:val="a2"/>
    <w:uiPriority w:val="99"/>
    <w:semiHidden/>
    <w:unhideWhenUsed/>
    <w:rsid w:val="00361EB9"/>
  </w:style>
  <w:style w:type="numbering" w:customStyle="1" w:styleId="11311">
    <w:name w:val="Нет списка11311"/>
    <w:next w:val="a2"/>
    <w:uiPriority w:val="99"/>
    <w:semiHidden/>
    <w:unhideWhenUsed/>
    <w:rsid w:val="00361EB9"/>
  </w:style>
  <w:style w:type="numbering" w:customStyle="1" w:styleId="5211">
    <w:name w:val="Нет списка5211"/>
    <w:next w:val="a2"/>
    <w:uiPriority w:val="99"/>
    <w:semiHidden/>
    <w:unhideWhenUsed/>
    <w:rsid w:val="00361EB9"/>
  </w:style>
  <w:style w:type="numbering" w:customStyle="1" w:styleId="12211">
    <w:name w:val="Нет списка12211"/>
    <w:next w:val="a2"/>
    <w:uiPriority w:val="99"/>
    <w:semiHidden/>
    <w:unhideWhenUsed/>
    <w:rsid w:val="00361EB9"/>
  </w:style>
  <w:style w:type="numbering" w:customStyle="1" w:styleId="1111111311">
    <w:name w:val="1 / 1.1 / 1.1.11311"/>
    <w:basedOn w:val="a2"/>
    <w:next w:val="111111"/>
    <w:rsid w:val="00361EB9"/>
  </w:style>
  <w:style w:type="numbering" w:customStyle="1" w:styleId="111111411">
    <w:name w:val="1 / 1.1 / 1.1.1411"/>
    <w:basedOn w:val="a2"/>
    <w:next w:val="111111"/>
    <w:rsid w:val="00361EB9"/>
  </w:style>
  <w:style w:type="numbering" w:customStyle="1" w:styleId="1610">
    <w:name w:val="Нет списка161"/>
    <w:next w:val="a2"/>
    <w:uiPriority w:val="99"/>
    <w:semiHidden/>
    <w:unhideWhenUsed/>
    <w:rsid w:val="00361EB9"/>
  </w:style>
  <w:style w:type="numbering" w:customStyle="1" w:styleId="1710">
    <w:name w:val="Нет списка171"/>
    <w:next w:val="a2"/>
    <w:semiHidden/>
    <w:rsid w:val="00361EB9"/>
  </w:style>
  <w:style w:type="table" w:customStyle="1" w:styleId="3410">
    <w:name w:val="Объемная таблица 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">
    <w:name w:val="HTA Tabellengitternetz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semiHidden/>
    <w:rsid w:val="00361EB9"/>
  </w:style>
  <w:style w:type="numbering" w:customStyle="1" w:styleId="2410">
    <w:name w:val="Нет списка241"/>
    <w:next w:val="a2"/>
    <w:uiPriority w:val="99"/>
    <w:semiHidden/>
    <w:unhideWhenUsed/>
    <w:rsid w:val="00361EB9"/>
  </w:style>
  <w:style w:type="numbering" w:customStyle="1" w:styleId="3411">
    <w:name w:val="Нет списка341"/>
    <w:next w:val="a2"/>
    <w:uiPriority w:val="99"/>
    <w:semiHidden/>
    <w:unhideWhenUsed/>
    <w:rsid w:val="00361EB9"/>
  </w:style>
  <w:style w:type="numbering" w:customStyle="1" w:styleId="4410">
    <w:name w:val="Нет списка441"/>
    <w:next w:val="a2"/>
    <w:uiPriority w:val="99"/>
    <w:semiHidden/>
    <w:unhideWhenUsed/>
    <w:rsid w:val="00361EB9"/>
  </w:style>
  <w:style w:type="numbering" w:customStyle="1" w:styleId="11121">
    <w:name w:val="Нет списка11121"/>
    <w:next w:val="a2"/>
    <w:uiPriority w:val="99"/>
    <w:semiHidden/>
    <w:unhideWhenUsed/>
    <w:rsid w:val="00361EB9"/>
  </w:style>
  <w:style w:type="numbering" w:customStyle="1" w:styleId="541">
    <w:name w:val="Нет списка541"/>
    <w:next w:val="a2"/>
    <w:uiPriority w:val="99"/>
    <w:semiHidden/>
    <w:unhideWhenUsed/>
    <w:rsid w:val="00361EB9"/>
  </w:style>
  <w:style w:type="numbering" w:customStyle="1" w:styleId="1241">
    <w:name w:val="Нет списка1241"/>
    <w:next w:val="a2"/>
    <w:uiPriority w:val="99"/>
    <w:semiHidden/>
    <w:unhideWhenUsed/>
    <w:rsid w:val="00361EB9"/>
  </w:style>
  <w:style w:type="numbering" w:customStyle="1" w:styleId="621">
    <w:name w:val="Нет списка621"/>
    <w:next w:val="a2"/>
    <w:uiPriority w:val="99"/>
    <w:semiHidden/>
    <w:unhideWhenUsed/>
    <w:rsid w:val="00361EB9"/>
  </w:style>
  <w:style w:type="numbering" w:customStyle="1" w:styleId="721">
    <w:name w:val="Нет списка721"/>
    <w:next w:val="a2"/>
    <w:semiHidden/>
    <w:rsid w:val="00361EB9"/>
  </w:style>
  <w:style w:type="table" w:customStyle="1" w:styleId="31210">
    <w:name w:val="Объемная таблица 3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">
    <w:name w:val="HTA Tabellengitternetz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">
    <w:name w:val="Нет списка1321"/>
    <w:next w:val="a2"/>
    <w:semiHidden/>
    <w:rsid w:val="00361EB9"/>
  </w:style>
  <w:style w:type="numbering" w:customStyle="1" w:styleId="1111111121">
    <w:name w:val="1 / 1.1 / 1.1.11121"/>
    <w:basedOn w:val="a2"/>
    <w:next w:val="111111"/>
    <w:rsid w:val="00361EB9"/>
  </w:style>
  <w:style w:type="numbering" w:customStyle="1" w:styleId="111111221">
    <w:name w:val="1 / 1.1 / 1.1.1221"/>
    <w:basedOn w:val="a2"/>
    <w:next w:val="111111"/>
    <w:rsid w:val="00361EB9"/>
  </w:style>
  <w:style w:type="numbering" w:customStyle="1" w:styleId="2121">
    <w:name w:val="Нет списка2121"/>
    <w:next w:val="a2"/>
    <w:uiPriority w:val="99"/>
    <w:semiHidden/>
    <w:unhideWhenUsed/>
    <w:rsid w:val="00361EB9"/>
  </w:style>
  <w:style w:type="numbering" w:customStyle="1" w:styleId="31211">
    <w:name w:val="Нет списка3121"/>
    <w:next w:val="a2"/>
    <w:uiPriority w:val="99"/>
    <w:semiHidden/>
    <w:unhideWhenUsed/>
    <w:rsid w:val="00361EB9"/>
  </w:style>
  <w:style w:type="numbering" w:customStyle="1" w:styleId="4121">
    <w:name w:val="Нет списка4121"/>
    <w:next w:val="a2"/>
    <w:uiPriority w:val="99"/>
    <w:semiHidden/>
    <w:unhideWhenUsed/>
    <w:rsid w:val="00361EB9"/>
  </w:style>
  <w:style w:type="numbering" w:customStyle="1" w:styleId="11221">
    <w:name w:val="Нет списка11221"/>
    <w:next w:val="a2"/>
    <w:uiPriority w:val="99"/>
    <w:semiHidden/>
    <w:unhideWhenUsed/>
    <w:rsid w:val="00361EB9"/>
  </w:style>
  <w:style w:type="numbering" w:customStyle="1" w:styleId="5121">
    <w:name w:val="Нет списка5121"/>
    <w:next w:val="a2"/>
    <w:uiPriority w:val="99"/>
    <w:semiHidden/>
    <w:unhideWhenUsed/>
    <w:rsid w:val="00361EB9"/>
  </w:style>
  <w:style w:type="numbering" w:customStyle="1" w:styleId="12121">
    <w:name w:val="Нет списка12121"/>
    <w:next w:val="a2"/>
    <w:uiPriority w:val="99"/>
    <w:semiHidden/>
    <w:unhideWhenUsed/>
    <w:rsid w:val="00361EB9"/>
  </w:style>
  <w:style w:type="numbering" w:customStyle="1" w:styleId="821">
    <w:name w:val="Нет списка821"/>
    <w:next w:val="a2"/>
    <w:semiHidden/>
    <w:rsid w:val="00361EB9"/>
  </w:style>
  <w:style w:type="table" w:customStyle="1" w:styleId="32210">
    <w:name w:val="Объемная таблица 3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">
    <w:name w:val="HTA Tabellengitternetz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">
    <w:name w:val="Нет списка1421"/>
    <w:next w:val="a2"/>
    <w:semiHidden/>
    <w:rsid w:val="00361EB9"/>
  </w:style>
  <w:style w:type="numbering" w:customStyle="1" w:styleId="1111111221">
    <w:name w:val="1 / 1.1 / 1.1.11221"/>
    <w:basedOn w:val="a2"/>
    <w:next w:val="111111"/>
    <w:rsid w:val="00361EB9"/>
  </w:style>
  <w:style w:type="numbering" w:customStyle="1" w:styleId="111111321">
    <w:name w:val="1 / 1.1 / 1.1.1321"/>
    <w:basedOn w:val="a2"/>
    <w:next w:val="111111"/>
    <w:rsid w:val="00361EB9"/>
  </w:style>
  <w:style w:type="numbering" w:customStyle="1" w:styleId="2221">
    <w:name w:val="Нет списка2221"/>
    <w:next w:val="a2"/>
    <w:uiPriority w:val="99"/>
    <w:semiHidden/>
    <w:unhideWhenUsed/>
    <w:rsid w:val="00361EB9"/>
  </w:style>
  <w:style w:type="numbering" w:customStyle="1" w:styleId="32211">
    <w:name w:val="Нет списка3221"/>
    <w:next w:val="a2"/>
    <w:uiPriority w:val="99"/>
    <w:semiHidden/>
    <w:unhideWhenUsed/>
    <w:rsid w:val="00361EB9"/>
  </w:style>
  <w:style w:type="numbering" w:customStyle="1" w:styleId="4221">
    <w:name w:val="Нет списка4221"/>
    <w:next w:val="a2"/>
    <w:uiPriority w:val="99"/>
    <w:semiHidden/>
    <w:unhideWhenUsed/>
    <w:rsid w:val="00361EB9"/>
  </w:style>
  <w:style w:type="numbering" w:customStyle="1" w:styleId="11321">
    <w:name w:val="Нет списка11321"/>
    <w:next w:val="a2"/>
    <w:uiPriority w:val="99"/>
    <w:semiHidden/>
    <w:unhideWhenUsed/>
    <w:rsid w:val="00361EB9"/>
  </w:style>
  <w:style w:type="numbering" w:customStyle="1" w:styleId="5221">
    <w:name w:val="Нет списка5221"/>
    <w:next w:val="a2"/>
    <w:uiPriority w:val="99"/>
    <w:semiHidden/>
    <w:unhideWhenUsed/>
    <w:rsid w:val="00361EB9"/>
  </w:style>
  <w:style w:type="numbering" w:customStyle="1" w:styleId="12221">
    <w:name w:val="Нет списка12221"/>
    <w:next w:val="a2"/>
    <w:uiPriority w:val="99"/>
    <w:semiHidden/>
    <w:unhideWhenUsed/>
    <w:rsid w:val="00361EB9"/>
  </w:style>
  <w:style w:type="numbering" w:customStyle="1" w:styleId="1111111321">
    <w:name w:val="1 / 1.1 / 1.1.11321"/>
    <w:basedOn w:val="a2"/>
    <w:next w:val="111111"/>
    <w:rsid w:val="00361EB9"/>
  </w:style>
  <w:style w:type="numbering" w:customStyle="1" w:styleId="111111421">
    <w:name w:val="1 / 1.1 / 1.1.1421"/>
    <w:basedOn w:val="a2"/>
    <w:next w:val="111111"/>
    <w:rsid w:val="00361EB9"/>
  </w:style>
  <w:style w:type="numbering" w:customStyle="1" w:styleId="1810">
    <w:name w:val="Нет списка181"/>
    <w:next w:val="a2"/>
    <w:uiPriority w:val="99"/>
    <w:semiHidden/>
    <w:unhideWhenUsed/>
    <w:rsid w:val="00361EB9"/>
  </w:style>
  <w:style w:type="numbering" w:customStyle="1" w:styleId="1910">
    <w:name w:val="Нет списка191"/>
    <w:next w:val="a2"/>
    <w:semiHidden/>
    <w:rsid w:val="00361EB9"/>
  </w:style>
  <w:style w:type="table" w:customStyle="1" w:styleId="3510">
    <w:name w:val="Объемная таблица 3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">
    <w:name w:val="HTA Tabellengitternetz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">
    <w:name w:val="Нет списка1161"/>
    <w:next w:val="a2"/>
    <w:semiHidden/>
    <w:rsid w:val="00361EB9"/>
  </w:style>
  <w:style w:type="numbering" w:customStyle="1" w:styleId="2510">
    <w:name w:val="Нет списка251"/>
    <w:next w:val="a2"/>
    <w:uiPriority w:val="99"/>
    <w:semiHidden/>
    <w:unhideWhenUsed/>
    <w:rsid w:val="00361EB9"/>
  </w:style>
  <w:style w:type="numbering" w:customStyle="1" w:styleId="3511">
    <w:name w:val="Нет списка351"/>
    <w:next w:val="a2"/>
    <w:uiPriority w:val="99"/>
    <w:semiHidden/>
    <w:unhideWhenUsed/>
    <w:rsid w:val="00361EB9"/>
  </w:style>
  <w:style w:type="numbering" w:customStyle="1" w:styleId="451">
    <w:name w:val="Нет списка451"/>
    <w:next w:val="a2"/>
    <w:uiPriority w:val="99"/>
    <w:semiHidden/>
    <w:unhideWhenUsed/>
    <w:rsid w:val="00361EB9"/>
  </w:style>
  <w:style w:type="numbering" w:customStyle="1" w:styleId="11131">
    <w:name w:val="Нет списка11131"/>
    <w:next w:val="a2"/>
    <w:uiPriority w:val="99"/>
    <w:semiHidden/>
    <w:unhideWhenUsed/>
    <w:rsid w:val="00361EB9"/>
  </w:style>
  <w:style w:type="numbering" w:customStyle="1" w:styleId="551">
    <w:name w:val="Нет списка551"/>
    <w:next w:val="a2"/>
    <w:uiPriority w:val="99"/>
    <w:semiHidden/>
    <w:unhideWhenUsed/>
    <w:rsid w:val="00361EB9"/>
  </w:style>
  <w:style w:type="numbering" w:customStyle="1" w:styleId="1251">
    <w:name w:val="Нет списка1251"/>
    <w:next w:val="a2"/>
    <w:uiPriority w:val="99"/>
    <w:semiHidden/>
    <w:unhideWhenUsed/>
    <w:rsid w:val="00361EB9"/>
  </w:style>
  <w:style w:type="numbering" w:customStyle="1" w:styleId="631">
    <w:name w:val="Нет списка631"/>
    <w:next w:val="a2"/>
    <w:uiPriority w:val="99"/>
    <w:semiHidden/>
    <w:unhideWhenUsed/>
    <w:rsid w:val="00361EB9"/>
  </w:style>
  <w:style w:type="numbering" w:customStyle="1" w:styleId="731">
    <w:name w:val="Нет списка731"/>
    <w:next w:val="a2"/>
    <w:semiHidden/>
    <w:rsid w:val="00361EB9"/>
  </w:style>
  <w:style w:type="table" w:customStyle="1" w:styleId="31310">
    <w:name w:val="Объемная таблица 3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">
    <w:name w:val="HTA Tabellengitternetz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">
    <w:name w:val="Нет списка1331"/>
    <w:next w:val="a2"/>
    <w:semiHidden/>
    <w:rsid w:val="00361EB9"/>
  </w:style>
  <w:style w:type="numbering" w:customStyle="1" w:styleId="1111111131">
    <w:name w:val="1 / 1.1 / 1.1.11131"/>
    <w:basedOn w:val="a2"/>
    <w:next w:val="111111"/>
    <w:rsid w:val="00361EB9"/>
  </w:style>
  <w:style w:type="numbering" w:customStyle="1" w:styleId="111111231">
    <w:name w:val="1 / 1.1 / 1.1.1231"/>
    <w:basedOn w:val="a2"/>
    <w:next w:val="111111"/>
    <w:rsid w:val="00361EB9"/>
  </w:style>
  <w:style w:type="numbering" w:customStyle="1" w:styleId="2131">
    <w:name w:val="Нет списка2131"/>
    <w:next w:val="a2"/>
    <w:uiPriority w:val="99"/>
    <w:semiHidden/>
    <w:unhideWhenUsed/>
    <w:rsid w:val="00361EB9"/>
  </w:style>
  <w:style w:type="numbering" w:customStyle="1" w:styleId="31311">
    <w:name w:val="Нет списка3131"/>
    <w:next w:val="a2"/>
    <w:uiPriority w:val="99"/>
    <w:semiHidden/>
    <w:unhideWhenUsed/>
    <w:rsid w:val="00361EB9"/>
  </w:style>
  <w:style w:type="numbering" w:customStyle="1" w:styleId="4131">
    <w:name w:val="Нет списка4131"/>
    <w:next w:val="a2"/>
    <w:uiPriority w:val="99"/>
    <w:semiHidden/>
    <w:unhideWhenUsed/>
    <w:rsid w:val="00361EB9"/>
  </w:style>
  <w:style w:type="numbering" w:customStyle="1" w:styleId="11231">
    <w:name w:val="Нет списка11231"/>
    <w:next w:val="a2"/>
    <w:uiPriority w:val="99"/>
    <w:semiHidden/>
    <w:unhideWhenUsed/>
    <w:rsid w:val="00361EB9"/>
  </w:style>
  <w:style w:type="numbering" w:customStyle="1" w:styleId="5131">
    <w:name w:val="Нет списка5131"/>
    <w:next w:val="a2"/>
    <w:uiPriority w:val="99"/>
    <w:semiHidden/>
    <w:unhideWhenUsed/>
    <w:rsid w:val="00361EB9"/>
  </w:style>
  <w:style w:type="numbering" w:customStyle="1" w:styleId="12131">
    <w:name w:val="Нет списка12131"/>
    <w:next w:val="a2"/>
    <w:uiPriority w:val="99"/>
    <w:semiHidden/>
    <w:unhideWhenUsed/>
    <w:rsid w:val="00361EB9"/>
  </w:style>
  <w:style w:type="numbering" w:customStyle="1" w:styleId="831">
    <w:name w:val="Нет списка831"/>
    <w:next w:val="a2"/>
    <w:semiHidden/>
    <w:rsid w:val="00361EB9"/>
  </w:style>
  <w:style w:type="table" w:customStyle="1" w:styleId="32310">
    <w:name w:val="Объемная таблица 3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">
    <w:name w:val="HTA Tabellengitternetz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">
    <w:name w:val="Нет списка1431"/>
    <w:next w:val="a2"/>
    <w:semiHidden/>
    <w:rsid w:val="00361EB9"/>
  </w:style>
  <w:style w:type="numbering" w:customStyle="1" w:styleId="1111111231">
    <w:name w:val="1 / 1.1 / 1.1.11231"/>
    <w:basedOn w:val="a2"/>
    <w:next w:val="111111"/>
    <w:rsid w:val="00361EB9"/>
  </w:style>
  <w:style w:type="numbering" w:customStyle="1" w:styleId="111111331">
    <w:name w:val="1 / 1.1 / 1.1.1331"/>
    <w:basedOn w:val="a2"/>
    <w:next w:val="111111"/>
    <w:rsid w:val="00361EB9"/>
  </w:style>
  <w:style w:type="numbering" w:customStyle="1" w:styleId="2231">
    <w:name w:val="Нет списка2231"/>
    <w:next w:val="a2"/>
    <w:uiPriority w:val="99"/>
    <w:semiHidden/>
    <w:unhideWhenUsed/>
    <w:rsid w:val="00361EB9"/>
  </w:style>
  <w:style w:type="numbering" w:customStyle="1" w:styleId="32311">
    <w:name w:val="Нет списка3231"/>
    <w:next w:val="a2"/>
    <w:uiPriority w:val="99"/>
    <w:semiHidden/>
    <w:unhideWhenUsed/>
    <w:rsid w:val="00361EB9"/>
  </w:style>
  <w:style w:type="numbering" w:customStyle="1" w:styleId="4231">
    <w:name w:val="Нет списка4231"/>
    <w:next w:val="a2"/>
    <w:uiPriority w:val="99"/>
    <w:semiHidden/>
    <w:unhideWhenUsed/>
    <w:rsid w:val="00361EB9"/>
  </w:style>
  <w:style w:type="numbering" w:customStyle="1" w:styleId="11331">
    <w:name w:val="Нет списка11331"/>
    <w:next w:val="a2"/>
    <w:uiPriority w:val="99"/>
    <w:semiHidden/>
    <w:unhideWhenUsed/>
    <w:rsid w:val="00361EB9"/>
  </w:style>
  <w:style w:type="numbering" w:customStyle="1" w:styleId="5231">
    <w:name w:val="Нет списка5231"/>
    <w:next w:val="a2"/>
    <w:uiPriority w:val="99"/>
    <w:semiHidden/>
    <w:unhideWhenUsed/>
    <w:rsid w:val="00361EB9"/>
  </w:style>
  <w:style w:type="numbering" w:customStyle="1" w:styleId="12231">
    <w:name w:val="Нет списка12231"/>
    <w:next w:val="a2"/>
    <w:uiPriority w:val="99"/>
    <w:semiHidden/>
    <w:unhideWhenUsed/>
    <w:rsid w:val="00361EB9"/>
  </w:style>
  <w:style w:type="numbering" w:customStyle="1" w:styleId="1111111331">
    <w:name w:val="1 / 1.1 / 1.1.11331"/>
    <w:basedOn w:val="a2"/>
    <w:next w:val="111111"/>
    <w:rsid w:val="00361EB9"/>
  </w:style>
  <w:style w:type="numbering" w:customStyle="1" w:styleId="111111431">
    <w:name w:val="1 / 1.1 / 1.1.1431"/>
    <w:basedOn w:val="a2"/>
    <w:next w:val="111111"/>
    <w:rsid w:val="00361EB9"/>
  </w:style>
  <w:style w:type="paragraph" w:customStyle="1" w:styleId="Style17">
    <w:name w:val="Style17"/>
    <w:basedOn w:val="a"/>
    <w:uiPriority w:val="99"/>
    <w:rsid w:val="00361EB9"/>
    <w:pPr>
      <w:widowControl w:val="0"/>
      <w:autoSpaceDE w:val="0"/>
      <w:autoSpaceDN w:val="0"/>
      <w:adjustRightInd w:val="0"/>
      <w:spacing w:after="0" w:line="288" w:lineRule="exact"/>
      <w:ind w:left="0" w:right="0" w:firstLine="288"/>
    </w:pPr>
    <w:rPr>
      <w:rFonts w:ascii="Bookman Old Style" w:hAnsi="Bookman Old Style"/>
      <w:sz w:val="24"/>
      <w:szCs w:val="24"/>
    </w:rPr>
  </w:style>
  <w:style w:type="numbering" w:customStyle="1" w:styleId="11111114">
    <w:name w:val="1 / 1.1 / 1.1.114"/>
    <w:basedOn w:val="a2"/>
    <w:next w:val="111111"/>
    <w:rsid w:val="00361EB9"/>
  </w:style>
  <w:style w:type="numbering" w:customStyle="1" w:styleId="1111115">
    <w:name w:val="1 / 1.1 / 1.1.15"/>
    <w:basedOn w:val="a2"/>
    <w:next w:val="111111"/>
    <w:rsid w:val="00361EB9"/>
  </w:style>
  <w:style w:type="numbering" w:customStyle="1" w:styleId="271">
    <w:name w:val="Нет списка27"/>
    <w:next w:val="a2"/>
    <w:uiPriority w:val="99"/>
    <w:semiHidden/>
    <w:unhideWhenUsed/>
    <w:rsid w:val="00361EB9"/>
  </w:style>
  <w:style w:type="numbering" w:customStyle="1" w:styleId="118">
    <w:name w:val="Нет списка118"/>
    <w:next w:val="a2"/>
    <w:semiHidden/>
    <w:rsid w:val="00361EB9"/>
  </w:style>
  <w:style w:type="table" w:customStyle="1" w:styleId="371">
    <w:name w:val="Объемная таблица 3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">
    <w:name w:val="HTA Tabellengitternetz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semiHidden/>
    <w:rsid w:val="00361EB9"/>
  </w:style>
  <w:style w:type="numbering" w:customStyle="1" w:styleId="281">
    <w:name w:val="Нет списка28"/>
    <w:next w:val="a2"/>
    <w:uiPriority w:val="99"/>
    <w:semiHidden/>
    <w:unhideWhenUsed/>
    <w:rsid w:val="00361EB9"/>
  </w:style>
  <w:style w:type="numbering" w:customStyle="1" w:styleId="372">
    <w:name w:val="Нет списка37"/>
    <w:next w:val="a2"/>
    <w:uiPriority w:val="99"/>
    <w:semiHidden/>
    <w:unhideWhenUsed/>
    <w:rsid w:val="00361EB9"/>
  </w:style>
  <w:style w:type="numbering" w:customStyle="1" w:styleId="47">
    <w:name w:val="Нет списка47"/>
    <w:next w:val="a2"/>
    <w:uiPriority w:val="99"/>
    <w:semiHidden/>
    <w:unhideWhenUsed/>
    <w:rsid w:val="00361EB9"/>
  </w:style>
  <w:style w:type="numbering" w:customStyle="1" w:styleId="1115">
    <w:name w:val="Нет списка1115"/>
    <w:next w:val="a2"/>
    <w:uiPriority w:val="99"/>
    <w:semiHidden/>
    <w:unhideWhenUsed/>
    <w:rsid w:val="00361EB9"/>
  </w:style>
  <w:style w:type="numbering" w:customStyle="1" w:styleId="57">
    <w:name w:val="Нет списка57"/>
    <w:next w:val="a2"/>
    <w:uiPriority w:val="99"/>
    <w:semiHidden/>
    <w:unhideWhenUsed/>
    <w:rsid w:val="00361EB9"/>
  </w:style>
  <w:style w:type="numbering" w:customStyle="1" w:styleId="127">
    <w:name w:val="Нет списка127"/>
    <w:next w:val="a2"/>
    <w:uiPriority w:val="99"/>
    <w:semiHidden/>
    <w:unhideWhenUsed/>
    <w:rsid w:val="00361EB9"/>
  </w:style>
  <w:style w:type="numbering" w:customStyle="1" w:styleId="650">
    <w:name w:val="Нет списка65"/>
    <w:next w:val="a2"/>
    <w:uiPriority w:val="99"/>
    <w:semiHidden/>
    <w:unhideWhenUsed/>
    <w:rsid w:val="00361EB9"/>
  </w:style>
  <w:style w:type="numbering" w:customStyle="1" w:styleId="75">
    <w:name w:val="Нет списка75"/>
    <w:next w:val="a2"/>
    <w:semiHidden/>
    <w:rsid w:val="00361EB9"/>
  </w:style>
  <w:style w:type="table" w:customStyle="1" w:styleId="315">
    <w:name w:val="Объемная таблица 3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">
    <w:name w:val="HTA Tabellengitternetz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">
    <w:name w:val="Нет списка135"/>
    <w:next w:val="a2"/>
    <w:semiHidden/>
    <w:rsid w:val="00361EB9"/>
  </w:style>
  <w:style w:type="numbering" w:customStyle="1" w:styleId="111111115">
    <w:name w:val="1 / 1.1 / 1.1.1115"/>
    <w:basedOn w:val="a2"/>
    <w:next w:val="111111"/>
    <w:rsid w:val="00361EB9"/>
  </w:style>
  <w:style w:type="numbering" w:customStyle="1" w:styleId="11111125">
    <w:name w:val="1 / 1.1 / 1.1.125"/>
    <w:basedOn w:val="a2"/>
    <w:next w:val="111111"/>
    <w:rsid w:val="00361EB9"/>
  </w:style>
  <w:style w:type="numbering" w:customStyle="1" w:styleId="215">
    <w:name w:val="Нет списка215"/>
    <w:next w:val="a2"/>
    <w:uiPriority w:val="99"/>
    <w:semiHidden/>
    <w:unhideWhenUsed/>
    <w:rsid w:val="00361EB9"/>
  </w:style>
  <w:style w:type="numbering" w:customStyle="1" w:styleId="3150">
    <w:name w:val="Нет списка315"/>
    <w:next w:val="a2"/>
    <w:uiPriority w:val="99"/>
    <w:semiHidden/>
    <w:unhideWhenUsed/>
    <w:rsid w:val="00361EB9"/>
  </w:style>
  <w:style w:type="numbering" w:customStyle="1" w:styleId="415">
    <w:name w:val="Нет списка415"/>
    <w:next w:val="a2"/>
    <w:uiPriority w:val="99"/>
    <w:semiHidden/>
    <w:unhideWhenUsed/>
    <w:rsid w:val="00361EB9"/>
  </w:style>
  <w:style w:type="numbering" w:customStyle="1" w:styleId="1125">
    <w:name w:val="Нет списка1125"/>
    <w:next w:val="a2"/>
    <w:uiPriority w:val="99"/>
    <w:semiHidden/>
    <w:unhideWhenUsed/>
    <w:rsid w:val="00361EB9"/>
  </w:style>
  <w:style w:type="numbering" w:customStyle="1" w:styleId="515">
    <w:name w:val="Нет списка515"/>
    <w:next w:val="a2"/>
    <w:uiPriority w:val="99"/>
    <w:semiHidden/>
    <w:unhideWhenUsed/>
    <w:rsid w:val="00361EB9"/>
  </w:style>
  <w:style w:type="numbering" w:customStyle="1" w:styleId="1215">
    <w:name w:val="Нет списка1215"/>
    <w:next w:val="a2"/>
    <w:uiPriority w:val="99"/>
    <w:semiHidden/>
    <w:unhideWhenUsed/>
    <w:rsid w:val="00361EB9"/>
  </w:style>
  <w:style w:type="numbering" w:customStyle="1" w:styleId="85">
    <w:name w:val="Нет списка85"/>
    <w:next w:val="a2"/>
    <w:semiHidden/>
    <w:rsid w:val="00361EB9"/>
  </w:style>
  <w:style w:type="table" w:customStyle="1" w:styleId="325">
    <w:name w:val="Объемная таблица 3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">
    <w:name w:val="HTA Tabellengitternetz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Нет списка145"/>
    <w:next w:val="a2"/>
    <w:semiHidden/>
    <w:rsid w:val="00361EB9"/>
  </w:style>
  <w:style w:type="numbering" w:customStyle="1" w:styleId="111111125">
    <w:name w:val="1 / 1.1 / 1.1.1125"/>
    <w:basedOn w:val="a2"/>
    <w:next w:val="111111"/>
    <w:rsid w:val="00361EB9"/>
  </w:style>
  <w:style w:type="numbering" w:customStyle="1" w:styleId="11111135">
    <w:name w:val="1 / 1.1 / 1.1.135"/>
    <w:basedOn w:val="a2"/>
    <w:next w:val="111111"/>
    <w:rsid w:val="00361EB9"/>
  </w:style>
  <w:style w:type="numbering" w:customStyle="1" w:styleId="225">
    <w:name w:val="Нет списка225"/>
    <w:next w:val="a2"/>
    <w:uiPriority w:val="99"/>
    <w:semiHidden/>
    <w:unhideWhenUsed/>
    <w:rsid w:val="00361EB9"/>
  </w:style>
  <w:style w:type="numbering" w:customStyle="1" w:styleId="3250">
    <w:name w:val="Нет списка325"/>
    <w:next w:val="a2"/>
    <w:uiPriority w:val="99"/>
    <w:semiHidden/>
    <w:unhideWhenUsed/>
    <w:rsid w:val="00361EB9"/>
  </w:style>
  <w:style w:type="numbering" w:customStyle="1" w:styleId="425">
    <w:name w:val="Нет списка425"/>
    <w:next w:val="a2"/>
    <w:uiPriority w:val="99"/>
    <w:semiHidden/>
    <w:unhideWhenUsed/>
    <w:rsid w:val="00361EB9"/>
  </w:style>
  <w:style w:type="numbering" w:customStyle="1" w:styleId="1135">
    <w:name w:val="Нет списка1135"/>
    <w:next w:val="a2"/>
    <w:uiPriority w:val="99"/>
    <w:semiHidden/>
    <w:unhideWhenUsed/>
    <w:rsid w:val="00361EB9"/>
  </w:style>
  <w:style w:type="numbering" w:customStyle="1" w:styleId="525">
    <w:name w:val="Нет списка525"/>
    <w:next w:val="a2"/>
    <w:uiPriority w:val="99"/>
    <w:semiHidden/>
    <w:unhideWhenUsed/>
    <w:rsid w:val="00361EB9"/>
  </w:style>
  <w:style w:type="numbering" w:customStyle="1" w:styleId="1225">
    <w:name w:val="Нет списка1225"/>
    <w:next w:val="a2"/>
    <w:uiPriority w:val="99"/>
    <w:semiHidden/>
    <w:unhideWhenUsed/>
    <w:rsid w:val="00361EB9"/>
  </w:style>
  <w:style w:type="numbering" w:customStyle="1" w:styleId="111111135">
    <w:name w:val="1 / 1.1 / 1.1.1135"/>
    <w:basedOn w:val="a2"/>
    <w:next w:val="111111"/>
    <w:rsid w:val="00361EB9"/>
  </w:style>
  <w:style w:type="numbering" w:customStyle="1" w:styleId="11111145">
    <w:name w:val="1 / 1.1 / 1.1.145"/>
    <w:basedOn w:val="a2"/>
    <w:next w:val="111111"/>
    <w:rsid w:val="00361EB9"/>
  </w:style>
  <w:style w:type="numbering" w:customStyle="1" w:styleId="920">
    <w:name w:val="Нет списка92"/>
    <w:next w:val="a2"/>
    <w:uiPriority w:val="99"/>
    <w:semiHidden/>
    <w:unhideWhenUsed/>
    <w:rsid w:val="00361EB9"/>
  </w:style>
  <w:style w:type="numbering" w:customStyle="1" w:styleId="1020">
    <w:name w:val="Нет списка102"/>
    <w:next w:val="a2"/>
    <w:uiPriority w:val="99"/>
    <w:semiHidden/>
    <w:unhideWhenUsed/>
    <w:rsid w:val="00361EB9"/>
  </w:style>
  <w:style w:type="numbering" w:customStyle="1" w:styleId="152">
    <w:name w:val="Нет списка152"/>
    <w:next w:val="a2"/>
    <w:semiHidden/>
    <w:rsid w:val="00361EB9"/>
  </w:style>
  <w:style w:type="table" w:customStyle="1" w:styleId="3320">
    <w:name w:val="Объемная таблица 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">
    <w:name w:val="HTA Tabellengitternetz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">
    <w:name w:val="Нет списка1142"/>
    <w:next w:val="a2"/>
    <w:semiHidden/>
    <w:rsid w:val="00361EB9"/>
  </w:style>
  <w:style w:type="numbering" w:customStyle="1" w:styleId="2320">
    <w:name w:val="Нет списка232"/>
    <w:next w:val="a2"/>
    <w:uiPriority w:val="99"/>
    <w:semiHidden/>
    <w:unhideWhenUsed/>
    <w:rsid w:val="00361EB9"/>
  </w:style>
  <w:style w:type="numbering" w:customStyle="1" w:styleId="3321">
    <w:name w:val="Нет списка332"/>
    <w:next w:val="a2"/>
    <w:uiPriority w:val="99"/>
    <w:semiHidden/>
    <w:unhideWhenUsed/>
    <w:rsid w:val="00361EB9"/>
  </w:style>
  <w:style w:type="numbering" w:customStyle="1" w:styleId="432">
    <w:name w:val="Нет списка432"/>
    <w:next w:val="a2"/>
    <w:uiPriority w:val="99"/>
    <w:semiHidden/>
    <w:unhideWhenUsed/>
    <w:rsid w:val="00361EB9"/>
  </w:style>
  <w:style w:type="numbering" w:customStyle="1" w:styleId="11112">
    <w:name w:val="Нет списка11112"/>
    <w:next w:val="a2"/>
    <w:uiPriority w:val="99"/>
    <w:semiHidden/>
    <w:unhideWhenUsed/>
    <w:rsid w:val="00361EB9"/>
  </w:style>
  <w:style w:type="numbering" w:customStyle="1" w:styleId="532">
    <w:name w:val="Нет списка532"/>
    <w:next w:val="a2"/>
    <w:uiPriority w:val="99"/>
    <w:semiHidden/>
    <w:unhideWhenUsed/>
    <w:rsid w:val="00361EB9"/>
  </w:style>
  <w:style w:type="numbering" w:customStyle="1" w:styleId="1232">
    <w:name w:val="Нет списка1232"/>
    <w:next w:val="a2"/>
    <w:uiPriority w:val="99"/>
    <w:semiHidden/>
    <w:unhideWhenUsed/>
    <w:rsid w:val="00361EB9"/>
  </w:style>
  <w:style w:type="numbering" w:customStyle="1" w:styleId="612">
    <w:name w:val="Нет списка612"/>
    <w:next w:val="a2"/>
    <w:uiPriority w:val="99"/>
    <w:semiHidden/>
    <w:unhideWhenUsed/>
    <w:rsid w:val="00361EB9"/>
  </w:style>
  <w:style w:type="numbering" w:customStyle="1" w:styleId="712">
    <w:name w:val="Нет списка712"/>
    <w:next w:val="a2"/>
    <w:semiHidden/>
    <w:rsid w:val="00361EB9"/>
  </w:style>
  <w:style w:type="table" w:customStyle="1" w:styleId="3112">
    <w:name w:val="Объемная таблица 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">
    <w:name w:val="HTA Tabellengitternetz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">
    <w:name w:val="Нет списка1312"/>
    <w:next w:val="a2"/>
    <w:semiHidden/>
    <w:rsid w:val="00361EB9"/>
  </w:style>
  <w:style w:type="numbering" w:customStyle="1" w:styleId="1111111112">
    <w:name w:val="1 / 1.1 / 1.1.11112"/>
    <w:basedOn w:val="a2"/>
    <w:next w:val="111111"/>
    <w:rsid w:val="00361EB9"/>
  </w:style>
  <w:style w:type="numbering" w:customStyle="1" w:styleId="111111212">
    <w:name w:val="1 / 1.1 / 1.1.1212"/>
    <w:basedOn w:val="a2"/>
    <w:next w:val="111111"/>
    <w:rsid w:val="00361EB9"/>
  </w:style>
  <w:style w:type="numbering" w:customStyle="1" w:styleId="2112">
    <w:name w:val="Нет списка2112"/>
    <w:next w:val="a2"/>
    <w:uiPriority w:val="99"/>
    <w:semiHidden/>
    <w:unhideWhenUsed/>
    <w:rsid w:val="00361EB9"/>
  </w:style>
  <w:style w:type="numbering" w:customStyle="1" w:styleId="31120">
    <w:name w:val="Нет списка3112"/>
    <w:next w:val="a2"/>
    <w:uiPriority w:val="99"/>
    <w:semiHidden/>
    <w:unhideWhenUsed/>
    <w:rsid w:val="00361EB9"/>
  </w:style>
  <w:style w:type="numbering" w:customStyle="1" w:styleId="4112">
    <w:name w:val="Нет списка4112"/>
    <w:next w:val="a2"/>
    <w:uiPriority w:val="99"/>
    <w:semiHidden/>
    <w:unhideWhenUsed/>
    <w:rsid w:val="00361EB9"/>
  </w:style>
  <w:style w:type="numbering" w:customStyle="1" w:styleId="11212">
    <w:name w:val="Нет списка11212"/>
    <w:next w:val="a2"/>
    <w:uiPriority w:val="99"/>
    <w:semiHidden/>
    <w:unhideWhenUsed/>
    <w:rsid w:val="00361EB9"/>
  </w:style>
  <w:style w:type="numbering" w:customStyle="1" w:styleId="5112">
    <w:name w:val="Нет списка5112"/>
    <w:next w:val="a2"/>
    <w:uiPriority w:val="99"/>
    <w:semiHidden/>
    <w:unhideWhenUsed/>
    <w:rsid w:val="00361EB9"/>
  </w:style>
  <w:style w:type="numbering" w:customStyle="1" w:styleId="12112">
    <w:name w:val="Нет списка12112"/>
    <w:next w:val="a2"/>
    <w:uiPriority w:val="99"/>
    <w:semiHidden/>
    <w:unhideWhenUsed/>
    <w:rsid w:val="00361EB9"/>
  </w:style>
  <w:style w:type="numbering" w:customStyle="1" w:styleId="812">
    <w:name w:val="Нет списка812"/>
    <w:next w:val="a2"/>
    <w:semiHidden/>
    <w:rsid w:val="00361EB9"/>
  </w:style>
  <w:style w:type="table" w:customStyle="1" w:styleId="3212">
    <w:name w:val="Объемная таблица 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">
    <w:name w:val="HTA Tabellengitternetz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">
    <w:name w:val="Нет списка1412"/>
    <w:next w:val="a2"/>
    <w:semiHidden/>
    <w:rsid w:val="00361EB9"/>
  </w:style>
  <w:style w:type="numbering" w:customStyle="1" w:styleId="1111111212">
    <w:name w:val="1 / 1.1 / 1.1.11212"/>
    <w:basedOn w:val="a2"/>
    <w:next w:val="111111"/>
    <w:rsid w:val="00361EB9"/>
  </w:style>
  <w:style w:type="numbering" w:customStyle="1" w:styleId="111111312">
    <w:name w:val="1 / 1.1 / 1.1.1312"/>
    <w:basedOn w:val="a2"/>
    <w:next w:val="111111"/>
    <w:rsid w:val="00361EB9"/>
  </w:style>
  <w:style w:type="numbering" w:customStyle="1" w:styleId="2212">
    <w:name w:val="Нет списка2212"/>
    <w:next w:val="a2"/>
    <w:uiPriority w:val="99"/>
    <w:semiHidden/>
    <w:unhideWhenUsed/>
    <w:rsid w:val="00361EB9"/>
  </w:style>
  <w:style w:type="numbering" w:customStyle="1" w:styleId="32120">
    <w:name w:val="Нет списка3212"/>
    <w:next w:val="a2"/>
    <w:uiPriority w:val="99"/>
    <w:semiHidden/>
    <w:unhideWhenUsed/>
    <w:rsid w:val="00361EB9"/>
  </w:style>
  <w:style w:type="numbering" w:customStyle="1" w:styleId="4212">
    <w:name w:val="Нет списка4212"/>
    <w:next w:val="a2"/>
    <w:uiPriority w:val="99"/>
    <w:semiHidden/>
    <w:unhideWhenUsed/>
    <w:rsid w:val="00361EB9"/>
  </w:style>
  <w:style w:type="numbering" w:customStyle="1" w:styleId="11312">
    <w:name w:val="Нет списка11312"/>
    <w:next w:val="a2"/>
    <w:uiPriority w:val="99"/>
    <w:semiHidden/>
    <w:unhideWhenUsed/>
    <w:rsid w:val="00361EB9"/>
  </w:style>
  <w:style w:type="numbering" w:customStyle="1" w:styleId="5212">
    <w:name w:val="Нет списка5212"/>
    <w:next w:val="a2"/>
    <w:uiPriority w:val="99"/>
    <w:semiHidden/>
    <w:unhideWhenUsed/>
    <w:rsid w:val="00361EB9"/>
  </w:style>
  <w:style w:type="numbering" w:customStyle="1" w:styleId="12212">
    <w:name w:val="Нет списка12212"/>
    <w:next w:val="a2"/>
    <w:uiPriority w:val="99"/>
    <w:semiHidden/>
    <w:unhideWhenUsed/>
    <w:rsid w:val="00361EB9"/>
  </w:style>
  <w:style w:type="numbering" w:customStyle="1" w:styleId="1111111312">
    <w:name w:val="1 / 1.1 / 1.1.11312"/>
    <w:basedOn w:val="a2"/>
    <w:next w:val="111111"/>
    <w:rsid w:val="00361EB9"/>
  </w:style>
  <w:style w:type="numbering" w:customStyle="1" w:styleId="111111412">
    <w:name w:val="1 / 1.1 / 1.1.1412"/>
    <w:basedOn w:val="a2"/>
    <w:next w:val="111111"/>
    <w:rsid w:val="00361EB9"/>
  </w:style>
  <w:style w:type="numbering" w:customStyle="1" w:styleId="162">
    <w:name w:val="Нет списка162"/>
    <w:next w:val="a2"/>
    <w:uiPriority w:val="99"/>
    <w:semiHidden/>
    <w:unhideWhenUsed/>
    <w:rsid w:val="00361EB9"/>
  </w:style>
  <w:style w:type="numbering" w:customStyle="1" w:styleId="172">
    <w:name w:val="Нет списка172"/>
    <w:next w:val="a2"/>
    <w:semiHidden/>
    <w:rsid w:val="00361EB9"/>
  </w:style>
  <w:style w:type="table" w:customStyle="1" w:styleId="3420">
    <w:name w:val="Объемная таблица 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">
    <w:name w:val="HTA Tabellengitternetz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Нет списка1152"/>
    <w:next w:val="a2"/>
    <w:semiHidden/>
    <w:rsid w:val="00361EB9"/>
  </w:style>
  <w:style w:type="numbering" w:customStyle="1" w:styleId="2420">
    <w:name w:val="Нет списка242"/>
    <w:next w:val="a2"/>
    <w:uiPriority w:val="99"/>
    <w:semiHidden/>
    <w:unhideWhenUsed/>
    <w:rsid w:val="00361EB9"/>
  </w:style>
  <w:style w:type="numbering" w:customStyle="1" w:styleId="3421">
    <w:name w:val="Нет списка342"/>
    <w:next w:val="a2"/>
    <w:uiPriority w:val="99"/>
    <w:semiHidden/>
    <w:unhideWhenUsed/>
    <w:rsid w:val="00361EB9"/>
  </w:style>
  <w:style w:type="numbering" w:customStyle="1" w:styleId="442">
    <w:name w:val="Нет списка442"/>
    <w:next w:val="a2"/>
    <w:uiPriority w:val="99"/>
    <w:semiHidden/>
    <w:unhideWhenUsed/>
    <w:rsid w:val="00361EB9"/>
  </w:style>
  <w:style w:type="numbering" w:customStyle="1" w:styleId="11122">
    <w:name w:val="Нет списка11122"/>
    <w:next w:val="a2"/>
    <w:uiPriority w:val="99"/>
    <w:semiHidden/>
    <w:unhideWhenUsed/>
    <w:rsid w:val="00361EB9"/>
  </w:style>
  <w:style w:type="numbering" w:customStyle="1" w:styleId="542">
    <w:name w:val="Нет списка542"/>
    <w:next w:val="a2"/>
    <w:uiPriority w:val="99"/>
    <w:semiHidden/>
    <w:unhideWhenUsed/>
    <w:rsid w:val="00361EB9"/>
  </w:style>
  <w:style w:type="numbering" w:customStyle="1" w:styleId="1242">
    <w:name w:val="Нет списка1242"/>
    <w:next w:val="a2"/>
    <w:uiPriority w:val="99"/>
    <w:semiHidden/>
    <w:unhideWhenUsed/>
    <w:rsid w:val="00361EB9"/>
  </w:style>
  <w:style w:type="numbering" w:customStyle="1" w:styleId="622">
    <w:name w:val="Нет списка622"/>
    <w:next w:val="a2"/>
    <w:uiPriority w:val="99"/>
    <w:semiHidden/>
    <w:unhideWhenUsed/>
    <w:rsid w:val="00361EB9"/>
  </w:style>
  <w:style w:type="numbering" w:customStyle="1" w:styleId="722">
    <w:name w:val="Нет списка722"/>
    <w:next w:val="a2"/>
    <w:semiHidden/>
    <w:rsid w:val="00361EB9"/>
  </w:style>
  <w:style w:type="table" w:customStyle="1" w:styleId="3122">
    <w:name w:val="Объемная таблица 3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">
    <w:name w:val="HTA Tabellengitternetz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">
    <w:name w:val="Нет списка1322"/>
    <w:next w:val="a2"/>
    <w:semiHidden/>
    <w:rsid w:val="00361EB9"/>
  </w:style>
  <w:style w:type="numbering" w:customStyle="1" w:styleId="1111111122">
    <w:name w:val="1 / 1.1 / 1.1.11122"/>
    <w:basedOn w:val="a2"/>
    <w:next w:val="111111"/>
    <w:rsid w:val="00361EB9"/>
  </w:style>
  <w:style w:type="numbering" w:customStyle="1" w:styleId="111111222">
    <w:name w:val="1 / 1.1 / 1.1.1222"/>
    <w:basedOn w:val="a2"/>
    <w:next w:val="111111"/>
    <w:rsid w:val="00361EB9"/>
  </w:style>
  <w:style w:type="numbering" w:customStyle="1" w:styleId="2122">
    <w:name w:val="Нет списка2122"/>
    <w:next w:val="a2"/>
    <w:uiPriority w:val="99"/>
    <w:semiHidden/>
    <w:unhideWhenUsed/>
    <w:rsid w:val="00361EB9"/>
  </w:style>
  <w:style w:type="numbering" w:customStyle="1" w:styleId="31220">
    <w:name w:val="Нет списка3122"/>
    <w:next w:val="a2"/>
    <w:uiPriority w:val="99"/>
    <w:semiHidden/>
    <w:unhideWhenUsed/>
    <w:rsid w:val="00361EB9"/>
  </w:style>
  <w:style w:type="numbering" w:customStyle="1" w:styleId="4122">
    <w:name w:val="Нет списка4122"/>
    <w:next w:val="a2"/>
    <w:uiPriority w:val="99"/>
    <w:semiHidden/>
    <w:unhideWhenUsed/>
    <w:rsid w:val="00361EB9"/>
  </w:style>
  <w:style w:type="numbering" w:customStyle="1" w:styleId="11222">
    <w:name w:val="Нет списка11222"/>
    <w:next w:val="a2"/>
    <w:uiPriority w:val="99"/>
    <w:semiHidden/>
    <w:unhideWhenUsed/>
    <w:rsid w:val="00361EB9"/>
  </w:style>
  <w:style w:type="numbering" w:customStyle="1" w:styleId="5122">
    <w:name w:val="Нет списка5122"/>
    <w:next w:val="a2"/>
    <w:uiPriority w:val="99"/>
    <w:semiHidden/>
    <w:unhideWhenUsed/>
    <w:rsid w:val="00361EB9"/>
  </w:style>
  <w:style w:type="numbering" w:customStyle="1" w:styleId="12122">
    <w:name w:val="Нет списка12122"/>
    <w:next w:val="a2"/>
    <w:uiPriority w:val="99"/>
    <w:semiHidden/>
    <w:unhideWhenUsed/>
    <w:rsid w:val="00361EB9"/>
  </w:style>
  <w:style w:type="numbering" w:customStyle="1" w:styleId="822">
    <w:name w:val="Нет списка822"/>
    <w:next w:val="a2"/>
    <w:semiHidden/>
    <w:rsid w:val="00361EB9"/>
  </w:style>
  <w:style w:type="table" w:customStyle="1" w:styleId="3222">
    <w:name w:val="Объемная таблица 3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">
    <w:name w:val="HTA Tabellengitternetz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">
    <w:name w:val="Нет списка1422"/>
    <w:next w:val="a2"/>
    <w:semiHidden/>
    <w:rsid w:val="00361EB9"/>
  </w:style>
  <w:style w:type="numbering" w:customStyle="1" w:styleId="1111111222">
    <w:name w:val="1 / 1.1 / 1.1.11222"/>
    <w:basedOn w:val="a2"/>
    <w:next w:val="111111"/>
    <w:rsid w:val="00361EB9"/>
  </w:style>
  <w:style w:type="numbering" w:customStyle="1" w:styleId="111111322">
    <w:name w:val="1 / 1.1 / 1.1.1322"/>
    <w:basedOn w:val="a2"/>
    <w:next w:val="111111"/>
    <w:rsid w:val="00361EB9"/>
  </w:style>
  <w:style w:type="numbering" w:customStyle="1" w:styleId="2222">
    <w:name w:val="Нет списка2222"/>
    <w:next w:val="a2"/>
    <w:uiPriority w:val="99"/>
    <w:semiHidden/>
    <w:unhideWhenUsed/>
    <w:rsid w:val="00361EB9"/>
  </w:style>
  <w:style w:type="numbering" w:customStyle="1" w:styleId="32220">
    <w:name w:val="Нет списка3222"/>
    <w:next w:val="a2"/>
    <w:uiPriority w:val="99"/>
    <w:semiHidden/>
    <w:unhideWhenUsed/>
    <w:rsid w:val="00361EB9"/>
  </w:style>
  <w:style w:type="numbering" w:customStyle="1" w:styleId="4222">
    <w:name w:val="Нет списка4222"/>
    <w:next w:val="a2"/>
    <w:uiPriority w:val="99"/>
    <w:semiHidden/>
    <w:unhideWhenUsed/>
    <w:rsid w:val="00361EB9"/>
  </w:style>
  <w:style w:type="numbering" w:customStyle="1" w:styleId="11322">
    <w:name w:val="Нет списка11322"/>
    <w:next w:val="a2"/>
    <w:uiPriority w:val="99"/>
    <w:semiHidden/>
    <w:unhideWhenUsed/>
    <w:rsid w:val="00361EB9"/>
  </w:style>
  <w:style w:type="numbering" w:customStyle="1" w:styleId="5222">
    <w:name w:val="Нет списка5222"/>
    <w:next w:val="a2"/>
    <w:uiPriority w:val="99"/>
    <w:semiHidden/>
    <w:unhideWhenUsed/>
    <w:rsid w:val="00361EB9"/>
  </w:style>
  <w:style w:type="numbering" w:customStyle="1" w:styleId="12222">
    <w:name w:val="Нет списка12222"/>
    <w:next w:val="a2"/>
    <w:uiPriority w:val="99"/>
    <w:semiHidden/>
    <w:unhideWhenUsed/>
    <w:rsid w:val="00361EB9"/>
  </w:style>
  <w:style w:type="numbering" w:customStyle="1" w:styleId="1111111322">
    <w:name w:val="1 / 1.1 / 1.1.11322"/>
    <w:basedOn w:val="a2"/>
    <w:next w:val="111111"/>
    <w:rsid w:val="00361EB9"/>
  </w:style>
  <w:style w:type="numbering" w:customStyle="1" w:styleId="111111422">
    <w:name w:val="1 / 1.1 / 1.1.1422"/>
    <w:basedOn w:val="a2"/>
    <w:next w:val="111111"/>
    <w:rsid w:val="00361EB9"/>
  </w:style>
  <w:style w:type="numbering" w:customStyle="1" w:styleId="182">
    <w:name w:val="Нет списка182"/>
    <w:next w:val="a2"/>
    <w:uiPriority w:val="99"/>
    <w:semiHidden/>
    <w:unhideWhenUsed/>
    <w:rsid w:val="00361EB9"/>
  </w:style>
  <w:style w:type="numbering" w:customStyle="1" w:styleId="192">
    <w:name w:val="Нет списка192"/>
    <w:next w:val="a2"/>
    <w:semiHidden/>
    <w:rsid w:val="00361EB9"/>
  </w:style>
  <w:style w:type="table" w:customStyle="1" w:styleId="3520">
    <w:name w:val="Объемная таблица 3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">
    <w:name w:val="HTA Tabellengitternetz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">
    <w:name w:val="Нет списка1162"/>
    <w:next w:val="a2"/>
    <w:semiHidden/>
    <w:rsid w:val="00361EB9"/>
  </w:style>
  <w:style w:type="numbering" w:customStyle="1" w:styleId="252">
    <w:name w:val="Нет списка252"/>
    <w:next w:val="a2"/>
    <w:uiPriority w:val="99"/>
    <w:semiHidden/>
    <w:unhideWhenUsed/>
    <w:rsid w:val="00361EB9"/>
  </w:style>
  <w:style w:type="numbering" w:customStyle="1" w:styleId="3521">
    <w:name w:val="Нет списка352"/>
    <w:next w:val="a2"/>
    <w:uiPriority w:val="99"/>
    <w:semiHidden/>
    <w:unhideWhenUsed/>
    <w:rsid w:val="00361EB9"/>
  </w:style>
  <w:style w:type="numbering" w:customStyle="1" w:styleId="452">
    <w:name w:val="Нет списка452"/>
    <w:next w:val="a2"/>
    <w:uiPriority w:val="99"/>
    <w:semiHidden/>
    <w:unhideWhenUsed/>
    <w:rsid w:val="00361EB9"/>
  </w:style>
  <w:style w:type="numbering" w:customStyle="1" w:styleId="11132">
    <w:name w:val="Нет списка11132"/>
    <w:next w:val="a2"/>
    <w:uiPriority w:val="99"/>
    <w:semiHidden/>
    <w:unhideWhenUsed/>
    <w:rsid w:val="00361EB9"/>
  </w:style>
  <w:style w:type="numbering" w:customStyle="1" w:styleId="552">
    <w:name w:val="Нет списка552"/>
    <w:next w:val="a2"/>
    <w:uiPriority w:val="99"/>
    <w:semiHidden/>
    <w:unhideWhenUsed/>
    <w:rsid w:val="00361EB9"/>
  </w:style>
  <w:style w:type="numbering" w:customStyle="1" w:styleId="1252">
    <w:name w:val="Нет списка1252"/>
    <w:next w:val="a2"/>
    <w:uiPriority w:val="99"/>
    <w:semiHidden/>
    <w:unhideWhenUsed/>
    <w:rsid w:val="00361EB9"/>
  </w:style>
  <w:style w:type="numbering" w:customStyle="1" w:styleId="632">
    <w:name w:val="Нет списка632"/>
    <w:next w:val="a2"/>
    <w:uiPriority w:val="99"/>
    <w:semiHidden/>
    <w:unhideWhenUsed/>
    <w:rsid w:val="00361EB9"/>
  </w:style>
  <w:style w:type="numbering" w:customStyle="1" w:styleId="732">
    <w:name w:val="Нет списка732"/>
    <w:next w:val="a2"/>
    <w:semiHidden/>
    <w:rsid w:val="00361EB9"/>
  </w:style>
  <w:style w:type="table" w:customStyle="1" w:styleId="3132">
    <w:name w:val="Объемная таблица 3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">
    <w:name w:val="HTA Tabellengitternetz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">
    <w:name w:val="Нет списка1332"/>
    <w:next w:val="a2"/>
    <w:semiHidden/>
    <w:rsid w:val="00361EB9"/>
  </w:style>
  <w:style w:type="numbering" w:customStyle="1" w:styleId="1111111132">
    <w:name w:val="1 / 1.1 / 1.1.11132"/>
    <w:basedOn w:val="a2"/>
    <w:next w:val="111111"/>
    <w:rsid w:val="00361EB9"/>
  </w:style>
  <w:style w:type="numbering" w:customStyle="1" w:styleId="111111232">
    <w:name w:val="1 / 1.1 / 1.1.1232"/>
    <w:basedOn w:val="a2"/>
    <w:next w:val="111111"/>
    <w:rsid w:val="00361EB9"/>
  </w:style>
  <w:style w:type="numbering" w:customStyle="1" w:styleId="2132">
    <w:name w:val="Нет списка2132"/>
    <w:next w:val="a2"/>
    <w:uiPriority w:val="99"/>
    <w:semiHidden/>
    <w:unhideWhenUsed/>
    <w:rsid w:val="00361EB9"/>
  </w:style>
  <w:style w:type="numbering" w:customStyle="1" w:styleId="31320">
    <w:name w:val="Нет списка3132"/>
    <w:next w:val="a2"/>
    <w:uiPriority w:val="99"/>
    <w:semiHidden/>
    <w:unhideWhenUsed/>
    <w:rsid w:val="00361EB9"/>
  </w:style>
  <w:style w:type="numbering" w:customStyle="1" w:styleId="4132">
    <w:name w:val="Нет списка4132"/>
    <w:next w:val="a2"/>
    <w:uiPriority w:val="99"/>
    <w:semiHidden/>
    <w:unhideWhenUsed/>
    <w:rsid w:val="00361EB9"/>
  </w:style>
  <w:style w:type="numbering" w:customStyle="1" w:styleId="11232">
    <w:name w:val="Нет списка11232"/>
    <w:next w:val="a2"/>
    <w:uiPriority w:val="99"/>
    <w:semiHidden/>
    <w:unhideWhenUsed/>
    <w:rsid w:val="00361EB9"/>
  </w:style>
  <w:style w:type="numbering" w:customStyle="1" w:styleId="5132">
    <w:name w:val="Нет списка5132"/>
    <w:next w:val="a2"/>
    <w:uiPriority w:val="99"/>
    <w:semiHidden/>
    <w:unhideWhenUsed/>
    <w:rsid w:val="00361EB9"/>
  </w:style>
  <w:style w:type="numbering" w:customStyle="1" w:styleId="12132">
    <w:name w:val="Нет списка12132"/>
    <w:next w:val="a2"/>
    <w:uiPriority w:val="99"/>
    <w:semiHidden/>
    <w:unhideWhenUsed/>
    <w:rsid w:val="00361EB9"/>
  </w:style>
  <w:style w:type="numbering" w:customStyle="1" w:styleId="832">
    <w:name w:val="Нет списка832"/>
    <w:next w:val="a2"/>
    <w:semiHidden/>
    <w:rsid w:val="00361EB9"/>
  </w:style>
  <w:style w:type="table" w:customStyle="1" w:styleId="3232">
    <w:name w:val="Объемная таблица 3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">
    <w:name w:val="HTA Tabellengitternetz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">
    <w:name w:val="Нет списка1432"/>
    <w:next w:val="a2"/>
    <w:semiHidden/>
    <w:rsid w:val="00361EB9"/>
  </w:style>
  <w:style w:type="numbering" w:customStyle="1" w:styleId="1111111232">
    <w:name w:val="1 / 1.1 / 1.1.11232"/>
    <w:basedOn w:val="a2"/>
    <w:next w:val="111111"/>
    <w:rsid w:val="00361EB9"/>
  </w:style>
  <w:style w:type="numbering" w:customStyle="1" w:styleId="111111332">
    <w:name w:val="1 / 1.1 / 1.1.1332"/>
    <w:basedOn w:val="a2"/>
    <w:next w:val="111111"/>
    <w:rsid w:val="00361EB9"/>
  </w:style>
  <w:style w:type="numbering" w:customStyle="1" w:styleId="2232">
    <w:name w:val="Нет списка2232"/>
    <w:next w:val="a2"/>
    <w:uiPriority w:val="99"/>
    <w:semiHidden/>
    <w:unhideWhenUsed/>
    <w:rsid w:val="00361EB9"/>
  </w:style>
  <w:style w:type="numbering" w:customStyle="1" w:styleId="32320">
    <w:name w:val="Нет списка3232"/>
    <w:next w:val="a2"/>
    <w:uiPriority w:val="99"/>
    <w:semiHidden/>
    <w:unhideWhenUsed/>
    <w:rsid w:val="00361EB9"/>
  </w:style>
  <w:style w:type="numbering" w:customStyle="1" w:styleId="4232">
    <w:name w:val="Нет списка4232"/>
    <w:next w:val="a2"/>
    <w:uiPriority w:val="99"/>
    <w:semiHidden/>
    <w:unhideWhenUsed/>
    <w:rsid w:val="00361EB9"/>
  </w:style>
  <w:style w:type="numbering" w:customStyle="1" w:styleId="11332">
    <w:name w:val="Нет списка11332"/>
    <w:next w:val="a2"/>
    <w:uiPriority w:val="99"/>
    <w:semiHidden/>
    <w:unhideWhenUsed/>
    <w:rsid w:val="00361EB9"/>
  </w:style>
  <w:style w:type="numbering" w:customStyle="1" w:styleId="5232">
    <w:name w:val="Нет списка5232"/>
    <w:next w:val="a2"/>
    <w:uiPriority w:val="99"/>
    <w:semiHidden/>
    <w:unhideWhenUsed/>
    <w:rsid w:val="00361EB9"/>
  </w:style>
  <w:style w:type="numbering" w:customStyle="1" w:styleId="12232">
    <w:name w:val="Нет списка12232"/>
    <w:next w:val="a2"/>
    <w:uiPriority w:val="99"/>
    <w:semiHidden/>
    <w:unhideWhenUsed/>
    <w:rsid w:val="00361EB9"/>
  </w:style>
  <w:style w:type="numbering" w:customStyle="1" w:styleId="1111111332">
    <w:name w:val="1 / 1.1 / 1.1.11332"/>
    <w:basedOn w:val="a2"/>
    <w:next w:val="111111"/>
    <w:rsid w:val="00361EB9"/>
  </w:style>
  <w:style w:type="numbering" w:customStyle="1" w:styleId="111111432">
    <w:name w:val="1 / 1.1 / 1.1.1432"/>
    <w:basedOn w:val="a2"/>
    <w:next w:val="111111"/>
    <w:rsid w:val="00361EB9"/>
  </w:style>
  <w:style w:type="numbering" w:customStyle="1" w:styleId="291">
    <w:name w:val="Нет списка29"/>
    <w:next w:val="a2"/>
    <w:uiPriority w:val="99"/>
    <w:semiHidden/>
    <w:unhideWhenUsed/>
    <w:rsid w:val="00361EB9"/>
  </w:style>
  <w:style w:type="numbering" w:customStyle="1" w:styleId="1201">
    <w:name w:val="Нет списка120"/>
    <w:next w:val="a2"/>
    <w:semiHidden/>
    <w:rsid w:val="00361EB9"/>
  </w:style>
  <w:style w:type="table" w:customStyle="1" w:styleId="381">
    <w:name w:val="Объемная таблица 3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">
    <w:name w:val="HTA Tabellengitternetz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0">
    <w:name w:val="Нет списка1110"/>
    <w:next w:val="a2"/>
    <w:semiHidden/>
    <w:rsid w:val="00361EB9"/>
  </w:style>
  <w:style w:type="numbering" w:customStyle="1" w:styleId="2101">
    <w:name w:val="Нет списка210"/>
    <w:next w:val="a2"/>
    <w:uiPriority w:val="99"/>
    <w:semiHidden/>
    <w:unhideWhenUsed/>
    <w:rsid w:val="00361EB9"/>
  </w:style>
  <w:style w:type="numbering" w:customStyle="1" w:styleId="382">
    <w:name w:val="Нет списка38"/>
    <w:next w:val="a2"/>
    <w:uiPriority w:val="99"/>
    <w:semiHidden/>
    <w:unhideWhenUsed/>
    <w:rsid w:val="00361EB9"/>
  </w:style>
  <w:style w:type="numbering" w:customStyle="1" w:styleId="48">
    <w:name w:val="Нет списка48"/>
    <w:next w:val="a2"/>
    <w:uiPriority w:val="99"/>
    <w:semiHidden/>
    <w:unhideWhenUsed/>
    <w:rsid w:val="00361EB9"/>
  </w:style>
  <w:style w:type="numbering" w:customStyle="1" w:styleId="1116">
    <w:name w:val="Нет списка1116"/>
    <w:next w:val="a2"/>
    <w:uiPriority w:val="99"/>
    <w:semiHidden/>
    <w:unhideWhenUsed/>
    <w:rsid w:val="00361EB9"/>
  </w:style>
  <w:style w:type="numbering" w:customStyle="1" w:styleId="58">
    <w:name w:val="Нет списка58"/>
    <w:next w:val="a2"/>
    <w:uiPriority w:val="99"/>
    <w:semiHidden/>
    <w:unhideWhenUsed/>
    <w:rsid w:val="00361EB9"/>
  </w:style>
  <w:style w:type="numbering" w:customStyle="1" w:styleId="128">
    <w:name w:val="Нет списка128"/>
    <w:next w:val="a2"/>
    <w:uiPriority w:val="99"/>
    <w:semiHidden/>
    <w:unhideWhenUsed/>
    <w:rsid w:val="00361EB9"/>
  </w:style>
  <w:style w:type="numbering" w:customStyle="1" w:styleId="660">
    <w:name w:val="Нет списка66"/>
    <w:next w:val="a2"/>
    <w:uiPriority w:val="99"/>
    <w:semiHidden/>
    <w:unhideWhenUsed/>
    <w:rsid w:val="00361EB9"/>
  </w:style>
  <w:style w:type="numbering" w:customStyle="1" w:styleId="76">
    <w:name w:val="Нет списка76"/>
    <w:next w:val="a2"/>
    <w:semiHidden/>
    <w:rsid w:val="00361EB9"/>
  </w:style>
  <w:style w:type="table" w:customStyle="1" w:styleId="316">
    <w:name w:val="Объемная таблица 3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">
    <w:name w:val="HTA Tabellengitternetz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">
    <w:name w:val="Нет списка136"/>
    <w:next w:val="a2"/>
    <w:semiHidden/>
    <w:rsid w:val="00361EB9"/>
  </w:style>
  <w:style w:type="numbering" w:customStyle="1" w:styleId="111111116">
    <w:name w:val="1 / 1.1 / 1.1.1116"/>
    <w:basedOn w:val="a2"/>
    <w:next w:val="111111"/>
    <w:rsid w:val="00361EB9"/>
  </w:style>
  <w:style w:type="numbering" w:customStyle="1" w:styleId="11111126">
    <w:name w:val="1 / 1.1 / 1.1.126"/>
    <w:basedOn w:val="a2"/>
    <w:next w:val="111111"/>
    <w:rsid w:val="00361EB9"/>
  </w:style>
  <w:style w:type="numbering" w:customStyle="1" w:styleId="216">
    <w:name w:val="Нет списка216"/>
    <w:next w:val="a2"/>
    <w:uiPriority w:val="99"/>
    <w:semiHidden/>
    <w:unhideWhenUsed/>
    <w:rsid w:val="00361EB9"/>
  </w:style>
  <w:style w:type="numbering" w:customStyle="1" w:styleId="3160">
    <w:name w:val="Нет списка316"/>
    <w:next w:val="a2"/>
    <w:uiPriority w:val="99"/>
    <w:semiHidden/>
    <w:unhideWhenUsed/>
    <w:rsid w:val="00361EB9"/>
  </w:style>
  <w:style w:type="numbering" w:customStyle="1" w:styleId="416">
    <w:name w:val="Нет списка416"/>
    <w:next w:val="a2"/>
    <w:uiPriority w:val="99"/>
    <w:semiHidden/>
    <w:unhideWhenUsed/>
    <w:rsid w:val="00361EB9"/>
  </w:style>
  <w:style w:type="numbering" w:customStyle="1" w:styleId="1126">
    <w:name w:val="Нет списка1126"/>
    <w:next w:val="a2"/>
    <w:uiPriority w:val="99"/>
    <w:semiHidden/>
    <w:unhideWhenUsed/>
    <w:rsid w:val="00361EB9"/>
  </w:style>
  <w:style w:type="numbering" w:customStyle="1" w:styleId="516">
    <w:name w:val="Нет списка516"/>
    <w:next w:val="a2"/>
    <w:uiPriority w:val="99"/>
    <w:semiHidden/>
    <w:unhideWhenUsed/>
    <w:rsid w:val="00361EB9"/>
  </w:style>
  <w:style w:type="numbering" w:customStyle="1" w:styleId="1216">
    <w:name w:val="Нет списка1216"/>
    <w:next w:val="a2"/>
    <w:uiPriority w:val="99"/>
    <w:semiHidden/>
    <w:unhideWhenUsed/>
    <w:rsid w:val="00361EB9"/>
  </w:style>
  <w:style w:type="numbering" w:customStyle="1" w:styleId="86">
    <w:name w:val="Нет списка86"/>
    <w:next w:val="a2"/>
    <w:semiHidden/>
    <w:rsid w:val="00361EB9"/>
  </w:style>
  <w:style w:type="table" w:customStyle="1" w:styleId="326">
    <w:name w:val="Объемная таблица 3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">
    <w:name w:val="HTA Tabellengitternetz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">
    <w:name w:val="Нет списка146"/>
    <w:next w:val="a2"/>
    <w:semiHidden/>
    <w:rsid w:val="00361EB9"/>
  </w:style>
  <w:style w:type="numbering" w:customStyle="1" w:styleId="111111126">
    <w:name w:val="1 / 1.1 / 1.1.1126"/>
    <w:basedOn w:val="a2"/>
    <w:next w:val="111111"/>
    <w:rsid w:val="00361EB9"/>
  </w:style>
  <w:style w:type="numbering" w:customStyle="1" w:styleId="11111136">
    <w:name w:val="1 / 1.1 / 1.1.136"/>
    <w:basedOn w:val="a2"/>
    <w:next w:val="111111"/>
    <w:rsid w:val="00361EB9"/>
  </w:style>
  <w:style w:type="numbering" w:customStyle="1" w:styleId="226">
    <w:name w:val="Нет списка226"/>
    <w:next w:val="a2"/>
    <w:uiPriority w:val="99"/>
    <w:semiHidden/>
    <w:unhideWhenUsed/>
    <w:rsid w:val="00361EB9"/>
  </w:style>
  <w:style w:type="numbering" w:customStyle="1" w:styleId="3260">
    <w:name w:val="Нет списка326"/>
    <w:next w:val="a2"/>
    <w:uiPriority w:val="99"/>
    <w:semiHidden/>
    <w:unhideWhenUsed/>
    <w:rsid w:val="00361EB9"/>
  </w:style>
  <w:style w:type="numbering" w:customStyle="1" w:styleId="426">
    <w:name w:val="Нет списка426"/>
    <w:next w:val="a2"/>
    <w:uiPriority w:val="99"/>
    <w:semiHidden/>
    <w:unhideWhenUsed/>
    <w:rsid w:val="00361EB9"/>
  </w:style>
  <w:style w:type="numbering" w:customStyle="1" w:styleId="1136">
    <w:name w:val="Нет списка1136"/>
    <w:next w:val="a2"/>
    <w:uiPriority w:val="99"/>
    <w:semiHidden/>
    <w:unhideWhenUsed/>
    <w:rsid w:val="00361EB9"/>
  </w:style>
  <w:style w:type="numbering" w:customStyle="1" w:styleId="526">
    <w:name w:val="Нет списка526"/>
    <w:next w:val="a2"/>
    <w:uiPriority w:val="99"/>
    <w:semiHidden/>
    <w:unhideWhenUsed/>
    <w:rsid w:val="00361EB9"/>
  </w:style>
  <w:style w:type="numbering" w:customStyle="1" w:styleId="1226">
    <w:name w:val="Нет списка1226"/>
    <w:next w:val="a2"/>
    <w:uiPriority w:val="99"/>
    <w:semiHidden/>
    <w:unhideWhenUsed/>
    <w:rsid w:val="00361EB9"/>
  </w:style>
  <w:style w:type="numbering" w:customStyle="1" w:styleId="111111136">
    <w:name w:val="1 / 1.1 / 1.1.1136"/>
    <w:basedOn w:val="a2"/>
    <w:next w:val="111111"/>
    <w:rsid w:val="00361EB9"/>
  </w:style>
  <w:style w:type="numbering" w:customStyle="1" w:styleId="11111146">
    <w:name w:val="1 / 1.1 / 1.1.146"/>
    <w:basedOn w:val="a2"/>
    <w:next w:val="111111"/>
    <w:rsid w:val="00361EB9"/>
  </w:style>
  <w:style w:type="numbering" w:customStyle="1" w:styleId="930">
    <w:name w:val="Нет списка93"/>
    <w:next w:val="a2"/>
    <w:uiPriority w:val="99"/>
    <w:semiHidden/>
    <w:unhideWhenUsed/>
    <w:rsid w:val="00361EB9"/>
  </w:style>
  <w:style w:type="numbering" w:customStyle="1" w:styleId="1030">
    <w:name w:val="Нет списка103"/>
    <w:next w:val="a2"/>
    <w:uiPriority w:val="99"/>
    <w:semiHidden/>
    <w:unhideWhenUsed/>
    <w:rsid w:val="00361EB9"/>
  </w:style>
  <w:style w:type="numbering" w:customStyle="1" w:styleId="153">
    <w:name w:val="Нет списка153"/>
    <w:next w:val="a2"/>
    <w:semiHidden/>
    <w:rsid w:val="00361EB9"/>
  </w:style>
  <w:style w:type="table" w:customStyle="1" w:styleId="333">
    <w:name w:val="Объемная таблица 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">
    <w:name w:val="HTA Tabellengitternetz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">
    <w:name w:val="Нет списка1143"/>
    <w:next w:val="a2"/>
    <w:semiHidden/>
    <w:rsid w:val="00361EB9"/>
  </w:style>
  <w:style w:type="numbering" w:customStyle="1" w:styleId="233">
    <w:name w:val="Нет списка233"/>
    <w:next w:val="a2"/>
    <w:uiPriority w:val="99"/>
    <w:semiHidden/>
    <w:unhideWhenUsed/>
    <w:rsid w:val="00361EB9"/>
  </w:style>
  <w:style w:type="numbering" w:customStyle="1" w:styleId="3330">
    <w:name w:val="Нет списка333"/>
    <w:next w:val="a2"/>
    <w:uiPriority w:val="99"/>
    <w:semiHidden/>
    <w:unhideWhenUsed/>
    <w:rsid w:val="00361EB9"/>
  </w:style>
  <w:style w:type="numbering" w:customStyle="1" w:styleId="433">
    <w:name w:val="Нет списка433"/>
    <w:next w:val="a2"/>
    <w:uiPriority w:val="99"/>
    <w:semiHidden/>
    <w:unhideWhenUsed/>
    <w:rsid w:val="00361EB9"/>
  </w:style>
  <w:style w:type="numbering" w:customStyle="1" w:styleId="11113">
    <w:name w:val="Нет списка11113"/>
    <w:next w:val="a2"/>
    <w:uiPriority w:val="99"/>
    <w:semiHidden/>
    <w:unhideWhenUsed/>
    <w:rsid w:val="00361EB9"/>
  </w:style>
  <w:style w:type="numbering" w:customStyle="1" w:styleId="533">
    <w:name w:val="Нет списка533"/>
    <w:next w:val="a2"/>
    <w:uiPriority w:val="99"/>
    <w:semiHidden/>
    <w:unhideWhenUsed/>
    <w:rsid w:val="00361EB9"/>
  </w:style>
  <w:style w:type="numbering" w:customStyle="1" w:styleId="1233">
    <w:name w:val="Нет списка1233"/>
    <w:next w:val="a2"/>
    <w:uiPriority w:val="99"/>
    <w:semiHidden/>
    <w:unhideWhenUsed/>
    <w:rsid w:val="00361EB9"/>
  </w:style>
  <w:style w:type="numbering" w:customStyle="1" w:styleId="613">
    <w:name w:val="Нет списка613"/>
    <w:next w:val="a2"/>
    <w:uiPriority w:val="99"/>
    <w:semiHidden/>
    <w:unhideWhenUsed/>
    <w:rsid w:val="00361EB9"/>
  </w:style>
  <w:style w:type="numbering" w:customStyle="1" w:styleId="713">
    <w:name w:val="Нет списка713"/>
    <w:next w:val="a2"/>
    <w:semiHidden/>
    <w:rsid w:val="00361EB9"/>
  </w:style>
  <w:style w:type="table" w:customStyle="1" w:styleId="3113">
    <w:name w:val="Объемная таблица 3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">
    <w:name w:val="HTA Tabellengitternetz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">
    <w:name w:val="Нет списка1313"/>
    <w:next w:val="a2"/>
    <w:semiHidden/>
    <w:rsid w:val="00361EB9"/>
  </w:style>
  <w:style w:type="numbering" w:customStyle="1" w:styleId="1111111113">
    <w:name w:val="1 / 1.1 / 1.1.11113"/>
    <w:basedOn w:val="a2"/>
    <w:next w:val="111111"/>
    <w:rsid w:val="00361EB9"/>
  </w:style>
  <w:style w:type="numbering" w:customStyle="1" w:styleId="111111213">
    <w:name w:val="1 / 1.1 / 1.1.1213"/>
    <w:basedOn w:val="a2"/>
    <w:next w:val="111111"/>
    <w:rsid w:val="00361EB9"/>
  </w:style>
  <w:style w:type="numbering" w:customStyle="1" w:styleId="2113">
    <w:name w:val="Нет списка2113"/>
    <w:next w:val="a2"/>
    <w:uiPriority w:val="99"/>
    <w:semiHidden/>
    <w:unhideWhenUsed/>
    <w:rsid w:val="00361EB9"/>
  </w:style>
  <w:style w:type="numbering" w:customStyle="1" w:styleId="31130">
    <w:name w:val="Нет списка3113"/>
    <w:next w:val="a2"/>
    <w:uiPriority w:val="99"/>
    <w:semiHidden/>
    <w:unhideWhenUsed/>
    <w:rsid w:val="00361EB9"/>
  </w:style>
  <w:style w:type="numbering" w:customStyle="1" w:styleId="4113">
    <w:name w:val="Нет списка4113"/>
    <w:next w:val="a2"/>
    <w:uiPriority w:val="99"/>
    <w:semiHidden/>
    <w:unhideWhenUsed/>
    <w:rsid w:val="00361EB9"/>
  </w:style>
  <w:style w:type="numbering" w:customStyle="1" w:styleId="11213">
    <w:name w:val="Нет списка11213"/>
    <w:next w:val="a2"/>
    <w:uiPriority w:val="99"/>
    <w:semiHidden/>
    <w:unhideWhenUsed/>
    <w:rsid w:val="00361EB9"/>
  </w:style>
  <w:style w:type="numbering" w:customStyle="1" w:styleId="5113">
    <w:name w:val="Нет списка5113"/>
    <w:next w:val="a2"/>
    <w:uiPriority w:val="99"/>
    <w:semiHidden/>
    <w:unhideWhenUsed/>
    <w:rsid w:val="00361EB9"/>
  </w:style>
  <w:style w:type="numbering" w:customStyle="1" w:styleId="12113">
    <w:name w:val="Нет списка12113"/>
    <w:next w:val="a2"/>
    <w:uiPriority w:val="99"/>
    <w:semiHidden/>
    <w:unhideWhenUsed/>
    <w:rsid w:val="00361EB9"/>
  </w:style>
  <w:style w:type="numbering" w:customStyle="1" w:styleId="813">
    <w:name w:val="Нет списка813"/>
    <w:next w:val="a2"/>
    <w:semiHidden/>
    <w:rsid w:val="00361EB9"/>
  </w:style>
  <w:style w:type="table" w:customStyle="1" w:styleId="3213">
    <w:name w:val="Объемная таблица 3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">
    <w:name w:val="HTA Tabellengitternetz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">
    <w:name w:val="Нет списка1413"/>
    <w:next w:val="a2"/>
    <w:semiHidden/>
    <w:rsid w:val="00361EB9"/>
  </w:style>
  <w:style w:type="numbering" w:customStyle="1" w:styleId="1111111213">
    <w:name w:val="1 / 1.1 / 1.1.11213"/>
    <w:basedOn w:val="a2"/>
    <w:next w:val="111111"/>
    <w:rsid w:val="00361EB9"/>
  </w:style>
  <w:style w:type="numbering" w:customStyle="1" w:styleId="111111313">
    <w:name w:val="1 / 1.1 / 1.1.1313"/>
    <w:basedOn w:val="a2"/>
    <w:next w:val="111111"/>
    <w:rsid w:val="00361EB9"/>
  </w:style>
  <w:style w:type="numbering" w:customStyle="1" w:styleId="2213">
    <w:name w:val="Нет списка2213"/>
    <w:next w:val="a2"/>
    <w:uiPriority w:val="99"/>
    <w:semiHidden/>
    <w:unhideWhenUsed/>
    <w:rsid w:val="00361EB9"/>
  </w:style>
  <w:style w:type="numbering" w:customStyle="1" w:styleId="32130">
    <w:name w:val="Нет списка3213"/>
    <w:next w:val="a2"/>
    <w:uiPriority w:val="99"/>
    <w:semiHidden/>
    <w:unhideWhenUsed/>
    <w:rsid w:val="00361EB9"/>
  </w:style>
  <w:style w:type="numbering" w:customStyle="1" w:styleId="4213">
    <w:name w:val="Нет списка4213"/>
    <w:next w:val="a2"/>
    <w:uiPriority w:val="99"/>
    <w:semiHidden/>
    <w:unhideWhenUsed/>
    <w:rsid w:val="00361EB9"/>
  </w:style>
  <w:style w:type="numbering" w:customStyle="1" w:styleId="11313">
    <w:name w:val="Нет списка11313"/>
    <w:next w:val="a2"/>
    <w:uiPriority w:val="99"/>
    <w:semiHidden/>
    <w:unhideWhenUsed/>
    <w:rsid w:val="00361EB9"/>
  </w:style>
  <w:style w:type="numbering" w:customStyle="1" w:styleId="5213">
    <w:name w:val="Нет списка5213"/>
    <w:next w:val="a2"/>
    <w:uiPriority w:val="99"/>
    <w:semiHidden/>
    <w:unhideWhenUsed/>
    <w:rsid w:val="00361EB9"/>
  </w:style>
  <w:style w:type="numbering" w:customStyle="1" w:styleId="12213">
    <w:name w:val="Нет списка12213"/>
    <w:next w:val="a2"/>
    <w:uiPriority w:val="99"/>
    <w:semiHidden/>
    <w:unhideWhenUsed/>
    <w:rsid w:val="00361EB9"/>
  </w:style>
  <w:style w:type="numbering" w:customStyle="1" w:styleId="1111111313">
    <w:name w:val="1 / 1.1 / 1.1.11313"/>
    <w:basedOn w:val="a2"/>
    <w:next w:val="111111"/>
    <w:rsid w:val="00361EB9"/>
  </w:style>
  <w:style w:type="numbering" w:customStyle="1" w:styleId="111111413">
    <w:name w:val="1 / 1.1 / 1.1.1413"/>
    <w:basedOn w:val="a2"/>
    <w:next w:val="111111"/>
    <w:rsid w:val="00361EB9"/>
  </w:style>
  <w:style w:type="numbering" w:customStyle="1" w:styleId="163">
    <w:name w:val="Нет списка163"/>
    <w:next w:val="a2"/>
    <w:uiPriority w:val="99"/>
    <w:semiHidden/>
    <w:unhideWhenUsed/>
    <w:rsid w:val="00361EB9"/>
  </w:style>
  <w:style w:type="numbering" w:customStyle="1" w:styleId="173">
    <w:name w:val="Нет списка173"/>
    <w:next w:val="a2"/>
    <w:semiHidden/>
    <w:rsid w:val="00361EB9"/>
  </w:style>
  <w:style w:type="table" w:customStyle="1" w:styleId="343">
    <w:name w:val="Объемная таблица 3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">
    <w:name w:val="HTA Tabellengitternetz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">
    <w:name w:val="Нет списка1153"/>
    <w:next w:val="a2"/>
    <w:semiHidden/>
    <w:rsid w:val="00361EB9"/>
  </w:style>
  <w:style w:type="numbering" w:customStyle="1" w:styleId="243">
    <w:name w:val="Нет списка243"/>
    <w:next w:val="a2"/>
    <w:uiPriority w:val="99"/>
    <w:semiHidden/>
    <w:unhideWhenUsed/>
    <w:rsid w:val="00361EB9"/>
  </w:style>
  <w:style w:type="numbering" w:customStyle="1" w:styleId="3430">
    <w:name w:val="Нет списка343"/>
    <w:next w:val="a2"/>
    <w:uiPriority w:val="99"/>
    <w:semiHidden/>
    <w:unhideWhenUsed/>
    <w:rsid w:val="00361EB9"/>
  </w:style>
  <w:style w:type="numbering" w:customStyle="1" w:styleId="443">
    <w:name w:val="Нет списка443"/>
    <w:next w:val="a2"/>
    <w:uiPriority w:val="99"/>
    <w:semiHidden/>
    <w:unhideWhenUsed/>
    <w:rsid w:val="00361EB9"/>
  </w:style>
  <w:style w:type="numbering" w:customStyle="1" w:styleId="11123">
    <w:name w:val="Нет списка11123"/>
    <w:next w:val="a2"/>
    <w:uiPriority w:val="99"/>
    <w:semiHidden/>
    <w:unhideWhenUsed/>
    <w:rsid w:val="00361EB9"/>
  </w:style>
  <w:style w:type="numbering" w:customStyle="1" w:styleId="543">
    <w:name w:val="Нет списка543"/>
    <w:next w:val="a2"/>
    <w:uiPriority w:val="99"/>
    <w:semiHidden/>
    <w:unhideWhenUsed/>
    <w:rsid w:val="00361EB9"/>
  </w:style>
  <w:style w:type="numbering" w:customStyle="1" w:styleId="1243">
    <w:name w:val="Нет списка1243"/>
    <w:next w:val="a2"/>
    <w:uiPriority w:val="99"/>
    <w:semiHidden/>
    <w:unhideWhenUsed/>
    <w:rsid w:val="00361EB9"/>
  </w:style>
  <w:style w:type="numbering" w:customStyle="1" w:styleId="623">
    <w:name w:val="Нет списка623"/>
    <w:next w:val="a2"/>
    <w:uiPriority w:val="99"/>
    <w:semiHidden/>
    <w:unhideWhenUsed/>
    <w:rsid w:val="00361EB9"/>
  </w:style>
  <w:style w:type="numbering" w:customStyle="1" w:styleId="723">
    <w:name w:val="Нет списка723"/>
    <w:next w:val="a2"/>
    <w:semiHidden/>
    <w:rsid w:val="00361EB9"/>
  </w:style>
  <w:style w:type="table" w:customStyle="1" w:styleId="3123">
    <w:name w:val="Объемная таблица 3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">
    <w:name w:val="HTA Tabellengitternetz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">
    <w:name w:val="Нет списка1323"/>
    <w:next w:val="a2"/>
    <w:semiHidden/>
    <w:rsid w:val="00361EB9"/>
  </w:style>
  <w:style w:type="numbering" w:customStyle="1" w:styleId="1111111123">
    <w:name w:val="1 / 1.1 / 1.1.11123"/>
    <w:basedOn w:val="a2"/>
    <w:next w:val="111111"/>
    <w:rsid w:val="00361EB9"/>
  </w:style>
  <w:style w:type="numbering" w:customStyle="1" w:styleId="111111223">
    <w:name w:val="1 / 1.1 / 1.1.1223"/>
    <w:basedOn w:val="a2"/>
    <w:next w:val="111111"/>
    <w:rsid w:val="00361EB9"/>
  </w:style>
  <w:style w:type="numbering" w:customStyle="1" w:styleId="2123">
    <w:name w:val="Нет списка2123"/>
    <w:next w:val="a2"/>
    <w:uiPriority w:val="99"/>
    <w:semiHidden/>
    <w:unhideWhenUsed/>
    <w:rsid w:val="00361EB9"/>
  </w:style>
  <w:style w:type="numbering" w:customStyle="1" w:styleId="31230">
    <w:name w:val="Нет списка3123"/>
    <w:next w:val="a2"/>
    <w:uiPriority w:val="99"/>
    <w:semiHidden/>
    <w:unhideWhenUsed/>
    <w:rsid w:val="00361EB9"/>
  </w:style>
  <w:style w:type="numbering" w:customStyle="1" w:styleId="4123">
    <w:name w:val="Нет списка4123"/>
    <w:next w:val="a2"/>
    <w:uiPriority w:val="99"/>
    <w:semiHidden/>
    <w:unhideWhenUsed/>
    <w:rsid w:val="00361EB9"/>
  </w:style>
  <w:style w:type="numbering" w:customStyle="1" w:styleId="11223">
    <w:name w:val="Нет списка11223"/>
    <w:next w:val="a2"/>
    <w:uiPriority w:val="99"/>
    <w:semiHidden/>
    <w:unhideWhenUsed/>
    <w:rsid w:val="00361EB9"/>
  </w:style>
  <w:style w:type="numbering" w:customStyle="1" w:styleId="5123">
    <w:name w:val="Нет списка5123"/>
    <w:next w:val="a2"/>
    <w:uiPriority w:val="99"/>
    <w:semiHidden/>
    <w:unhideWhenUsed/>
    <w:rsid w:val="00361EB9"/>
  </w:style>
  <w:style w:type="numbering" w:customStyle="1" w:styleId="12123">
    <w:name w:val="Нет списка12123"/>
    <w:next w:val="a2"/>
    <w:uiPriority w:val="99"/>
    <w:semiHidden/>
    <w:unhideWhenUsed/>
    <w:rsid w:val="00361EB9"/>
  </w:style>
  <w:style w:type="numbering" w:customStyle="1" w:styleId="823">
    <w:name w:val="Нет списка823"/>
    <w:next w:val="a2"/>
    <w:semiHidden/>
    <w:rsid w:val="00361EB9"/>
  </w:style>
  <w:style w:type="table" w:customStyle="1" w:styleId="3223">
    <w:name w:val="Объемная таблица 3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">
    <w:name w:val="HTA Tabellengitternetz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">
    <w:name w:val="Нет списка1423"/>
    <w:next w:val="a2"/>
    <w:semiHidden/>
    <w:rsid w:val="00361EB9"/>
  </w:style>
  <w:style w:type="numbering" w:customStyle="1" w:styleId="1111111223">
    <w:name w:val="1 / 1.1 / 1.1.11223"/>
    <w:basedOn w:val="a2"/>
    <w:next w:val="111111"/>
    <w:rsid w:val="00361EB9"/>
  </w:style>
  <w:style w:type="numbering" w:customStyle="1" w:styleId="111111323">
    <w:name w:val="1 / 1.1 / 1.1.1323"/>
    <w:basedOn w:val="a2"/>
    <w:next w:val="111111"/>
    <w:rsid w:val="00361EB9"/>
  </w:style>
  <w:style w:type="numbering" w:customStyle="1" w:styleId="2223">
    <w:name w:val="Нет списка2223"/>
    <w:next w:val="a2"/>
    <w:uiPriority w:val="99"/>
    <w:semiHidden/>
    <w:unhideWhenUsed/>
    <w:rsid w:val="00361EB9"/>
  </w:style>
  <w:style w:type="numbering" w:customStyle="1" w:styleId="32230">
    <w:name w:val="Нет списка3223"/>
    <w:next w:val="a2"/>
    <w:uiPriority w:val="99"/>
    <w:semiHidden/>
    <w:unhideWhenUsed/>
    <w:rsid w:val="00361EB9"/>
  </w:style>
  <w:style w:type="numbering" w:customStyle="1" w:styleId="4223">
    <w:name w:val="Нет списка4223"/>
    <w:next w:val="a2"/>
    <w:uiPriority w:val="99"/>
    <w:semiHidden/>
    <w:unhideWhenUsed/>
    <w:rsid w:val="00361EB9"/>
  </w:style>
  <w:style w:type="numbering" w:customStyle="1" w:styleId="11323">
    <w:name w:val="Нет списка11323"/>
    <w:next w:val="a2"/>
    <w:uiPriority w:val="99"/>
    <w:semiHidden/>
    <w:unhideWhenUsed/>
    <w:rsid w:val="00361EB9"/>
  </w:style>
  <w:style w:type="numbering" w:customStyle="1" w:styleId="5223">
    <w:name w:val="Нет списка5223"/>
    <w:next w:val="a2"/>
    <w:uiPriority w:val="99"/>
    <w:semiHidden/>
    <w:unhideWhenUsed/>
    <w:rsid w:val="00361EB9"/>
  </w:style>
  <w:style w:type="numbering" w:customStyle="1" w:styleId="12223">
    <w:name w:val="Нет списка12223"/>
    <w:next w:val="a2"/>
    <w:uiPriority w:val="99"/>
    <w:semiHidden/>
    <w:unhideWhenUsed/>
    <w:rsid w:val="00361EB9"/>
  </w:style>
  <w:style w:type="numbering" w:customStyle="1" w:styleId="1111111323">
    <w:name w:val="1 / 1.1 / 1.1.11323"/>
    <w:basedOn w:val="a2"/>
    <w:next w:val="111111"/>
    <w:rsid w:val="00361EB9"/>
  </w:style>
  <w:style w:type="numbering" w:customStyle="1" w:styleId="111111423">
    <w:name w:val="1 / 1.1 / 1.1.1423"/>
    <w:basedOn w:val="a2"/>
    <w:next w:val="111111"/>
    <w:rsid w:val="00361EB9"/>
  </w:style>
  <w:style w:type="numbering" w:customStyle="1" w:styleId="183">
    <w:name w:val="Нет списка183"/>
    <w:next w:val="a2"/>
    <w:uiPriority w:val="99"/>
    <w:semiHidden/>
    <w:unhideWhenUsed/>
    <w:rsid w:val="00361EB9"/>
  </w:style>
  <w:style w:type="numbering" w:customStyle="1" w:styleId="193">
    <w:name w:val="Нет списка193"/>
    <w:next w:val="a2"/>
    <w:semiHidden/>
    <w:rsid w:val="00361EB9"/>
  </w:style>
  <w:style w:type="table" w:customStyle="1" w:styleId="353">
    <w:name w:val="Объемная таблица 3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">
    <w:name w:val="HTA Tabellengitternetz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">
    <w:name w:val="Нет списка1163"/>
    <w:next w:val="a2"/>
    <w:semiHidden/>
    <w:rsid w:val="00361EB9"/>
  </w:style>
  <w:style w:type="numbering" w:customStyle="1" w:styleId="253">
    <w:name w:val="Нет списка253"/>
    <w:next w:val="a2"/>
    <w:uiPriority w:val="99"/>
    <w:semiHidden/>
    <w:unhideWhenUsed/>
    <w:rsid w:val="00361EB9"/>
  </w:style>
  <w:style w:type="numbering" w:customStyle="1" w:styleId="3530">
    <w:name w:val="Нет списка353"/>
    <w:next w:val="a2"/>
    <w:uiPriority w:val="99"/>
    <w:semiHidden/>
    <w:unhideWhenUsed/>
    <w:rsid w:val="00361EB9"/>
  </w:style>
  <w:style w:type="numbering" w:customStyle="1" w:styleId="453">
    <w:name w:val="Нет списка453"/>
    <w:next w:val="a2"/>
    <w:uiPriority w:val="99"/>
    <w:semiHidden/>
    <w:unhideWhenUsed/>
    <w:rsid w:val="00361EB9"/>
  </w:style>
  <w:style w:type="numbering" w:customStyle="1" w:styleId="11133">
    <w:name w:val="Нет списка11133"/>
    <w:next w:val="a2"/>
    <w:uiPriority w:val="99"/>
    <w:semiHidden/>
    <w:unhideWhenUsed/>
    <w:rsid w:val="00361EB9"/>
  </w:style>
  <w:style w:type="numbering" w:customStyle="1" w:styleId="553">
    <w:name w:val="Нет списка553"/>
    <w:next w:val="a2"/>
    <w:uiPriority w:val="99"/>
    <w:semiHidden/>
    <w:unhideWhenUsed/>
    <w:rsid w:val="00361EB9"/>
  </w:style>
  <w:style w:type="numbering" w:customStyle="1" w:styleId="1253">
    <w:name w:val="Нет списка1253"/>
    <w:next w:val="a2"/>
    <w:uiPriority w:val="99"/>
    <w:semiHidden/>
    <w:unhideWhenUsed/>
    <w:rsid w:val="00361EB9"/>
  </w:style>
  <w:style w:type="numbering" w:customStyle="1" w:styleId="633">
    <w:name w:val="Нет списка633"/>
    <w:next w:val="a2"/>
    <w:uiPriority w:val="99"/>
    <w:semiHidden/>
    <w:unhideWhenUsed/>
    <w:rsid w:val="00361EB9"/>
  </w:style>
  <w:style w:type="numbering" w:customStyle="1" w:styleId="733">
    <w:name w:val="Нет списка733"/>
    <w:next w:val="a2"/>
    <w:semiHidden/>
    <w:rsid w:val="00361EB9"/>
  </w:style>
  <w:style w:type="table" w:customStyle="1" w:styleId="3133">
    <w:name w:val="Объемная таблица 3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">
    <w:name w:val="HTA Tabellengitternetz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">
    <w:name w:val="Нет списка1333"/>
    <w:next w:val="a2"/>
    <w:semiHidden/>
    <w:rsid w:val="00361EB9"/>
  </w:style>
  <w:style w:type="numbering" w:customStyle="1" w:styleId="1111111133">
    <w:name w:val="1 / 1.1 / 1.1.11133"/>
    <w:basedOn w:val="a2"/>
    <w:next w:val="111111"/>
    <w:rsid w:val="00361EB9"/>
  </w:style>
  <w:style w:type="numbering" w:customStyle="1" w:styleId="111111233">
    <w:name w:val="1 / 1.1 / 1.1.1233"/>
    <w:basedOn w:val="a2"/>
    <w:next w:val="111111"/>
    <w:rsid w:val="00361EB9"/>
  </w:style>
  <w:style w:type="numbering" w:customStyle="1" w:styleId="2133">
    <w:name w:val="Нет списка2133"/>
    <w:next w:val="a2"/>
    <w:uiPriority w:val="99"/>
    <w:semiHidden/>
    <w:unhideWhenUsed/>
    <w:rsid w:val="00361EB9"/>
  </w:style>
  <w:style w:type="numbering" w:customStyle="1" w:styleId="31330">
    <w:name w:val="Нет списка3133"/>
    <w:next w:val="a2"/>
    <w:uiPriority w:val="99"/>
    <w:semiHidden/>
    <w:unhideWhenUsed/>
    <w:rsid w:val="00361EB9"/>
  </w:style>
  <w:style w:type="numbering" w:customStyle="1" w:styleId="4133">
    <w:name w:val="Нет списка4133"/>
    <w:next w:val="a2"/>
    <w:uiPriority w:val="99"/>
    <w:semiHidden/>
    <w:unhideWhenUsed/>
    <w:rsid w:val="00361EB9"/>
  </w:style>
  <w:style w:type="numbering" w:customStyle="1" w:styleId="11233">
    <w:name w:val="Нет списка11233"/>
    <w:next w:val="a2"/>
    <w:uiPriority w:val="99"/>
    <w:semiHidden/>
    <w:unhideWhenUsed/>
    <w:rsid w:val="00361EB9"/>
  </w:style>
  <w:style w:type="numbering" w:customStyle="1" w:styleId="5133">
    <w:name w:val="Нет списка5133"/>
    <w:next w:val="a2"/>
    <w:uiPriority w:val="99"/>
    <w:semiHidden/>
    <w:unhideWhenUsed/>
    <w:rsid w:val="00361EB9"/>
  </w:style>
  <w:style w:type="numbering" w:customStyle="1" w:styleId="12133">
    <w:name w:val="Нет списка12133"/>
    <w:next w:val="a2"/>
    <w:uiPriority w:val="99"/>
    <w:semiHidden/>
    <w:unhideWhenUsed/>
    <w:rsid w:val="00361EB9"/>
  </w:style>
  <w:style w:type="numbering" w:customStyle="1" w:styleId="833">
    <w:name w:val="Нет списка833"/>
    <w:next w:val="a2"/>
    <w:semiHidden/>
    <w:rsid w:val="00361EB9"/>
  </w:style>
  <w:style w:type="table" w:customStyle="1" w:styleId="3233">
    <w:name w:val="Объемная таблица 3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">
    <w:name w:val="HTA Tabellengitternetz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">
    <w:name w:val="Нет списка1433"/>
    <w:next w:val="a2"/>
    <w:semiHidden/>
    <w:rsid w:val="00361EB9"/>
  </w:style>
  <w:style w:type="numbering" w:customStyle="1" w:styleId="1111111233">
    <w:name w:val="1 / 1.1 / 1.1.11233"/>
    <w:basedOn w:val="a2"/>
    <w:next w:val="111111"/>
    <w:rsid w:val="00361EB9"/>
  </w:style>
  <w:style w:type="numbering" w:customStyle="1" w:styleId="111111333">
    <w:name w:val="1 / 1.1 / 1.1.1333"/>
    <w:basedOn w:val="a2"/>
    <w:next w:val="111111"/>
    <w:rsid w:val="00361EB9"/>
  </w:style>
  <w:style w:type="numbering" w:customStyle="1" w:styleId="2233">
    <w:name w:val="Нет списка2233"/>
    <w:next w:val="a2"/>
    <w:uiPriority w:val="99"/>
    <w:semiHidden/>
    <w:unhideWhenUsed/>
    <w:rsid w:val="00361EB9"/>
  </w:style>
  <w:style w:type="numbering" w:customStyle="1" w:styleId="32330">
    <w:name w:val="Нет списка3233"/>
    <w:next w:val="a2"/>
    <w:uiPriority w:val="99"/>
    <w:semiHidden/>
    <w:unhideWhenUsed/>
    <w:rsid w:val="00361EB9"/>
  </w:style>
  <w:style w:type="numbering" w:customStyle="1" w:styleId="4233">
    <w:name w:val="Нет списка4233"/>
    <w:next w:val="a2"/>
    <w:uiPriority w:val="99"/>
    <w:semiHidden/>
    <w:unhideWhenUsed/>
    <w:rsid w:val="00361EB9"/>
  </w:style>
  <w:style w:type="numbering" w:customStyle="1" w:styleId="11333">
    <w:name w:val="Нет списка11333"/>
    <w:next w:val="a2"/>
    <w:uiPriority w:val="99"/>
    <w:semiHidden/>
    <w:unhideWhenUsed/>
    <w:rsid w:val="00361EB9"/>
  </w:style>
  <w:style w:type="numbering" w:customStyle="1" w:styleId="5233">
    <w:name w:val="Нет списка5233"/>
    <w:next w:val="a2"/>
    <w:uiPriority w:val="99"/>
    <w:semiHidden/>
    <w:unhideWhenUsed/>
    <w:rsid w:val="00361EB9"/>
  </w:style>
  <w:style w:type="numbering" w:customStyle="1" w:styleId="12233">
    <w:name w:val="Нет списка12233"/>
    <w:next w:val="a2"/>
    <w:uiPriority w:val="99"/>
    <w:semiHidden/>
    <w:unhideWhenUsed/>
    <w:rsid w:val="00361EB9"/>
  </w:style>
  <w:style w:type="numbering" w:customStyle="1" w:styleId="1111111333">
    <w:name w:val="1 / 1.1 / 1.1.11333"/>
    <w:basedOn w:val="a2"/>
    <w:next w:val="111111"/>
    <w:rsid w:val="00361EB9"/>
  </w:style>
  <w:style w:type="numbering" w:customStyle="1" w:styleId="111111433">
    <w:name w:val="1 / 1.1 / 1.1.1433"/>
    <w:basedOn w:val="a2"/>
    <w:next w:val="111111"/>
    <w:rsid w:val="00361EB9"/>
  </w:style>
  <w:style w:type="numbering" w:customStyle="1" w:styleId="301">
    <w:name w:val="Нет списка30"/>
    <w:next w:val="a2"/>
    <w:uiPriority w:val="99"/>
    <w:semiHidden/>
    <w:unhideWhenUsed/>
    <w:rsid w:val="00361EB9"/>
  </w:style>
  <w:style w:type="numbering" w:customStyle="1" w:styleId="129">
    <w:name w:val="Нет списка129"/>
    <w:next w:val="a2"/>
    <w:semiHidden/>
    <w:rsid w:val="00361EB9"/>
  </w:style>
  <w:style w:type="table" w:customStyle="1" w:styleId="391">
    <w:name w:val="Объемная таблица 3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">
    <w:name w:val="HTA Tabellengitternetz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">
    <w:name w:val="Нет списка1117"/>
    <w:next w:val="a2"/>
    <w:semiHidden/>
    <w:rsid w:val="00361EB9"/>
  </w:style>
  <w:style w:type="numbering" w:customStyle="1" w:styleId="217">
    <w:name w:val="Нет списка217"/>
    <w:next w:val="a2"/>
    <w:uiPriority w:val="99"/>
    <w:semiHidden/>
    <w:unhideWhenUsed/>
    <w:rsid w:val="00361EB9"/>
  </w:style>
  <w:style w:type="numbering" w:customStyle="1" w:styleId="392">
    <w:name w:val="Нет списка39"/>
    <w:next w:val="a2"/>
    <w:uiPriority w:val="99"/>
    <w:semiHidden/>
    <w:unhideWhenUsed/>
    <w:rsid w:val="00361EB9"/>
  </w:style>
  <w:style w:type="numbering" w:customStyle="1" w:styleId="49">
    <w:name w:val="Нет списка49"/>
    <w:next w:val="a2"/>
    <w:uiPriority w:val="99"/>
    <w:semiHidden/>
    <w:unhideWhenUsed/>
    <w:rsid w:val="00361EB9"/>
  </w:style>
  <w:style w:type="numbering" w:customStyle="1" w:styleId="1118">
    <w:name w:val="Нет списка1118"/>
    <w:next w:val="a2"/>
    <w:uiPriority w:val="99"/>
    <w:semiHidden/>
    <w:unhideWhenUsed/>
    <w:rsid w:val="00361EB9"/>
  </w:style>
  <w:style w:type="numbering" w:customStyle="1" w:styleId="59">
    <w:name w:val="Нет списка59"/>
    <w:next w:val="a2"/>
    <w:uiPriority w:val="99"/>
    <w:semiHidden/>
    <w:unhideWhenUsed/>
    <w:rsid w:val="00361EB9"/>
  </w:style>
  <w:style w:type="numbering" w:customStyle="1" w:styleId="12100">
    <w:name w:val="Нет списка1210"/>
    <w:next w:val="a2"/>
    <w:uiPriority w:val="99"/>
    <w:semiHidden/>
    <w:unhideWhenUsed/>
    <w:rsid w:val="00361EB9"/>
  </w:style>
  <w:style w:type="numbering" w:customStyle="1" w:styleId="67">
    <w:name w:val="Нет списка67"/>
    <w:next w:val="a2"/>
    <w:uiPriority w:val="99"/>
    <w:semiHidden/>
    <w:unhideWhenUsed/>
    <w:rsid w:val="00361EB9"/>
  </w:style>
  <w:style w:type="numbering" w:customStyle="1" w:styleId="77">
    <w:name w:val="Нет списка77"/>
    <w:next w:val="a2"/>
    <w:semiHidden/>
    <w:rsid w:val="00361EB9"/>
  </w:style>
  <w:style w:type="table" w:customStyle="1" w:styleId="317">
    <w:name w:val="Объемная таблица 31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">
    <w:name w:val="HTA Tabellengitternetz1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semiHidden/>
    <w:rsid w:val="00361EB9"/>
  </w:style>
  <w:style w:type="numbering" w:customStyle="1" w:styleId="111111117">
    <w:name w:val="1 / 1.1 / 1.1.1117"/>
    <w:basedOn w:val="a2"/>
    <w:next w:val="111111"/>
    <w:rsid w:val="00361EB9"/>
  </w:style>
  <w:style w:type="numbering" w:customStyle="1" w:styleId="11111127">
    <w:name w:val="1 / 1.1 / 1.1.127"/>
    <w:basedOn w:val="a2"/>
    <w:next w:val="111111"/>
    <w:rsid w:val="00361EB9"/>
  </w:style>
  <w:style w:type="numbering" w:customStyle="1" w:styleId="218">
    <w:name w:val="Нет списка218"/>
    <w:next w:val="a2"/>
    <w:uiPriority w:val="99"/>
    <w:semiHidden/>
    <w:unhideWhenUsed/>
    <w:rsid w:val="00361EB9"/>
  </w:style>
  <w:style w:type="numbering" w:customStyle="1" w:styleId="3170">
    <w:name w:val="Нет списка317"/>
    <w:next w:val="a2"/>
    <w:uiPriority w:val="99"/>
    <w:semiHidden/>
    <w:unhideWhenUsed/>
    <w:rsid w:val="00361EB9"/>
  </w:style>
  <w:style w:type="numbering" w:customStyle="1" w:styleId="417">
    <w:name w:val="Нет списка417"/>
    <w:next w:val="a2"/>
    <w:uiPriority w:val="99"/>
    <w:semiHidden/>
    <w:unhideWhenUsed/>
    <w:rsid w:val="00361EB9"/>
  </w:style>
  <w:style w:type="numbering" w:customStyle="1" w:styleId="1127">
    <w:name w:val="Нет списка1127"/>
    <w:next w:val="a2"/>
    <w:uiPriority w:val="99"/>
    <w:semiHidden/>
    <w:unhideWhenUsed/>
    <w:rsid w:val="00361EB9"/>
  </w:style>
  <w:style w:type="numbering" w:customStyle="1" w:styleId="517">
    <w:name w:val="Нет списка517"/>
    <w:next w:val="a2"/>
    <w:uiPriority w:val="99"/>
    <w:semiHidden/>
    <w:unhideWhenUsed/>
    <w:rsid w:val="00361EB9"/>
  </w:style>
  <w:style w:type="numbering" w:customStyle="1" w:styleId="1217">
    <w:name w:val="Нет списка1217"/>
    <w:next w:val="a2"/>
    <w:uiPriority w:val="99"/>
    <w:semiHidden/>
    <w:unhideWhenUsed/>
    <w:rsid w:val="00361EB9"/>
  </w:style>
  <w:style w:type="numbering" w:customStyle="1" w:styleId="87">
    <w:name w:val="Нет списка87"/>
    <w:next w:val="a2"/>
    <w:semiHidden/>
    <w:rsid w:val="00361EB9"/>
  </w:style>
  <w:style w:type="table" w:customStyle="1" w:styleId="327">
    <w:name w:val="Объемная таблица 32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">
    <w:name w:val="HTA Tabellengitternetz112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semiHidden/>
    <w:rsid w:val="00361EB9"/>
  </w:style>
  <w:style w:type="numbering" w:customStyle="1" w:styleId="111111127">
    <w:name w:val="1 / 1.1 / 1.1.1127"/>
    <w:basedOn w:val="a2"/>
    <w:next w:val="111111"/>
    <w:rsid w:val="00361EB9"/>
  </w:style>
  <w:style w:type="numbering" w:customStyle="1" w:styleId="11111137">
    <w:name w:val="1 / 1.1 / 1.1.137"/>
    <w:basedOn w:val="a2"/>
    <w:next w:val="111111"/>
    <w:rsid w:val="00361EB9"/>
  </w:style>
  <w:style w:type="numbering" w:customStyle="1" w:styleId="227">
    <w:name w:val="Нет списка227"/>
    <w:next w:val="a2"/>
    <w:uiPriority w:val="99"/>
    <w:semiHidden/>
    <w:unhideWhenUsed/>
    <w:rsid w:val="00361EB9"/>
  </w:style>
  <w:style w:type="numbering" w:customStyle="1" w:styleId="3270">
    <w:name w:val="Нет списка327"/>
    <w:next w:val="a2"/>
    <w:uiPriority w:val="99"/>
    <w:semiHidden/>
    <w:unhideWhenUsed/>
    <w:rsid w:val="00361EB9"/>
  </w:style>
  <w:style w:type="numbering" w:customStyle="1" w:styleId="427">
    <w:name w:val="Нет списка427"/>
    <w:next w:val="a2"/>
    <w:uiPriority w:val="99"/>
    <w:semiHidden/>
    <w:unhideWhenUsed/>
    <w:rsid w:val="00361EB9"/>
  </w:style>
  <w:style w:type="numbering" w:customStyle="1" w:styleId="1137">
    <w:name w:val="Нет списка1137"/>
    <w:next w:val="a2"/>
    <w:uiPriority w:val="99"/>
    <w:semiHidden/>
    <w:unhideWhenUsed/>
    <w:rsid w:val="00361EB9"/>
  </w:style>
  <w:style w:type="numbering" w:customStyle="1" w:styleId="527">
    <w:name w:val="Нет списка527"/>
    <w:next w:val="a2"/>
    <w:uiPriority w:val="99"/>
    <w:semiHidden/>
    <w:unhideWhenUsed/>
    <w:rsid w:val="00361EB9"/>
  </w:style>
  <w:style w:type="numbering" w:customStyle="1" w:styleId="1227">
    <w:name w:val="Нет списка1227"/>
    <w:next w:val="a2"/>
    <w:uiPriority w:val="99"/>
    <w:semiHidden/>
    <w:unhideWhenUsed/>
    <w:rsid w:val="00361EB9"/>
  </w:style>
  <w:style w:type="numbering" w:customStyle="1" w:styleId="111111137">
    <w:name w:val="1 / 1.1 / 1.1.1137"/>
    <w:basedOn w:val="a2"/>
    <w:next w:val="111111"/>
    <w:rsid w:val="00361EB9"/>
  </w:style>
  <w:style w:type="numbering" w:customStyle="1" w:styleId="11111147">
    <w:name w:val="1 / 1.1 / 1.1.147"/>
    <w:basedOn w:val="a2"/>
    <w:next w:val="111111"/>
    <w:rsid w:val="00361EB9"/>
  </w:style>
  <w:style w:type="numbering" w:customStyle="1" w:styleId="940">
    <w:name w:val="Нет списка94"/>
    <w:next w:val="a2"/>
    <w:uiPriority w:val="99"/>
    <w:semiHidden/>
    <w:unhideWhenUsed/>
    <w:rsid w:val="00361EB9"/>
  </w:style>
  <w:style w:type="numbering" w:customStyle="1" w:styleId="1040">
    <w:name w:val="Нет списка104"/>
    <w:next w:val="a2"/>
    <w:uiPriority w:val="99"/>
    <w:semiHidden/>
    <w:unhideWhenUsed/>
    <w:rsid w:val="00361EB9"/>
  </w:style>
  <w:style w:type="numbering" w:customStyle="1" w:styleId="154">
    <w:name w:val="Нет списка154"/>
    <w:next w:val="a2"/>
    <w:semiHidden/>
    <w:rsid w:val="00361EB9"/>
  </w:style>
  <w:style w:type="table" w:customStyle="1" w:styleId="334">
    <w:name w:val="Объемная таблица 3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">
    <w:name w:val="HTA Tabellengitternetz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">
    <w:name w:val="Нет списка1144"/>
    <w:next w:val="a2"/>
    <w:semiHidden/>
    <w:rsid w:val="00361EB9"/>
  </w:style>
  <w:style w:type="numbering" w:customStyle="1" w:styleId="234">
    <w:name w:val="Нет списка234"/>
    <w:next w:val="a2"/>
    <w:uiPriority w:val="99"/>
    <w:semiHidden/>
    <w:unhideWhenUsed/>
    <w:rsid w:val="00361EB9"/>
  </w:style>
  <w:style w:type="numbering" w:customStyle="1" w:styleId="3340">
    <w:name w:val="Нет списка334"/>
    <w:next w:val="a2"/>
    <w:uiPriority w:val="99"/>
    <w:semiHidden/>
    <w:unhideWhenUsed/>
    <w:rsid w:val="00361EB9"/>
  </w:style>
  <w:style w:type="numbering" w:customStyle="1" w:styleId="434">
    <w:name w:val="Нет списка434"/>
    <w:next w:val="a2"/>
    <w:uiPriority w:val="99"/>
    <w:semiHidden/>
    <w:unhideWhenUsed/>
    <w:rsid w:val="00361EB9"/>
  </w:style>
  <w:style w:type="numbering" w:customStyle="1" w:styleId="11114">
    <w:name w:val="Нет списка11114"/>
    <w:next w:val="a2"/>
    <w:uiPriority w:val="99"/>
    <w:semiHidden/>
    <w:unhideWhenUsed/>
    <w:rsid w:val="00361EB9"/>
  </w:style>
  <w:style w:type="numbering" w:customStyle="1" w:styleId="534">
    <w:name w:val="Нет списка534"/>
    <w:next w:val="a2"/>
    <w:uiPriority w:val="99"/>
    <w:semiHidden/>
    <w:unhideWhenUsed/>
    <w:rsid w:val="00361EB9"/>
  </w:style>
  <w:style w:type="numbering" w:customStyle="1" w:styleId="1234">
    <w:name w:val="Нет списка1234"/>
    <w:next w:val="a2"/>
    <w:uiPriority w:val="99"/>
    <w:semiHidden/>
    <w:unhideWhenUsed/>
    <w:rsid w:val="00361EB9"/>
  </w:style>
  <w:style w:type="numbering" w:customStyle="1" w:styleId="614">
    <w:name w:val="Нет списка614"/>
    <w:next w:val="a2"/>
    <w:uiPriority w:val="99"/>
    <w:semiHidden/>
    <w:unhideWhenUsed/>
    <w:rsid w:val="00361EB9"/>
  </w:style>
  <w:style w:type="numbering" w:customStyle="1" w:styleId="714">
    <w:name w:val="Нет списка714"/>
    <w:next w:val="a2"/>
    <w:semiHidden/>
    <w:rsid w:val="00361EB9"/>
  </w:style>
  <w:style w:type="table" w:customStyle="1" w:styleId="3114">
    <w:name w:val="Объемная таблица 31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">
    <w:name w:val="HTA Tabellengitternetz1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">
    <w:name w:val="Нет списка1314"/>
    <w:next w:val="a2"/>
    <w:semiHidden/>
    <w:rsid w:val="00361EB9"/>
  </w:style>
  <w:style w:type="numbering" w:customStyle="1" w:styleId="1111111114">
    <w:name w:val="1 / 1.1 / 1.1.11114"/>
    <w:basedOn w:val="a2"/>
    <w:next w:val="111111"/>
    <w:rsid w:val="00361EB9"/>
  </w:style>
  <w:style w:type="numbering" w:customStyle="1" w:styleId="111111214">
    <w:name w:val="1 / 1.1 / 1.1.1214"/>
    <w:basedOn w:val="a2"/>
    <w:next w:val="111111"/>
    <w:rsid w:val="00361EB9"/>
  </w:style>
  <w:style w:type="numbering" w:customStyle="1" w:styleId="2114">
    <w:name w:val="Нет списка2114"/>
    <w:next w:val="a2"/>
    <w:uiPriority w:val="99"/>
    <w:semiHidden/>
    <w:unhideWhenUsed/>
    <w:rsid w:val="00361EB9"/>
  </w:style>
  <w:style w:type="numbering" w:customStyle="1" w:styleId="31140">
    <w:name w:val="Нет списка3114"/>
    <w:next w:val="a2"/>
    <w:uiPriority w:val="99"/>
    <w:semiHidden/>
    <w:unhideWhenUsed/>
    <w:rsid w:val="00361EB9"/>
  </w:style>
  <w:style w:type="numbering" w:customStyle="1" w:styleId="4114">
    <w:name w:val="Нет списка4114"/>
    <w:next w:val="a2"/>
    <w:uiPriority w:val="99"/>
    <w:semiHidden/>
    <w:unhideWhenUsed/>
    <w:rsid w:val="00361EB9"/>
  </w:style>
  <w:style w:type="numbering" w:customStyle="1" w:styleId="11214">
    <w:name w:val="Нет списка11214"/>
    <w:next w:val="a2"/>
    <w:uiPriority w:val="99"/>
    <w:semiHidden/>
    <w:unhideWhenUsed/>
    <w:rsid w:val="00361EB9"/>
  </w:style>
  <w:style w:type="numbering" w:customStyle="1" w:styleId="5114">
    <w:name w:val="Нет списка5114"/>
    <w:next w:val="a2"/>
    <w:uiPriority w:val="99"/>
    <w:semiHidden/>
    <w:unhideWhenUsed/>
    <w:rsid w:val="00361EB9"/>
  </w:style>
  <w:style w:type="numbering" w:customStyle="1" w:styleId="12114">
    <w:name w:val="Нет списка12114"/>
    <w:next w:val="a2"/>
    <w:uiPriority w:val="99"/>
    <w:semiHidden/>
    <w:unhideWhenUsed/>
    <w:rsid w:val="00361EB9"/>
  </w:style>
  <w:style w:type="numbering" w:customStyle="1" w:styleId="814">
    <w:name w:val="Нет списка814"/>
    <w:next w:val="a2"/>
    <w:semiHidden/>
    <w:rsid w:val="00361EB9"/>
  </w:style>
  <w:style w:type="table" w:customStyle="1" w:styleId="3214">
    <w:name w:val="Объемная таблица 32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">
    <w:name w:val="HTA Tabellengitternetz112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">
    <w:name w:val="Нет списка1414"/>
    <w:next w:val="a2"/>
    <w:semiHidden/>
    <w:rsid w:val="00361EB9"/>
  </w:style>
  <w:style w:type="numbering" w:customStyle="1" w:styleId="1111111214">
    <w:name w:val="1 / 1.1 / 1.1.11214"/>
    <w:basedOn w:val="a2"/>
    <w:next w:val="111111"/>
    <w:rsid w:val="00361EB9"/>
  </w:style>
  <w:style w:type="numbering" w:customStyle="1" w:styleId="111111314">
    <w:name w:val="1 / 1.1 / 1.1.1314"/>
    <w:basedOn w:val="a2"/>
    <w:next w:val="111111"/>
    <w:rsid w:val="00361EB9"/>
  </w:style>
  <w:style w:type="numbering" w:customStyle="1" w:styleId="2214">
    <w:name w:val="Нет списка2214"/>
    <w:next w:val="a2"/>
    <w:uiPriority w:val="99"/>
    <w:semiHidden/>
    <w:unhideWhenUsed/>
    <w:rsid w:val="00361EB9"/>
  </w:style>
  <w:style w:type="numbering" w:customStyle="1" w:styleId="32140">
    <w:name w:val="Нет списка3214"/>
    <w:next w:val="a2"/>
    <w:uiPriority w:val="99"/>
    <w:semiHidden/>
    <w:unhideWhenUsed/>
    <w:rsid w:val="00361EB9"/>
  </w:style>
  <w:style w:type="numbering" w:customStyle="1" w:styleId="4214">
    <w:name w:val="Нет списка4214"/>
    <w:next w:val="a2"/>
    <w:uiPriority w:val="99"/>
    <w:semiHidden/>
    <w:unhideWhenUsed/>
    <w:rsid w:val="00361EB9"/>
  </w:style>
  <w:style w:type="numbering" w:customStyle="1" w:styleId="11314">
    <w:name w:val="Нет списка11314"/>
    <w:next w:val="a2"/>
    <w:uiPriority w:val="99"/>
    <w:semiHidden/>
    <w:unhideWhenUsed/>
    <w:rsid w:val="00361EB9"/>
  </w:style>
  <w:style w:type="numbering" w:customStyle="1" w:styleId="5214">
    <w:name w:val="Нет списка5214"/>
    <w:next w:val="a2"/>
    <w:uiPriority w:val="99"/>
    <w:semiHidden/>
    <w:unhideWhenUsed/>
    <w:rsid w:val="00361EB9"/>
  </w:style>
  <w:style w:type="numbering" w:customStyle="1" w:styleId="12214">
    <w:name w:val="Нет списка12214"/>
    <w:next w:val="a2"/>
    <w:uiPriority w:val="99"/>
    <w:semiHidden/>
    <w:unhideWhenUsed/>
    <w:rsid w:val="00361EB9"/>
  </w:style>
  <w:style w:type="numbering" w:customStyle="1" w:styleId="1111111314">
    <w:name w:val="1 / 1.1 / 1.1.11314"/>
    <w:basedOn w:val="a2"/>
    <w:next w:val="111111"/>
    <w:rsid w:val="00361EB9"/>
  </w:style>
  <w:style w:type="numbering" w:customStyle="1" w:styleId="111111414">
    <w:name w:val="1 / 1.1 / 1.1.1414"/>
    <w:basedOn w:val="a2"/>
    <w:next w:val="111111"/>
    <w:rsid w:val="00361EB9"/>
  </w:style>
  <w:style w:type="numbering" w:customStyle="1" w:styleId="164">
    <w:name w:val="Нет списка164"/>
    <w:next w:val="a2"/>
    <w:uiPriority w:val="99"/>
    <w:semiHidden/>
    <w:unhideWhenUsed/>
    <w:rsid w:val="00361EB9"/>
  </w:style>
  <w:style w:type="numbering" w:customStyle="1" w:styleId="174">
    <w:name w:val="Нет списка174"/>
    <w:next w:val="a2"/>
    <w:semiHidden/>
    <w:rsid w:val="00361EB9"/>
  </w:style>
  <w:style w:type="table" w:customStyle="1" w:styleId="344">
    <w:name w:val="Объемная таблица 34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">
    <w:name w:val="HTA Tabellengitternetz114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">
    <w:name w:val="Нет списка1154"/>
    <w:next w:val="a2"/>
    <w:semiHidden/>
    <w:rsid w:val="00361EB9"/>
  </w:style>
  <w:style w:type="numbering" w:customStyle="1" w:styleId="244">
    <w:name w:val="Нет списка244"/>
    <w:next w:val="a2"/>
    <w:uiPriority w:val="99"/>
    <w:semiHidden/>
    <w:unhideWhenUsed/>
    <w:rsid w:val="00361EB9"/>
  </w:style>
  <w:style w:type="numbering" w:customStyle="1" w:styleId="3440">
    <w:name w:val="Нет списка344"/>
    <w:next w:val="a2"/>
    <w:uiPriority w:val="99"/>
    <w:semiHidden/>
    <w:unhideWhenUsed/>
    <w:rsid w:val="00361EB9"/>
  </w:style>
  <w:style w:type="numbering" w:customStyle="1" w:styleId="444">
    <w:name w:val="Нет списка444"/>
    <w:next w:val="a2"/>
    <w:uiPriority w:val="99"/>
    <w:semiHidden/>
    <w:unhideWhenUsed/>
    <w:rsid w:val="00361EB9"/>
  </w:style>
  <w:style w:type="numbering" w:customStyle="1" w:styleId="11124">
    <w:name w:val="Нет списка11124"/>
    <w:next w:val="a2"/>
    <w:uiPriority w:val="99"/>
    <w:semiHidden/>
    <w:unhideWhenUsed/>
    <w:rsid w:val="00361EB9"/>
  </w:style>
  <w:style w:type="numbering" w:customStyle="1" w:styleId="544">
    <w:name w:val="Нет списка544"/>
    <w:next w:val="a2"/>
    <w:uiPriority w:val="99"/>
    <w:semiHidden/>
    <w:unhideWhenUsed/>
    <w:rsid w:val="00361EB9"/>
  </w:style>
  <w:style w:type="numbering" w:customStyle="1" w:styleId="1244">
    <w:name w:val="Нет списка1244"/>
    <w:next w:val="a2"/>
    <w:uiPriority w:val="99"/>
    <w:semiHidden/>
    <w:unhideWhenUsed/>
    <w:rsid w:val="00361EB9"/>
  </w:style>
  <w:style w:type="numbering" w:customStyle="1" w:styleId="624">
    <w:name w:val="Нет списка624"/>
    <w:next w:val="a2"/>
    <w:uiPriority w:val="99"/>
    <w:semiHidden/>
    <w:unhideWhenUsed/>
    <w:rsid w:val="00361EB9"/>
  </w:style>
  <w:style w:type="numbering" w:customStyle="1" w:styleId="724">
    <w:name w:val="Нет списка724"/>
    <w:next w:val="a2"/>
    <w:semiHidden/>
    <w:rsid w:val="00361EB9"/>
  </w:style>
  <w:style w:type="table" w:customStyle="1" w:styleId="3124">
    <w:name w:val="Объемная таблица 31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">
    <w:name w:val="HTA Tabellengitternetz1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">
    <w:name w:val="Нет списка1324"/>
    <w:next w:val="a2"/>
    <w:semiHidden/>
    <w:rsid w:val="00361EB9"/>
  </w:style>
  <w:style w:type="numbering" w:customStyle="1" w:styleId="1111111124">
    <w:name w:val="1 / 1.1 / 1.1.11124"/>
    <w:basedOn w:val="a2"/>
    <w:next w:val="111111"/>
    <w:rsid w:val="00361EB9"/>
  </w:style>
  <w:style w:type="numbering" w:customStyle="1" w:styleId="111111224">
    <w:name w:val="1 / 1.1 / 1.1.1224"/>
    <w:basedOn w:val="a2"/>
    <w:next w:val="111111"/>
    <w:rsid w:val="00361EB9"/>
  </w:style>
  <w:style w:type="numbering" w:customStyle="1" w:styleId="2124">
    <w:name w:val="Нет списка2124"/>
    <w:next w:val="a2"/>
    <w:uiPriority w:val="99"/>
    <w:semiHidden/>
    <w:unhideWhenUsed/>
    <w:rsid w:val="00361EB9"/>
  </w:style>
  <w:style w:type="numbering" w:customStyle="1" w:styleId="31240">
    <w:name w:val="Нет списка3124"/>
    <w:next w:val="a2"/>
    <w:uiPriority w:val="99"/>
    <w:semiHidden/>
    <w:unhideWhenUsed/>
    <w:rsid w:val="00361EB9"/>
  </w:style>
  <w:style w:type="numbering" w:customStyle="1" w:styleId="4124">
    <w:name w:val="Нет списка4124"/>
    <w:next w:val="a2"/>
    <w:uiPriority w:val="99"/>
    <w:semiHidden/>
    <w:unhideWhenUsed/>
    <w:rsid w:val="00361EB9"/>
  </w:style>
  <w:style w:type="numbering" w:customStyle="1" w:styleId="11224">
    <w:name w:val="Нет списка11224"/>
    <w:next w:val="a2"/>
    <w:uiPriority w:val="99"/>
    <w:semiHidden/>
    <w:unhideWhenUsed/>
    <w:rsid w:val="00361EB9"/>
  </w:style>
  <w:style w:type="numbering" w:customStyle="1" w:styleId="5124">
    <w:name w:val="Нет списка5124"/>
    <w:next w:val="a2"/>
    <w:uiPriority w:val="99"/>
    <w:semiHidden/>
    <w:unhideWhenUsed/>
    <w:rsid w:val="00361EB9"/>
  </w:style>
  <w:style w:type="numbering" w:customStyle="1" w:styleId="12124">
    <w:name w:val="Нет списка12124"/>
    <w:next w:val="a2"/>
    <w:uiPriority w:val="99"/>
    <w:semiHidden/>
    <w:unhideWhenUsed/>
    <w:rsid w:val="00361EB9"/>
  </w:style>
  <w:style w:type="numbering" w:customStyle="1" w:styleId="824">
    <w:name w:val="Нет списка824"/>
    <w:next w:val="a2"/>
    <w:semiHidden/>
    <w:rsid w:val="00361EB9"/>
  </w:style>
  <w:style w:type="table" w:customStyle="1" w:styleId="3224">
    <w:name w:val="Объемная таблица 32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">
    <w:name w:val="HTA Tabellengitternetz112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">
    <w:name w:val="Нет списка1424"/>
    <w:next w:val="a2"/>
    <w:semiHidden/>
    <w:rsid w:val="00361EB9"/>
  </w:style>
  <w:style w:type="numbering" w:customStyle="1" w:styleId="1111111224">
    <w:name w:val="1 / 1.1 / 1.1.11224"/>
    <w:basedOn w:val="a2"/>
    <w:next w:val="111111"/>
    <w:rsid w:val="00361EB9"/>
  </w:style>
  <w:style w:type="numbering" w:customStyle="1" w:styleId="111111324">
    <w:name w:val="1 / 1.1 / 1.1.1324"/>
    <w:basedOn w:val="a2"/>
    <w:next w:val="111111"/>
    <w:rsid w:val="00361EB9"/>
  </w:style>
  <w:style w:type="numbering" w:customStyle="1" w:styleId="2224">
    <w:name w:val="Нет списка2224"/>
    <w:next w:val="a2"/>
    <w:uiPriority w:val="99"/>
    <w:semiHidden/>
    <w:unhideWhenUsed/>
    <w:rsid w:val="00361EB9"/>
  </w:style>
  <w:style w:type="numbering" w:customStyle="1" w:styleId="32240">
    <w:name w:val="Нет списка3224"/>
    <w:next w:val="a2"/>
    <w:uiPriority w:val="99"/>
    <w:semiHidden/>
    <w:unhideWhenUsed/>
    <w:rsid w:val="00361EB9"/>
  </w:style>
  <w:style w:type="numbering" w:customStyle="1" w:styleId="4224">
    <w:name w:val="Нет списка4224"/>
    <w:next w:val="a2"/>
    <w:uiPriority w:val="99"/>
    <w:semiHidden/>
    <w:unhideWhenUsed/>
    <w:rsid w:val="00361EB9"/>
  </w:style>
  <w:style w:type="numbering" w:customStyle="1" w:styleId="11324">
    <w:name w:val="Нет списка11324"/>
    <w:next w:val="a2"/>
    <w:uiPriority w:val="99"/>
    <w:semiHidden/>
    <w:unhideWhenUsed/>
    <w:rsid w:val="00361EB9"/>
  </w:style>
  <w:style w:type="numbering" w:customStyle="1" w:styleId="5224">
    <w:name w:val="Нет списка5224"/>
    <w:next w:val="a2"/>
    <w:uiPriority w:val="99"/>
    <w:semiHidden/>
    <w:unhideWhenUsed/>
    <w:rsid w:val="00361EB9"/>
  </w:style>
  <w:style w:type="numbering" w:customStyle="1" w:styleId="12224">
    <w:name w:val="Нет списка12224"/>
    <w:next w:val="a2"/>
    <w:uiPriority w:val="99"/>
    <w:semiHidden/>
    <w:unhideWhenUsed/>
    <w:rsid w:val="00361EB9"/>
  </w:style>
  <w:style w:type="numbering" w:customStyle="1" w:styleId="1111111324">
    <w:name w:val="1 / 1.1 / 1.1.11324"/>
    <w:basedOn w:val="a2"/>
    <w:next w:val="111111"/>
    <w:rsid w:val="00361EB9"/>
  </w:style>
  <w:style w:type="numbering" w:customStyle="1" w:styleId="111111424">
    <w:name w:val="1 / 1.1 / 1.1.1424"/>
    <w:basedOn w:val="a2"/>
    <w:next w:val="111111"/>
    <w:rsid w:val="00361EB9"/>
  </w:style>
  <w:style w:type="numbering" w:customStyle="1" w:styleId="184">
    <w:name w:val="Нет списка184"/>
    <w:next w:val="a2"/>
    <w:uiPriority w:val="99"/>
    <w:semiHidden/>
    <w:unhideWhenUsed/>
    <w:rsid w:val="00361EB9"/>
  </w:style>
  <w:style w:type="numbering" w:customStyle="1" w:styleId="194">
    <w:name w:val="Нет списка194"/>
    <w:next w:val="a2"/>
    <w:semiHidden/>
    <w:rsid w:val="00361EB9"/>
  </w:style>
  <w:style w:type="table" w:customStyle="1" w:styleId="354">
    <w:name w:val="Объемная таблица 35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">
    <w:name w:val="HTA Tabellengitternetz115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">
    <w:name w:val="Нет списка1164"/>
    <w:next w:val="a2"/>
    <w:semiHidden/>
    <w:rsid w:val="00361EB9"/>
  </w:style>
  <w:style w:type="numbering" w:customStyle="1" w:styleId="254">
    <w:name w:val="Нет списка254"/>
    <w:next w:val="a2"/>
    <w:uiPriority w:val="99"/>
    <w:semiHidden/>
    <w:unhideWhenUsed/>
    <w:rsid w:val="00361EB9"/>
  </w:style>
  <w:style w:type="numbering" w:customStyle="1" w:styleId="3540">
    <w:name w:val="Нет списка354"/>
    <w:next w:val="a2"/>
    <w:uiPriority w:val="99"/>
    <w:semiHidden/>
    <w:unhideWhenUsed/>
    <w:rsid w:val="00361EB9"/>
  </w:style>
  <w:style w:type="numbering" w:customStyle="1" w:styleId="454">
    <w:name w:val="Нет списка454"/>
    <w:next w:val="a2"/>
    <w:uiPriority w:val="99"/>
    <w:semiHidden/>
    <w:unhideWhenUsed/>
    <w:rsid w:val="00361EB9"/>
  </w:style>
  <w:style w:type="numbering" w:customStyle="1" w:styleId="11134">
    <w:name w:val="Нет списка11134"/>
    <w:next w:val="a2"/>
    <w:uiPriority w:val="99"/>
    <w:semiHidden/>
    <w:unhideWhenUsed/>
    <w:rsid w:val="00361EB9"/>
  </w:style>
  <w:style w:type="numbering" w:customStyle="1" w:styleId="554">
    <w:name w:val="Нет списка554"/>
    <w:next w:val="a2"/>
    <w:uiPriority w:val="99"/>
    <w:semiHidden/>
    <w:unhideWhenUsed/>
    <w:rsid w:val="00361EB9"/>
  </w:style>
  <w:style w:type="numbering" w:customStyle="1" w:styleId="1254">
    <w:name w:val="Нет списка1254"/>
    <w:next w:val="a2"/>
    <w:uiPriority w:val="99"/>
    <w:semiHidden/>
    <w:unhideWhenUsed/>
    <w:rsid w:val="00361EB9"/>
  </w:style>
  <w:style w:type="numbering" w:customStyle="1" w:styleId="634">
    <w:name w:val="Нет списка634"/>
    <w:next w:val="a2"/>
    <w:uiPriority w:val="99"/>
    <w:semiHidden/>
    <w:unhideWhenUsed/>
    <w:rsid w:val="00361EB9"/>
  </w:style>
  <w:style w:type="numbering" w:customStyle="1" w:styleId="734">
    <w:name w:val="Нет списка734"/>
    <w:next w:val="a2"/>
    <w:semiHidden/>
    <w:rsid w:val="00361EB9"/>
  </w:style>
  <w:style w:type="table" w:customStyle="1" w:styleId="3134">
    <w:name w:val="Объемная таблица 31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">
    <w:name w:val="HTA Tabellengitternetz1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">
    <w:name w:val="Нет списка1334"/>
    <w:next w:val="a2"/>
    <w:semiHidden/>
    <w:rsid w:val="00361EB9"/>
  </w:style>
  <w:style w:type="numbering" w:customStyle="1" w:styleId="1111111134">
    <w:name w:val="1 / 1.1 / 1.1.11134"/>
    <w:basedOn w:val="a2"/>
    <w:next w:val="111111"/>
    <w:rsid w:val="00361EB9"/>
  </w:style>
  <w:style w:type="numbering" w:customStyle="1" w:styleId="111111234">
    <w:name w:val="1 / 1.1 / 1.1.1234"/>
    <w:basedOn w:val="a2"/>
    <w:next w:val="111111"/>
    <w:rsid w:val="00361EB9"/>
  </w:style>
  <w:style w:type="numbering" w:customStyle="1" w:styleId="2134">
    <w:name w:val="Нет списка2134"/>
    <w:next w:val="a2"/>
    <w:uiPriority w:val="99"/>
    <w:semiHidden/>
    <w:unhideWhenUsed/>
    <w:rsid w:val="00361EB9"/>
  </w:style>
  <w:style w:type="numbering" w:customStyle="1" w:styleId="31340">
    <w:name w:val="Нет списка3134"/>
    <w:next w:val="a2"/>
    <w:uiPriority w:val="99"/>
    <w:semiHidden/>
    <w:unhideWhenUsed/>
    <w:rsid w:val="00361EB9"/>
  </w:style>
  <w:style w:type="numbering" w:customStyle="1" w:styleId="4134">
    <w:name w:val="Нет списка4134"/>
    <w:next w:val="a2"/>
    <w:uiPriority w:val="99"/>
    <w:semiHidden/>
    <w:unhideWhenUsed/>
    <w:rsid w:val="00361EB9"/>
  </w:style>
  <w:style w:type="numbering" w:customStyle="1" w:styleId="11234">
    <w:name w:val="Нет списка11234"/>
    <w:next w:val="a2"/>
    <w:uiPriority w:val="99"/>
    <w:semiHidden/>
    <w:unhideWhenUsed/>
    <w:rsid w:val="00361EB9"/>
  </w:style>
  <w:style w:type="numbering" w:customStyle="1" w:styleId="5134">
    <w:name w:val="Нет списка5134"/>
    <w:next w:val="a2"/>
    <w:uiPriority w:val="99"/>
    <w:semiHidden/>
    <w:unhideWhenUsed/>
    <w:rsid w:val="00361EB9"/>
  </w:style>
  <w:style w:type="numbering" w:customStyle="1" w:styleId="12134">
    <w:name w:val="Нет списка12134"/>
    <w:next w:val="a2"/>
    <w:uiPriority w:val="99"/>
    <w:semiHidden/>
    <w:unhideWhenUsed/>
    <w:rsid w:val="00361EB9"/>
  </w:style>
  <w:style w:type="numbering" w:customStyle="1" w:styleId="834">
    <w:name w:val="Нет списка834"/>
    <w:next w:val="a2"/>
    <w:semiHidden/>
    <w:rsid w:val="00361EB9"/>
  </w:style>
  <w:style w:type="table" w:customStyle="1" w:styleId="3234">
    <w:name w:val="Объемная таблица 32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">
    <w:name w:val="HTA Tabellengitternetz112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">
    <w:name w:val="Нет списка1434"/>
    <w:next w:val="a2"/>
    <w:semiHidden/>
    <w:rsid w:val="00361EB9"/>
  </w:style>
  <w:style w:type="numbering" w:customStyle="1" w:styleId="1111111234">
    <w:name w:val="1 / 1.1 / 1.1.11234"/>
    <w:basedOn w:val="a2"/>
    <w:next w:val="111111"/>
    <w:rsid w:val="00361EB9"/>
  </w:style>
  <w:style w:type="numbering" w:customStyle="1" w:styleId="111111334">
    <w:name w:val="1 / 1.1 / 1.1.1334"/>
    <w:basedOn w:val="a2"/>
    <w:next w:val="111111"/>
    <w:rsid w:val="00361EB9"/>
  </w:style>
  <w:style w:type="numbering" w:customStyle="1" w:styleId="2234">
    <w:name w:val="Нет списка2234"/>
    <w:next w:val="a2"/>
    <w:uiPriority w:val="99"/>
    <w:semiHidden/>
    <w:unhideWhenUsed/>
    <w:rsid w:val="00361EB9"/>
  </w:style>
  <w:style w:type="numbering" w:customStyle="1" w:styleId="32340">
    <w:name w:val="Нет списка3234"/>
    <w:next w:val="a2"/>
    <w:uiPriority w:val="99"/>
    <w:semiHidden/>
    <w:unhideWhenUsed/>
    <w:rsid w:val="00361EB9"/>
  </w:style>
  <w:style w:type="numbering" w:customStyle="1" w:styleId="4234">
    <w:name w:val="Нет списка4234"/>
    <w:next w:val="a2"/>
    <w:uiPriority w:val="99"/>
    <w:semiHidden/>
    <w:unhideWhenUsed/>
    <w:rsid w:val="00361EB9"/>
  </w:style>
  <w:style w:type="numbering" w:customStyle="1" w:styleId="11334">
    <w:name w:val="Нет списка11334"/>
    <w:next w:val="a2"/>
    <w:uiPriority w:val="99"/>
    <w:semiHidden/>
    <w:unhideWhenUsed/>
    <w:rsid w:val="00361EB9"/>
  </w:style>
  <w:style w:type="numbering" w:customStyle="1" w:styleId="5234">
    <w:name w:val="Нет списка5234"/>
    <w:next w:val="a2"/>
    <w:uiPriority w:val="99"/>
    <w:semiHidden/>
    <w:unhideWhenUsed/>
    <w:rsid w:val="00361EB9"/>
  </w:style>
  <w:style w:type="numbering" w:customStyle="1" w:styleId="12234">
    <w:name w:val="Нет списка12234"/>
    <w:next w:val="a2"/>
    <w:uiPriority w:val="99"/>
    <w:semiHidden/>
    <w:unhideWhenUsed/>
    <w:rsid w:val="00361EB9"/>
  </w:style>
  <w:style w:type="numbering" w:customStyle="1" w:styleId="1111111334">
    <w:name w:val="1 / 1.1 / 1.1.11334"/>
    <w:basedOn w:val="a2"/>
    <w:next w:val="111111"/>
    <w:rsid w:val="00361EB9"/>
  </w:style>
  <w:style w:type="numbering" w:customStyle="1" w:styleId="111111434">
    <w:name w:val="1 / 1.1 / 1.1.1434"/>
    <w:basedOn w:val="a2"/>
    <w:next w:val="111111"/>
    <w:rsid w:val="00361EB9"/>
  </w:style>
  <w:style w:type="numbering" w:customStyle="1" w:styleId="2010">
    <w:name w:val="Нет списка201"/>
    <w:next w:val="a2"/>
    <w:uiPriority w:val="99"/>
    <w:semiHidden/>
    <w:unhideWhenUsed/>
    <w:rsid w:val="00361EB9"/>
  </w:style>
  <w:style w:type="numbering" w:customStyle="1" w:styleId="11010">
    <w:name w:val="Нет списка1101"/>
    <w:next w:val="a2"/>
    <w:semiHidden/>
    <w:rsid w:val="00361EB9"/>
  </w:style>
  <w:style w:type="table" w:customStyle="1" w:styleId="3610">
    <w:name w:val="Объемная таблица 3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">
    <w:name w:val="HTA Tabellengitternetz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">
    <w:name w:val="Нет списка1171"/>
    <w:next w:val="a2"/>
    <w:semiHidden/>
    <w:rsid w:val="00361EB9"/>
  </w:style>
  <w:style w:type="numbering" w:customStyle="1" w:styleId="2610">
    <w:name w:val="Нет списка261"/>
    <w:next w:val="a2"/>
    <w:uiPriority w:val="99"/>
    <w:semiHidden/>
    <w:unhideWhenUsed/>
    <w:rsid w:val="00361EB9"/>
  </w:style>
  <w:style w:type="numbering" w:customStyle="1" w:styleId="3611">
    <w:name w:val="Нет списка361"/>
    <w:next w:val="a2"/>
    <w:uiPriority w:val="99"/>
    <w:semiHidden/>
    <w:unhideWhenUsed/>
    <w:rsid w:val="00361EB9"/>
  </w:style>
  <w:style w:type="numbering" w:customStyle="1" w:styleId="461">
    <w:name w:val="Нет списка461"/>
    <w:next w:val="a2"/>
    <w:uiPriority w:val="99"/>
    <w:semiHidden/>
    <w:unhideWhenUsed/>
    <w:rsid w:val="00361EB9"/>
  </w:style>
  <w:style w:type="numbering" w:customStyle="1" w:styleId="11141">
    <w:name w:val="Нет списка11141"/>
    <w:next w:val="a2"/>
    <w:uiPriority w:val="99"/>
    <w:semiHidden/>
    <w:unhideWhenUsed/>
    <w:rsid w:val="00361EB9"/>
  </w:style>
  <w:style w:type="numbering" w:customStyle="1" w:styleId="561">
    <w:name w:val="Нет списка561"/>
    <w:next w:val="a2"/>
    <w:uiPriority w:val="99"/>
    <w:semiHidden/>
    <w:unhideWhenUsed/>
    <w:rsid w:val="00361EB9"/>
  </w:style>
  <w:style w:type="numbering" w:customStyle="1" w:styleId="1261">
    <w:name w:val="Нет списка1261"/>
    <w:next w:val="a2"/>
    <w:uiPriority w:val="99"/>
    <w:semiHidden/>
    <w:unhideWhenUsed/>
    <w:rsid w:val="00361EB9"/>
  </w:style>
  <w:style w:type="numbering" w:customStyle="1" w:styleId="641">
    <w:name w:val="Нет списка641"/>
    <w:next w:val="a2"/>
    <w:uiPriority w:val="99"/>
    <w:semiHidden/>
    <w:unhideWhenUsed/>
    <w:rsid w:val="00361EB9"/>
  </w:style>
  <w:style w:type="numbering" w:customStyle="1" w:styleId="741">
    <w:name w:val="Нет списка741"/>
    <w:next w:val="a2"/>
    <w:semiHidden/>
    <w:rsid w:val="00361EB9"/>
  </w:style>
  <w:style w:type="table" w:customStyle="1" w:styleId="3141">
    <w:name w:val="Объемная таблица 3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">
    <w:name w:val="HTA Tabellengitternetz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">
    <w:name w:val="Нет списка1341"/>
    <w:next w:val="a2"/>
    <w:semiHidden/>
    <w:rsid w:val="00361EB9"/>
  </w:style>
  <w:style w:type="numbering" w:customStyle="1" w:styleId="1111111141">
    <w:name w:val="1 / 1.1 / 1.1.11141"/>
    <w:basedOn w:val="a2"/>
    <w:next w:val="111111"/>
    <w:rsid w:val="00361EB9"/>
  </w:style>
  <w:style w:type="numbering" w:customStyle="1" w:styleId="111111241">
    <w:name w:val="1 / 1.1 / 1.1.1241"/>
    <w:basedOn w:val="a2"/>
    <w:next w:val="111111"/>
    <w:rsid w:val="00361EB9"/>
  </w:style>
  <w:style w:type="numbering" w:customStyle="1" w:styleId="2141">
    <w:name w:val="Нет списка2141"/>
    <w:next w:val="a2"/>
    <w:uiPriority w:val="99"/>
    <w:semiHidden/>
    <w:unhideWhenUsed/>
    <w:rsid w:val="00361EB9"/>
  </w:style>
  <w:style w:type="numbering" w:customStyle="1" w:styleId="31410">
    <w:name w:val="Нет списка3141"/>
    <w:next w:val="a2"/>
    <w:uiPriority w:val="99"/>
    <w:semiHidden/>
    <w:unhideWhenUsed/>
    <w:rsid w:val="00361EB9"/>
  </w:style>
  <w:style w:type="numbering" w:customStyle="1" w:styleId="4141">
    <w:name w:val="Нет списка4141"/>
    <w:next w:val="a2"/>
    <w:uiPriority w:val="99"/>
    <w:semiHidden/>
    <w:unhideWhenUsed/>
    <w:rsid w:val="00361EB9"/>
  </w:style>
  <w:style w:type="numbering" w:customStyle="1" w:styleId="11241">
    <w:name w:val="Нет списка11241"/>
    <w:next w:val="a2"/>
    <w:uiPriority w:val="99"/>
    <w:semiHidden/>
    <w:unhideWhenUsed/>
    <w:rsid w:val="00361EB9"/>
  </w:style>
  <w:style w:type="numbering" w:customStyle="1" w:styleId="5141">
    <w:name w:val="Нет списка5141"/>
    <w:next w:val="a2"/>
    <w:uiPriority w:val="99"/>
    <w:semiHidden/>
    <w:unhideWhenUsed/>
    <w:rsid w:val="00361EB9"/>
  </w:style>
  <w:style w:type="numbering" w:customStyle="1" w:styleId="12141">
    <w:name w:val="Нет списка12141"/>
    <w:next w:val="a2"/>
    <w:uiPriority w:val="99"/>
    <w:semiHidden/>
    <w:unhideWhenUsed/>
    <w:rsid w:val="00361EB9"/>
  </w:style>
  <w:style w:type="numbering" w:customStyle="1" w:styleId="841">
    <w:name w:val="Нет списка841"/>
    <w:next w:val="a2"/>
    <w:semiHidden/>
    <w:rsid w:val="00361EB9"/>
  </w:style>
  <w:style w:type="table" w:customStyle="1" w:styleId="3241">
    <w:name w:val="Объемная таблица 3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">
    <w:name w:val="HTA Tabellengitternetz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">
    <w:name w:val="Нет списка1441"/>
    <w:next w:val="a2"/>
    <w:semiHidden/>
    <w:rsid w:val="00361EB9"/>
  </w:style>
  <w:style w:type="numbering" w:customStyle="1" w:styleId="1111111241">
    <w:name w:val="1 / 1.1 / 1.1.11241"/>
    <w:basedOn w:val="a2"/>
    <w:next w:val="111111"/>
    <w:rsid w:val="00361EB9"/>
  </w:style>
  <w:style w:type="numbering" w:customStyle="1" w:styleId="111111341">
    <w:name w:val="1 / 1.1 / 1.1.1341"/>
    <w:basedOn w:val="a2"/>
    <w:next w:val="111111"/>
    <w:rsid w:val="00361EB9"/>
  </w:style>
  <w:style w:type="numbering" w:customStyle="1" w:styleId="2241">
    <w:name w:val="Нет списка2241"/>
    <w:next w:val="a2"/>
    <w:uiPriority w:val="99"/>
    <w:semiHidden/>
    <w:unhideWhenUsed/>
    <w:rsid w:val="00361EB9"/>
  </w:style>
  <w:style w:type="numbering" w:customStyle="1" w:styleId="32410">
    <w:name w:val="Нет списка3241"/>
    <w:next w:val="a2"/>
    <w:uiPriority w:val="99"/>
    <w:semiHidden/>
    <w:unhideWhenUsed/>
    <w:rsid w:val="00361EB9"/>
  </w:style>
  <w:style w:type="numbering" w:customStyle="1" w:styleId="4241">
    <w:name w:val="Нет списка4241"/>
    <w:next w:val="a2"/>
    <w:uiPriority w:val="99"/>
    <w:semiHidden/>
    <w:unhideWhenUsed/>
    <w:rsid w:val="00361EB9"/>
  </w:style>
  <w:style w:type="numbering" w:customStyle="1" w:styleId="11341">
    <w:name w:val="Нет списка11341"/>
    <w:next w:val="a2"/>
    <w:uiPriority w:val="99"/>
    <w:semiHidden/>
    <w:unhideWhenUsed/>
    <w:rsid w:val="00361EB9"/>
  </w:style>
  <w:style w:type="numbering" w:customStyle="1" w:styleId="5241">
    <w:name w:val="Нет списка5241"/>
    <w:next w:val="a2"/>
    <w:uiPriority w:val="99"/>
    <w:semiHidden/>
    <w:unhideWhenUsed/>
    <w:rsid w:val="00361EB9"/>
  </w:style>
  <w:style w:type="numbering" w:customStyle="1" w:styleId="12241">
    <w:name w:val="Нет списка12241"/>
    <w:next w:val="a2"/>
    <w:uiPriority w:val="99"/>
    <w:semiHidden/>
    <w:unhideWhenUsed/>
    <w:rsid w:val="00361EB9"/>
  </w:style>
  <w:style w:type="numbering" w:customStyle="1" w:styleId="1111111341">
    <w:name w:val="1 / 1.1 / 1.1.11341"/>
    <w:basedOn w:val="a2"/>
    <w:next w:val="111111"/>
    <w:rsid w:val="00361EB9"/>
  </w:style>
  <w:style w:type="numbering" w:customStyle="1" w:styleId="111111441">
    <w:name w:val="1 / 1.1 / 1.1.1441"/>
    <w:basedOn w:val="a2"/>
    <w:next w:val="111111"/>
    <w:rsid w:val="00361EB9"/>
  </w:style>
  <w:style w:type="numbering" w:customStyle="1" w:styleId="911">
    <w:name w:val="Нет списка911"/>
    <w:next w:val="a2"/>
    <w:uiPriority w:val="99"/>
    <w:semiHidden/>
    <w:unhideWhenUsed/>
    <w:rsid w:val="00361EB9"/>
  </w:style>
  <w:style w:type="numbering" w:customStyle="1" w:styleId="1011">
    <w:name w:val="Нет списка1011"/>
    <w:next w:val="a2"/>
    <w:uiPriority w:val="99"/>
    <w:semiHidden/>
    <w:unhideWhenUsed/>
    <w:rsid w:val="00361EB9"/>
  </w:style>
  <w:style w:type="numbering" w:customStyle="1" w:styleId="1511">
    <w:name w:val="Нет списка1511"/>
    <w:next w:val="a2"/>
    <w:semiHidden/>
    <w:rsid w:val="00361EB9"/>
  </w:style>
  <w:style w:type="table" w:customStyle="1" w:styleId="33110">
    <w:name w:val="Объемная таблица 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">
    <w:name w:val="HTA Tabellengitternetz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">
    <w:name w:val="Нет списка11411"/>
    <w:next w:val="a2"/>
    <w:semiHidden/>
    <w:rsid w:val="00361EB9"/>
  </w:style>
  <w:style w:type="numbering" w:customStyle="1" w:styleId="2311">
    <w:name w:val="Нет списка2311"/>
    <w:next w:val="a2"/>
    <w:uiPriority w:val="99"/>
    <w:semiHidden/>
    <w:unhideWhenUsed/>
    <w:rsid w:val="00361EB9"/>
  </w:style>
  <w:style w:type="numbering" w:customStyle="1" w:styleId="33111">
    <w:name w:val="Нет списка3311"/>
    <w:next w:val="a2"/>
    <w:uiPriority w:val="99"/>
    <w:semiHidden/>
    <w:unhideWhenUsed/>
    <w:rsid w:val="00361EB9"/>
  </w:style>
  <w:style w:type="numbering" w:customStyle="1" w:styleId="4311">
    <w:name w:val="Нет списка4311"/>
    <w:next w:val="a2"/>
    <w:uiPriority w:val="99"/>
    <w:semiHidden/>
    <w:unhideWhenUsed/>
    <w:rsid w:val="00361EB9"/>
  </w:style>
  <w:style w:type="numbering" w:customStyle="1" w:styleId="11111110">
    <w:name w:val="Нет списка1111111"/>
    <w:next w:val="a2"/>
    <w:uiPriority w:val="99"/>
    <w:semiHidden/>
    <w:unhideWhenUsed/>
    <w:rsid w:val="00361EB9"/>
  </w:style>
  <w:style w:type="numbering" w:customStyle="1" w:styleId="5311">
    <w:name w:val="Нет списка5311"/>
    <w:next w:val="a2"/>
    <w:uiPriority w:val="99"/>
    <w:semiHidden/>
    <w:unhideWhenUsed/>
    <w:rsid w:val="00361EB9"/>
  </w:style>
  <w:style w:type="numbering" w:customStyle="1" w:styleId="12311">
    <w:name w:val="Нет списка12311"/>
    <w:next w:val="a2"/>
    <w:uiPriority w:val="99"/>
    <w:semiHidden/>
    <w:unhideWhenUsed/>
    <w:rsid w:val="00361EB9"/>
  </w:style>
  <w:style w:type="numbering" w:customStyle="1" w:styleId="6111">
    <w:name w:val="Нет списка6111"/>
    <w:next w:val="a2"/>
    <w:uiPriority w:val="99"/>
    <w:semiHidden/>
    <w:unhideWhenUsed/>
    <w:rsid w:val="00361EB9"/>
  </w:style>
  <w:style w:type="numbering" w:customStyle="1" w:styleId="7111">
    <w:name w:val="Нет списка7111"/>
    <w:next w:val="a2"/>
    <w:semiHidden/>
    <w:rsid w:val="00361EB9"/>
  </w:style>
  <w:style w:type="table" w:customStyle="1" w:styleId="311110">
    <w:name w:val="Объемная таблица 3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">
    <w:name w:val="HTA Tabellengitternetz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">
    <w:name w:val="Нет списка13111"/>
    <w:next w:val="a2"/>
    <w:semiHidden/>
    <w:rsid w:val="00361EB9"/>
  </w:style>
  <w:style w:type="numbering" w:customStyle="1" w:styleId="11111111111">
    <w:name w:val="1 / 1.1 / 1.1.111111"/>
    <w:basedOn w:val="a2"/>
    <w:next w:val="111111"/>
    <w:rsid w:val="00361EB9"/>
  </w:style>
  <w:style w:type="numbering" w:customStyle="1" w:styleId="1111112111">
    <w:name w:val="1 / 1.1 / 1.1.12111"/>
    <w:basedOn w:val="a2"/>
    <w:next w:val="111111"/>
    <w:rsid w:val="00361EB9"/>
  </w:style>
  <w:style w:type="numbering" w:customStyle="1" w:styleId="21111">
    <w:name w:val="Нет списка21111"/>
    <w:next w:val="a2"/>
    <w:uiPriority w:val="99"/>
    <w:semiHidden/>
    <w:unhideWhenUsed/>
    <w:rsid w:val="00361EB9"/>
  </w:style>
  <w:style w:type="numbering" w:customStyle="1" w:styleId="311111">
    <w:name w:val="Нет списка31111"/>
    <w:next w:val="a2"/>
    <w:uiPriority w:val="99"/>
    <w:semiHidden/>
    <w:unhideWhenUsed/>
    <w:rsid w:val="00361EB9"/>
  </w:style>
  <w:style w:type="numbering" w:customStyle="1" w:styleId="41111">
    <w:name w:val="Нет списка41111"/>
    <w:next w:val="a2"/>
    <w:uiPriority w:val="99"/>
    <w:semiHidden/>
    <w:unhideWhenUsed/>
    <w:rsid w:val="00361EB9"/>
  </w:style>
  <w:style w:type="numbering" w:customStyle="1" w:styleId="112111">
    <w:name w:val="Нет списка112111"/>
    <w:next w:val="a2"/>
    <w:uiPriority w:val="99"/>
    <w:semiHidden/>
    <w:unhideWhenUsed/>
    <w:rsid w:val="00361EB9"/>
  </w:style>
  <w:style w:type="numbering" w:customStyle="1" w:styleId="51111">
    <w:name w:val="Нет списка51111"/>
    <w:next w:val="a2"/>
    <w:uiPriority w:val="99"/>
    <w:semiHidden/>
    <w:unhideWhenUsed/>
    <w:rsid w:val="00361EB9"/>
  </w:style>
  <w:style w:type="numbering" w:customStyle="1" w:styleId="121111">
    <w:name w:val="Нет списка121111"/>
    <w:next w:val="a2"/>
    <w:uiPriority w:val="99"/>
    <w:semiHidden/>
    <w:unhideWhenUsed/>
    <w:rsid w:val="00361EB9"/>
  </w:style>
  <w:style w:type="numbering" w:customStyle="1" w:styleId="8111">
    <w:name w:val="Нет списка8111"/>
    <w:next w:val="a2"/>
    <w:semiHidden/>
    <w:rsid w:val="00361EB9"/>
  </w:style>
  <w:style w:type="table" w:customStyle="1" w:styleId="321110">
    <w:name w:val="Объемная таблица 3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">
    <w:name w:val="HTA Tabellengitternetz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">
    <w:name w:val="Нет списка14111"/>
    <w:next w:val="a2"/>
    <w:semiHidden/>
    <w:rsid w:val="00361EB9"/>
  </w:style>
  <w:style w:type="numbering" w:customStyle="1" w:styleId="11111112111">
    <w:name w:val="1 / 1.1 / 1.1.112111"/>
    <w:basedOn w:val="a2"/>
    <w:next w:val="111111"/>
    <w:rsid w:val="00361EB9"/>
  </w:style>
  <w:style w:type="numbering" w:customStyle="1" w:styleId="1111113111">
    <w:name w:val="1 / 1.1 / 1.1.13111"/>
    <w:basedOn w:val="a2"/>
    <w:next w:val="111111"/>
    <w:rsid w:val="00361EB9"/>
  </w:style>
  <w:style w:type="numbering" w:customStyle="1" w:styleId="22111">
    <w:name w:val="Нет списка22111"/>
    <w:next w:val="a2"/>
    <w:uiPriority w:val="99"/>
    <w:semiHidden/>
    <w:unhideWhenUsed/>
    <w:rsid w:val="00361EB9"/>
  </w:style>
  <w:style w:type="numbering" w:customStyle="1" w:styleId="321111">
    <w:name w:val="Нет списка32111"/>
    <w:next w:val="a2"/>
    <w:uiPriority w:val="99"/>
    <w:semiHidden/>
    <w:unhideWhenUsed/>
    <w:rsid w:val="00361EB9"/>
  </w:style>
  <w:style w:type="numbering" w:customStyle="1" w:styleId="42111">
    <w:name w:val="Нет списка42111"/>
    <w:next w:val="a2"/>
    <w:uiPriority w:val="99"/>
    <w:semiHidden/>
    <w:unhideWhenUsed/>
    <w:rsid w:val="00361EB9"/>
  </w:style>
  <w:style w:type="numbering" w:customStyle="1" w:styleId="113111">
    <w:name w:val="Нет списка113111"/>
    <w:next w:val="a2"/>
    <w:uiPriority w:val="99"/>
    <w:semiHidden/>
    <w:unhideWhenUsed/>
    <w:rsid w:val="00361EB9"/>
  </w:style>
  <w:style w:type="numbering" w:customStyle="1" w:styleId="52111">
    <w:name w:val="Нет списка52111"/>
    <w:next w:val="a2"/>
    <w:uiPriority w:val="99"/>
    <w:semiHidden/>
    <w:unhideWhenUsed/>
    <w:rsid w:val="00361EB9"/>
  </w:style>
  <w:style w:type="numbering" w:customStyle="1" w:styleId="122111">
    <w:name w:val="Нет списка122111"/>
    <w:next w:val="a2"/>
    <w:uiPriority w:val="99"/>
    <w:semiHidden/>
    <w:unhideWhenUsed/>
    <w:rsid w:val="00361EB9"/>
  </w:style>
  <w:style w:type="numbering" w:customStyle="1" w:styleId="11111113111">
    <w:name w:val="1 / 1.1 / 1.1.113111"/>
    <w:basedOn w:val="a2"/>
    <w:next w:val="111111"/>
    <w:rsid w:val="00361EB9"/>
  </w:style>
  <w:style w:type="numbering" w:customStyle="1" w:styleId="1111114111">
    <w:name w:val="1 / 1.1 / 1.1.14111"/>
    <w:basedOn w:val="a2"/>
    <w:next w:val="111111"/>
    <w:rsid w:val="00361EB9"/>
  </w:style>
  <w:style w:type="numbering" w:customStyle="1" w:styleId="1611">
    <w:name w:val="Нет списка1611"/>
    <w:next w:val="a2"/>
    <w:uiPriority w:val="99"/>
    <w:semiHidden/>
    <w:unhideWhenUsed/>
    <w:rsid w:val="00361EB9"/>
  </w:style>
  <w:style w:type="numbering" w:customStyle="1" w:styleId="1711">
    <w:name w:val="Нет списка1711"/>
    <w:next w:val="a2"/>
    <w:semiHidden/>
    <w:rsid w:val="00361EB9"/>
  </w:style>
  <w:style w:type="table" w:customStyle="1" w:styleId="34110">
    <w:name w:val="Объемная таблица 3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">
    <w:name w:val="HTA Tabellengitternetz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">
    <w:name w:val="Нет списка11511"/>
    <w:next w:val="a2"/>
    <w:semiHidden/>
    <w:rsid w:val="00361EB9"/>
  </w:style>
  <w:style w:type="numbering" w:customStyle="1" w:styleId="2411">
    <w:name w:val="Нет списка2411"/>
    <w:next w:val="a2"/>
    <w:uiPriority w:val="99"/>
    <w:semiHidden/>
    <w:unhideWhenUsed/>
    <w:rsid w:val="00361EB9"/>
  </w:style>
  <w:style w:type="numbering" w:customStyle="1" w:styleId="34111">
    <w:name w:val="Нет списка3411"/>
    <w:next w:val="a2"/>
    <w:uiPriority w:val="99"/>
    <w:semiHidden/>
    <w:unhideWhenUsed/>
    <w:rsid w:val="00361EB9"/>
  </w:style>
  <w:style w:type="numbering" w:customStyle="1" w:styleId="4411">
    <w:name w:val="Нет списка4411"/>
    <w:next w:val="a2"/>
    <w:uiPriority w:val="99"/>
    <w:semiHidden/>
    <w:unhideWhenUsed/>
    <w:rsid w:val="00361EB9"/>
  </w:style>
  <w:style w:type="numbering" w:customStyle="1" w:styleId="111211">
    <w:name w:val="Нет списка111211"/>
    <w:next w:val="a2"/>
    <w:uiPriority w:val="99"/>
    <w:semiHidden/>
    <w:unhideWhenUsed/>
    <w:rsid w:val="00361EB9"/>
  </w:style>
  <w:style w:type="numbering" w:customStyle="1" w:styleId="5411">
    <w:name w:val="Нет списка5411"/>
    <w:next w:val="a2"/>
    <w:uiPriority w:val="99"/>
    <w:semiHidden/>
    <w:unhideWhenUsed/>
    <w:rsid w:val="00361EB9"/>
  </w:style>
  <w:style w:type="numbering" w:customStyle="1" w:styleId="12411">
    <w:name w:val="Нет списка12411"/>
    <w:next w:val="a2"/>
    <w:uiPriority w:val="99"/>
    <w:semiHidden/>
    <w:unhideWhenUsed/>
    <w:rsid w:val="00361EB9"/>
  </w:style>
  <w:style w:type="numbering" w:customStyle="1" w:styleId="6211">
    <w:name w:val="Нет списка6211"/>
    <w:next w:val="a2"/>
    <w:uiPriority w:val="99"/>
    <w:semiHidden/>
    <w:unhideWhenUsed/>
    <w:rsid w:val="00361EB9"/>
  </w:style>
  <w:style w:type="numbering" w:customStyle="1" w:styleId="7211">
    <w:name w:val="Нет списка7211"/>
    <w:next w:val="a2"/>
    <w:semiHidden/>
    <w:rsid w:val="00361EB9"/>
  </w:style>
  <w:style w:type="table" w:customStyle="1" w:styleId="312110">
    <w:name w:val="Объемная таблица 3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">
    <w:name w:val="HTA Tabellengitternetz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">
    <w:name w:val="Нет списка13211"/>
    <w:next w:val="a2"/>
    <w:semiHidden/>
    <w:rsid w:val="00361EB9"/>
  </w:style>
  <w:style w:type="numbering" w:customStyle="1" w:styleId="11111111211">
    <w:name w:val="1 / 1.1 / 1.1.111211"/>
    <w:basedOn w:val="a2"/>
    <w:next w:val="111111"/>
    <w:rsid w:val="00361EB9"/>
  </w:style>
  <w:style w:type="numbering" w:customStyle="1" w:styleId="1111112211">
    <w:name w:val="1 / 1.1 / 1.1.12211"/>
    <w:basedOn w:val="a2"/>
    <w:next w:val="111111"/>
    <w:rsid w:val="00361EB9"/>
  </w:style>
  <w:style w:type="numbering" w:customStyle="1" w:styleId="21211">
    <w:name w:val="Нет списка21211"/>
    <w:next w:val="a2"/>
    <w:uiPriority w:val="99"/>
    <w:semiHidden/>
    <w:unhideWhenUsed/>
    <w:rsid w:val="00361EB9"/>
  </w:style>
  <w:style w:type="numbering" w:customStyle="1" w:styleId="312111">
    <w:name w:val="Нет списка31211"/>
    <w:next w:val="a2"/>
    <w:uiPriority w:val="99"/>
    <w:semiHidden/>
    <w:unhideWhenUsed/>
    <w:rsid w:val="00361EB9"/>
  </w:style>
  <w:style w:type="numbering" w:customStyle="1" w:styleId="41211">
    <w:name w:val="Нет списка41211"/>
    <w:next w:val="a2"/>
    <w:uiPriority w:val="99"/>
    <w:semiHidden/>
    <w:unhideWhenUsed/>
    <w:rsid w:val="00361EB9"/>
  </w:style>
  <w:style w:type="numbering" w:customStyle="1" w:styleId="112211">
    <w:name w:val="Нет списка112211"/>
    <w:next w:val="a2"/>
    <w:uiPriority w:val="99"/>
    <w:semiHidden/>
    <w:unhideWhenUsed/>
    <w:rsid w:val="00361EB9"/>
  </w:style>
  <w:style w:type="numbering" w:customStyle="1" w:styleId="51211">
    <w:name w:val="Нет списка51211"/>
    <w:next w:val="a2"/>
    <w:uiPriority w:val="99"/>
    <w:semiHidden/>
    <w:unhideWhenUsed/>
    <w:rsid w:val="00361EB9"/>
  </w:style>
  <w:style w:type="numbering" w:customStyle="1" w:styleId="121211">
    <w:name w:val="Нет списка121211"/>
    <w:next w:val="a2"/>
    <w:uiPriority w:val="99"/>
    <w:semiHidden/>
    <w:unhideWhenUsed/>
    <w:rsid w:val="00361EB9"/>
  </w:style>
  <w:style w:type="numbering" w:customStyle="1" w:styleId="8211">
    <w:name w:val="Нет списка8211"/>
    <w:next w:val="a2"/>
    <w:semiHidden/>
    <w:rsid w:val="00361EB9"/>
  </w:style>
  <w:style w:type="table" w:customStyle="1" w:styleId="322110">
    <w:name w:val="Объемная таблица 3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">
    <w:name w:val="HTA Tabellengitternetz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">
    <w:name w:val="Нет списка14211"/>
    <w:next w:val="a2"/>
    <w:semiHidden/>
    <w:rsid w:val="00361EB9"/>
  </w:style>
  <w:style w:type="numbering" w:customStyle="1" w:styleId="11111112211">
    <w:name w:val="1 / 1.1 / 1.1.112211"/>
    <w:basedOn w:val="a2"/>
    <w:next w:val="111111"/>
    <w:rsid w:val="00361EB9"/>
  </w:style>
  <w:style w:type="numbering" w:customStyle="1" w:styleId="1111113211">
    <w:name w:val="1 / 1.1 / 1.1.13211"/>
    <w:basedOn w:val="a2"/>
    <w:next w:val="111111"/>
    <w:rsid w:val="00361EB9"/>
  </w:style>
  <w:style w:type="numbering" w:customStyle="1" w:styleId="22211">
    <w:name w:val="Нет списка22211"/>
    <w:next w:val="a2"/>
    <w:uiPriority w:val="99"/>
    <w:semiHidden/>
    <w:unhideWhenUsed/>
    <w:rsid w:val="00361EB9"/>
  </w:style>
  <w:style w:type="numbering" w:customStyle="1" w:styleId="322111">
    <w:name w:val="Нет списка32211"/>
    <w:next w:val="a2"/>
    <w:uiPriority w:val="99"/>
    <w:semiHidden/>
    <w:unhideWhenUsed/>
    <w:rsid w:val="00361EB9"/>
  </w:style>
  <w:style w:type="numbering" w:customStyle="1" w:styleId="42211">
    <w:name w:val="Нет списка42211"/>
    <w:next w:val="a2"/>
    <w:uiPriority w:val="99"/>
    <w:semiHidden/>
    <w:unhideWhenUsed/>
    <w:rsid w:val="00361EB9"/>
  </w:style>
  <w:style w:type="numbering" w:customStyle="1" w:styleId="113211">
    <w:name w:val="Нет списка113211"/>
    <w:next w:val="a2"/>
    <w:uiPriority w:val="99"/>
    <w:semiHidden/>
    <w:unhideWhenUsed/>
    <w:rsid w:val="00361EB9"/>
  </w:style>
  <w:style w:type="numbering" w:customStyle="1" w:styleId="52211">
    <w:name w:val="Нет списка52211"/>
    <w:next w:val="a2"/>
    <w:uiPriority w:val="99"/>
    <w:semiHidden/>
    <w:unhideWhenUsed/>
    <w:rsid w:val="00361EB9"/>
  </w:style>
  <w:style w:type="numbering" w:customStyle="1" w:styleId="122211">
    <w:name w:val="Нет списка122211"/>
    <w:next w:val="a2"/>
    <w:uiPriority w:val="99"/>
    <w:semiHidden/>
    <w:unhideWhenUsed/>
    <w:rsid w:val="00361EB9"/>
  </w:style>
  <w:style w:type="numbering" w:customStyle="1" w:styleId="11111113211">
    <w:name w:val="1 / 1.1 / 1.1.113211"/>
    <w:basedOn w:val="a2"/>
    <w:next w:val="111111"/>
    <w:rsid w:val="00361EB9"/>
  </w:style>
  <w:style w:type="numbering" w:customStyle="1" w:styleId="1111114211">
    <w:name w:val="1 / 1.1 / 1.1.14211"/>
    <w:basedOn w:val="a2"/>
    <w:next w:val="111111"/>
    <w:rsid w:val="00361EB9"/>
  </w:style>
  <w:style w:type="numbering" w:customStyle="1" w:styleId="1811">
    <w:name w:val="Нет списка1811"/>
    <w:next w:val="a2"/>
    <w:uiPriority w:val="99"/>
    <w:semiHidden/>
    <w:unhideWhenUsed/>
    <w:rsid w:val="00361EB9"/>
  </w:style>
  <w:style w:type="numbering" w:customStyle="1" w:styleId="1911">
    <w:name w:val="Нет списка1911"/>
    <w:next w:val="a2"/>
    <w:semiHidden/>
    <w:rsid w:val="00361EB9"/>
  </w:style>
  <w:style w:type="table" w:customStyle="1" w:styleId="35110">
    <w:name w:val="Объемная таблица 3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">
    <w:name w:val="HTA Tabellengitternetz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">
    <w:name w:val="Нет списка11611"/>
    <w:next w:val="a2"/>
    <w:semiHidden/>
    <w:rsid w:val="00361EB9"/>
  </w:style>
  <w:style w:type="numbering" w:customStyle="1" w:styleId="2511">
    <w:name w:val="Нет списка2511"/>
    <w:next w:val="a2"/>
    <w:uiPriority w:val="99"/>
    <w:semiHidden/>
    <w:unhideWhenUsed/>
    <w:rsid w:val="00361EB9"/>
  </w:style>
  <w:style w:type="numbering" w:customStyle="1" w:styleId="35111">
    <w:name w:val="Нет списка3511"/>
    <w:next w:val="a2"/>
    <w:uiPriority w:val="99"/>
    <w:semiHidden/>
    <w:unhideWhenUsed/>
    <w:rsid w:val="00361EB9"/>
  </w:style>
  <w:style w:type="numbering" w:customStyle="1" w:styleId="4511">
    <w:name w:val="Нет списка4511"/>
    <w:next w:val="a2"/>
    <w:uiPriority w:val="99"/>
    <w:semiHidden/>
    <w:unhideWhenUsed/>
    <w:rsid w:val="00361EB9"/>
  </w:style>
  <w:style w:type="numbering" w:customStyle="1" w:styleId="111311">
    <w:name w:val="Нет списка111311"/>
    <w:next w:val="a2"/>
    <w:uiPriority w:val="99"/>
    <w:semiHidden/>
    <w:unhideWhenUsed/>
    <w:rsid w:val="00361EB9"/>
  </w:style>
  <w:style w:type="numbering" w:customStyle="1" w:styleId="5511">
    <w:name w:val="Нет списка5511"/>
    <w:next w:val="a2"/>
    <w:uiPriority w:val="99"/>
    <w:semiHidden/>
    <w:unhideWhenUsed/>
    <w:rsid w:val="00361EB9"/>
  </w:style>
  <w:style w:type="numbering" w:customStyle="1" w:styleId="12511">
    <w:name w:val="Нет списка12511"/>
    <w:next w:val="a2"/>
    <w:uiPriority w:val="99"/>
    <w:semiHidden/>
    <w:unhideWhenUsed/>
    <w:rsid w:val="00361EB9"/>
  </w:style>
  <w:style w:type="numbering" w:customStyle="1" w:styleId="6311">
    <w:name w:val="Нет списка6311"/>
    <w:next w:val="a2"/>
    <w:uiPriority w:val="99"/>
    <w:semiHidden/>
    <w:unhideWhenUsed/>
    <w:rsid w:val="00361EB9"/>
  </w:style>
  <w:style w:type="numbering" w:customStyle="1" w:styleId="7311">
    <w:name w:val="Нет списка7311"/>
    <w:next w:val="a2"/>
    <w:semiHidden/>
    <w:rsid w:val="00361EB9"/>
  </w:style>
  <w:style w:type="table" w:customStyle="1" w:styleId="313110">
    <w:name w:val="Объемная таблица 3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">
    <w:name w:val="HTA Tabellengitternetz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">
    <w:name w:val="Нет списка13311"/>
    <w:next w:val="a2"/>
    <w:semiHidden/>
    <w:rsid w:val="00361EB9"/>
  </w:style>
  <w:style w:type="numbering" w:customStyle="1" w:styleId="11111111311">
    <w:name w:val="1 / 1.1 / 1.1.111311"/>
    <w:basedOn w:val="a2"/>
    <w:next w:val="111111"/>
    <w:rsid w:val="00361EB9"/>
  </w:style>
  <w:style w:type="numbering" w:customStyle="1" w:styleId="1111112311">
    <w:name w:val="1 / 1.1 / 1.1.12311"/>
    <w:basedOn w:val="a2"/>
    <w:next w:val="111111"/>
    <w:rsid w:val="00361EB9"/>
  </w:style>
  <w:style w:type="numbering" w:customStyle="1" w:styleId="21311">
    <w:name w:val="Нет списка21311"/>
    <w:next w:val="a2"/>
    <w:uiPriority w:val="99"/>
    <w:semiHidden/>
    <w:unhideWhenUsed/>
    <w:rsid w:val="00361EB9"/>
  </w:style>
  <w:style w:type="numbering" w:customStyle="1" w:styleId="313111">
    <w:name w:val="Нет списка31311"/>
    <w:next w:val="a2"/>
    <w:uiPriority w:val="99"/>
    <w:semiHidden/>
    <w:unhideWhenUsed/>
    <w:rsid w:val="00361EB9"/>
  </w:style>
  <w:style w:type="numbering" w:customStyle="1" w:styleId="41311">
    <w:name w:val="Нет списка41311"/>
    <w:next w:val="a2"/>
    <w:uiPriority w:val="99"/>
    <w:semiHidden/>
    <w:unhideWhenUsed/>
    <w:rsid w:val="00361EB9"/>
  </w:style>
  <w:style w:type="numbering" w:customStyle="1" w:styleId="112311">
    <w:name w:val="Нет списка112311"/>
    <w:next w:val="a2"/>
    <w:uiPriority w:val="99"/>
    <w:semiHidden/>
    <w:unhideWhenUsed/>
    <w:rsid w:val="00361EB9"/>
  </w:style>
  <w:style w:type="numbering" w:customStyle="1" w:styleId="51311">
    <w:name w:val="Нет списка51311"/>
    <w:next w:val="a2"/>
    <w:uiPriority w:val="99"/>
    <w:semiHidden/>
    <w:unhideWhenUsed/>
    <w:rsid w:val="00361EB9"/>
  </w:style>
  <w:style w:type="numbering" w:customStyle="1" w:styleId="121311">
    <w:name w:val="Нет списка121311"/>
    <w:next w:val="a2"/>
    <w:uiPriority w:val="99"/>
    <w:semiHidden/>
    <w:unhideWhenUsed/>
    <w:rsid w:val="00361EB9"/>
  </w:style>
  <w:style w:type="numbering" w:customStyle="1" w:styleId="8311">
    <w:name w:val="Нет списка8311"/>
    <w:next w:val="a2"/>
    <w:semiHidden/>
    <w:rsid w:val="00361EB9"/>
  </w:style>
  <w:style w:type="table" w:customStyle="1" w:styleId="323110">
    <w:name w:val="Объемная таблица 3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">
    <w:name w:val="HTA Tabellengitternetz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">
    <w:name w:val="Нет списка14311"/>
    <w:next w:val="a2"/>
    <w:semiHidden/>
    <w:rsid w:val="00361EB9"/>
  </w:style>
  <w:style w:type="numbering" w:customStyle="1" w:styleId="11111112311">
    <w:name w:val="1 / 1.1 / 1.1.112311"/>
    <w:basedOn w:val="a2"/>
    <w:next w:val="111111"/>
    <w:rsid w:val="00361EB9"/>
  </w:style>
  <w:style w:type="numbering" w:customStyle="1" w:styleId="1111113311">
    <w:name w:val="1 / 1.1 / 1.1.13311"/>
    <w:basedOn w:val="a2"/>
    <w:next w:val="111111"/>
    <w:rsid w:val="00361EB9"/>
  </w:style>
  <w:style w:type="numbering" w:customStyle="1" w:styleId="22311">
    <w:name w:val="Нет списка22311"/>
    <w:next w:val="a2"/>
    <w:uiPriority w:val="99"/>
    <w:semiHidden/>
    <w:unhideWhenUsed/>
    <w:rsid w:val="00361EB9"/>
  </w:style>
  <w:style w:type="numbering" w:customStyle="1" w:styleId="323111">
    <w:name w:val="Нет списка32311"/>
    <w:next w:val="a2"/>
    <w:uiPriority w:val="99"/>
    <w:semiHidden/>
    <w:unhideWhenUsed/>
    <w:rsid w:val="00361EB9"/>
  </w:style>
  <w:style w:type="numbering" w:customStyle="1" w:styleId="42311">
    <w:name w:val="Нет списка42311"/>
    <w:next w:val="a2"/>
    <w:uiPriority w:val="99"/>
    <w:semiHidden/>
    <w:unhideWhenUsed/>
    <w:rsid w:val="00361EB9"/>
  </w:style>
  <w:style w:type="numbering" w:customStyle="1" w:styleId="113311">
    <w:name w:val="Нет списка113311"/>
    <w:next w:val="a2"/>
    <w:uiPriority w:val="99"/>
    <w:semiHidden/>
    <w:unhideWhenUsed/>
    <w:rsid w:val="00361EB9"/>
  </w:style>
  <w:style w:type="numbering" w:customStyle="1" w:styleId="52311">
    <w:name w:val="Нет списка52311"/>
    <w:next w:val="a2"/>
    <w:uiPriority w:val="99"/>
    <w:semiHidden/>
    <w:unhideWhenUsed/>
    <w:rsid w:val="00361EB9"/>
  </w:style>
  <w:style w:type="numbering" w:customStyle="1" w:styleId="122311">
    <w:name w:val="Нет списка122311"/>
    <w:next w:val="a2"/>
    <w:uiPriority w:val="99"/>
    <w:semiHidden/>
    <w:unhideWhenUsed/>
    <w:rsid w:val="00361EB9"/>
  </w:style>
  <w:style w:type="numbering" w:customStyle="1" w:styleId="11111113311">
    <w:name w:val="1 / 1.1 / 1.1.113311"/>
    <w:basedOn w:val="a2"/>
    <w:next w:val="111111"/>
    <w:rsid w:val="00361EB9"/>
  </w:style>
  <w:style w:type="numbering" w:customStyle="1" w:styleId="1111114311">
    <w:name w:val="1 / 1.1 / 1.1.14311"/>
    <w:basedOn w:val="a2"/>
    <w:next w:val="111111"/>
    <w:rsid w:val="00361EB9"/>
  </w:style>
  <w:style w:type="numbering" w:customStyle="1" w:styleId="111111141">
    <w:name w:val="1 / 1.1 / 1.1.1141"/>
    <w:basedOn w:val="a2"/>
    <w:next w:val="111111"/>
    <w:rsid w:val="00361EB9"/>
  </w:style>
  <w:style w:type="numbering" w:customStyle="1" w:styleId="11111151">
    <w:name w:val="1 / 1.1 / 1.1.151"/>
    <w:basedOn w:val="a2"/>
    <w:next w:val="111111"/>
    <w:rsid w:val="00361EB9"/>
  </w:style>
  <w:style w:type="numbering" w:customStyle="1" w:styleId="2710">
    <w:name w:val="Нет списка271"/>
    <w:next w:val="a2"/>
    <w:uiPriority w:val="99"/>
    <w:semiHidden/>
    <w:unhideWhenUsed/>
    <w:rsid w:val="00361EB9"/>
  </w:style>
  <w:style w:type="numbering" w:customStyle="1" w:styleId="1181">
    <w:name w:val="Нет списка1181"/>
    <w:next w:val="a2"/>
    <w:semiHidden/>
    <w:rsid w:val="00361EB9"/>
  </w:style>
  <w:style w:type="table" w:customStyle="1" w:styleId="3710">
    <w:name w:val="Объемная таблица 3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">
    <w:name w:val="HTA Tabellengitternetz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">
    <w:name w:val="Нет списка1191"/>
    <w:next w:val="a2"/>
    <w:semiHidden/>
    <w:rsid w:val="00361EB9"/>
  </w:style>
  <w:style w:type="numbering" w:customStyle="1" w:styleId="2810">
    <w:name w:val="Нет списка281"/>
    <w:next w:val="a2"/>
    <w:uiPriority w:val="99"/>
    <w:semiHidden/>
    <w:unhideWhenUsed/>
    <w:rsid w:val="00361EB9"/>
  </w:style>
  <w:style w:type="numbering" w:customStyle="1" w:styleId="3711">
    <w:name w:val="Нет списка371"/>
    <w:next w:val="a2"/>
    <w:uiPriority w:val="99"/>
    <w:semiHidden/>
    <w:unhideWhenUsed/>
    <w:rsid w:val="00361EB9"/>
  </w:style>
  <w:style w:type="numbering" w:customStyle="1" w:styleId="471">
    <w:name w:val="Нет списка471"/>
    <w:next w:val="a2"/>
    <w:uiPriority w:val="99"/>
    <w:semiHidden/>
    <w:unhideWhenUsed/>
    <w:rsid w:val="00361EB9"/>
  </w:style>
  <w:style w:type="numbering" w:customStyle="1" w:styleId="11151">
    <w:name w:val="Нет списка11151"/>
    <w:next w:val="a2"/>
    <w:uiPriority w:val="99"/>
    <w:semiHidden/>
    <w:unhideWhenUsed/>
    <w:rsid w:val="00361EB9"/>
  </w:style>
  <w:style w:type="numbering" w:customStyle="1" w:styleId="571">
    <w:name w:val="Нет списка571"/>
    <w:next w:val="a2"/>
    <w:uiPriority w:val="99"/>
    <w:semiHidden/>
    <w:unhideWhenUsed/>
    <w:rsid w:val="00361EB9"/>
  </w:style>
  <w:style w:type="numbering" w:customStyle="1" w:styleId="1271">
    <w:name w:val="Нет списка1271"/>
    <w:next w:val="a2"/>
    <w:uiPriority w:val="99"/>
    <w:semiHidden/>
    <w:unhideWhenUsed/>
    <w:rsid w:val="00361EB9"/>
  </w:style>
  <w:style w:type="numbering" w:customStyle="1" w:styleId="651">
    <w:name w:val="Нет списка651"/>
    <w:next w:val="a2"/>
    <w:uiPriority w:val="99"/>
    <w:semiHidden/>
    <w:unhideWhenUsed/>
    <w:rsid w:val="00361EB9"/>
  </w:style>
  <w:style w:type="numbering" w:customStyle="1" w:styleId="751">
    <w:name w:val="Нет списка751"/>
    <w:next w:val="a2"/>
    <w:semiHidden/>
    <w:rsid w:val="00361EB9"/>
  </w:style>
  <w:style w:type="table" w:customStyle="1" w:styleId="3151">
    <w:name w:val="Объемная таблица 31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">
    <w:name w:val="HTA Tabellengitternetz1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">
    <w:name w:val="Нет списка1351"/>
    <w:next w:val="a2"/>
    <w:semiHidden/>
    <w:rsid w:val="00361EB9"/>
  </w:style>
  <w:style w:type="numbering" w:customStyle="1" w:styleId="1111111151">
    <w:name w:val="1 / 1.1 / 1.1.11151"/>
    <w:basedOn w:val="a2"/>
    <w:next w:val="111111"/>
    <w:rsid w:val="00361EB9"/>
  </w:style>
  <w:style w:type="numbering" w:customStyle="1" w:styleId="111111251">
    <w:name w:val="1 / 1.1 / 1.1.1251"/>
    <w:basedOn w:val="a2"/>
    <w:next w:val="111111"/>
    <w:rsid w:val="00361EB9"/>
  </w:style>
  <w:style w:type="numbering" w:customStyle="1" w:styleId="2151">
    <w:name w:val="Нет списка2151"/>
    <w:next w:val="a2"/>
    <w:uiPriority w:val="99"/>
    <w:semiHidden/>
    <w:unhideWhenUsed/>
    <w:rsid w:val="00361EB9"/>
  </w:style>
  <w:style w:type="numbering" w:customStyle="1" w:styleId="31510">
    <w:name w:val="Нет списка3151"/>
    <w:next w:val="a2"/>
    <w:uiPriority w:val="99"/>
    <w:semiHidden/>
    <w:unhideWhenUsed/>
    <w:rsid w:val="00361EB9"/>
  </w:style>
  <w:style w:type="numbering" w:customStyle="1" w:styleId="4151">
    <w:name w:val="Нет списка4151"/>
    <w:next w:val="a2"/>
    <w:uiPriority w:val="99"/>
    <w:semiHidden/>
    <w:unhideWhenUsed/>
    <w:rsid w:val="00361EB9"/>
  </w:style>
  <w:style w:type="numbering" w:customStyle="1" w:styleId="11251">
    <w:name w:val="Нет списка11251"/>
    <w:next w:val="a2"/>
    <w:uiPriority w:val="99"/>
    <w:semiHidden/>
    <w:unhideWhenUsed/>
    <w:rsid w:val="00361EB9"/>
  </w:style>
  <w:style w:type="numbering" w:customStyle="1" w:styleId="5151">
    <w:name w:val="Нет списка5151"/>
    <w:next w:val="a2"/>
    <w:uiPriority w:val="99"/>
    <w:semiHidden/>
    <w:unhideWhenUsed/>
    <w:rsid w:val="00361EB9"/>
  </w:style>
  <w:style w:type="numbering" w:customStyle="1" w:styleId="12151">
    <w:name w:val="Нет списка12151"/>
    <w:next w:val="a2"/>
    <w:uiPriority w:val="99"/>
    <w:semiHidden/>
    <w:unhideWhenUsed/>
    <w:rsid w:val="00361EB9"/>
  </w:style>
  <w:style w:type="numbering" w:customStyle="1" w:styleId="851">
    <w:name w:val="Нет списка851"/>
    <w:next w:val="a2"/>
    <w:semiHidden/>
    <w:rsid w:val="00361EB9"/>
  </w:style>
  <w:style w:type="table" w:customStyle="1" w:styleId="3251">
    <w:name w:val="Объемная таблица 32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">
    <w:name w:val="HTA Tabellengitternetz112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">
    <w:name w:val="Нет списка1451"/>
    <w:next w:val="a2"/>
    <w:semiHidden/>
    <w:rsid w:val="00361EB9"/>
  </w:style>
  <w:style w:type="numbering" w:customStyle="1" w:styleId="1111111251">
    <w:name w:val="1 / 1.1 / 1.1.11251"/>
    <w:basedOn w:val="a2"/>
    <w:next w:val="111111"/>
    <w:rsid w:val="00361EB9"/>
  </w:style>
  <w:style w:type="numbering" w:customStyle="1" w:styleId="111111351">
    <w:name w:val="1 / 1.1 / 1.1.1351"/>
    <w:basedOn w:val="a2"/>
    <w:next w:val="111111"/>
    <w:rsid w:val="00361EB9"/>
  </w:style>
  <w:style w:type="numbering" w:customStyle="1" w:styleId="2251">
    <w:name w:val="Нет списка2251"/>
    <w:next w:val="a2"/>
    <w:uiPriority w:val="99"/>
    <w:semiHidden/>
    <w:unhideWhenUsed/>
    <w:rsid w:val="00361EB9"/>
  </w:style>
  <w:style w:type="numbering" w:customStyle="1" w:styleId="32510">
    <w:name w:val="Нет списка3251"/>
    <w:next w:val="a2"/>
    <w:uiPriority w:val="99"/>
    <w:semiHidden/>
    <w:unhideWhenUsed/>
    <w:rsid w:val="00361EB9"/>
  </w:style>
  <w:style w:type="numbering" w:customStyle="1" w:styleId="4251">
    <w:name w:val="Нет списка4251"/>
    <w:next w:val="a2"/>
    <w:uiPriority w:val="99"/>
    <w:semiHidden/>
    <w:unhideWhenUsed/>
    <w:rsid w:val="00361EB9"/>
  </w:style>
  <w:style w:type="numbering" w:customStyle="1" w:styleId="11351">
    <w:name w:val="Нет списка11351"/>
    <w:next w:val="a2"/>
    <w:uiPriority w:val="99"/>
    <w:semiHidden/>
    <w:unhideWhenUsed/>
    <w:rsid w:val="00361EB9"/>
  </w:style>
  <w:style w:type="numbering" w:customStyle="1" w:styleId="5251">
    <w:name w:val="Нет списка5251"/>
    <w:next w:val="a2"/>
    <w:uiPriority w:val="99"/>
    <w:semiHidden/>
    <w:unhideWhenUsed/>
    <w:rsid w:val="00361EB9"/>
  </w:style>
  <w:style w:type="numbering" w:customStyle="1" w:styleId="12251">
    <w:name w:val="Нет списка12251"/>
    <w:next w:val="a2"/>
    <w:uiPriority w:val="99"/>
    <w:semiHidden/>
    <w:unhideWhenUsed/>
    <w:rsid w:val="00361EB9"/>
  </w:style>
  <w:style w:type="numbering" w:customStyle="1" w:styleId="1111111351">
    <w:name w:val="1 / 1.1 / 1.1.11351"/>
    <w:basedOn w:val="a2"/>
    <w:next w:val="111111"/>
    <w:rsid w:val="00361EB9"/>
  </w:style>
  <w:style w:type="numbering" w:customStyle="1" w:styleId="111111451">
    <w:name w:val="1 / 1.1 / 1.1.1451"/>
    <w:basedOn w:val="a2"/>
    <w:next w:val="111111"/>
    <w:rsid w:val="00361EB9"/>
  </w:style>
  <w:style w:type="numbering" w:customStyle="1" w:styleId="921">
    <w:name w:val="Нет списка921"/>
    <w:next w:val="a2"/>
    <w:uiPriority w:val="99"/>
    <w:semiHidden/>
    <w:unhideWhenUsed/>
    <w:rsid w:val="00361EB9"/>
  </w:style>
  <w:style w:type="numbering" w:customStyle="1" w:styleId="1021">
    <w:name w:val="Нет списка1021"/>
    <w:next w:val="a2"/>
    <w:uiPriority w:val="99"/>
    <w:semiHidden/>
    <w:unhideWhenUsed/>
    <w:rsid w:val="00361EB9"/>
  </w:style>
  <w:style w:type="numbering" w:customStyle="1" w:styleId="1521">
    <w:name w:val="Нет списка1521"/>
    <w:next w:val="a2"/>
    <w:semiHidden/>
    <w:rsid w:val="00361EB9"/>
  </w:style>
  <w:style w:type="table" w:customStyle="1" w:styleId="33210">
    <w:name w:val="Объемная таблица 3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">
    <w:name w:val="HTA Tabellengitternetz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">
    <w:name w:val="Нет списка11421"/>
    <w:next w:val="a2"/>
    <w:semiHidden/>
    <w:rsid w:val="00361EB9"/>
  </w:style>
  <w:style w:type="numbering" w:customStyle="1" w:styleId="2321">
    <w:name w:val="Нет списка2321"/>
    <w:next w:val="a2"/>
    <w:uiPriority w:val="99"/>
    <w:semiHidden/>
    <w:unhideWhenUsed/>
    <w:rsid w:val="00361EB9"/>
  </w:style>
  <w:style w:type="numbering" w:customStyle="1" w:styleId="33211">
    <w:name w:val="Нет списка3321"/>
    <w:next w:val="a2"/>
    <w:uiPriority w:val="99"/>
    <w:semiHidden/>
    <w:unhideWhenUsed/>
    <w:rsid w:val="00361EB9"/>
  </w:style>
  <w:style w:type="numbering" w:customStyle="1" w:styleId="4321">
    <w:name w:val="Нет списка4321"/>
    <w:next w:val="a2"/>
    <w:uiPriority w:val="99"/>
    <w:semiHidden/>
    <w:unhideWhenUsed/>
    <w:rsid w:val="00361EB9"/>
  </w:style>
  <w:style w:type="numbering" w:customStyle="1" w:styleId="111121">
    <w:name w:val="Нет списка111121"/>
    <w:next w:val="a2"/>
    <w:uiPriority w:val="99"/>
    <w:semiHidden/>
    <w:unhideWhenUsed/>
    <w:rsid w:val="00361EB9"/>
  </w:style>
  <w:style w:type="numbering" w:customStyle="1" w:styleId="5321">
    <w:name w:val="Нет списка5321"/>
    <w:next w:val="a2"/>
    <w:uiPriority w:val="99"/>
    <w:semiHidden/>
    <w:unhideWhenUsed/>
    <w:rsid w:val="00361EB9"/>
  </w:style>
  <w:style w:type="numbering" w:customStyle="1" w:styleId="12321">
    <w:name w:val="Нет списка12321"/>
    <w:next w:val="a2"/>
    <w:uiPriority w:val="99"/>
    <w:semiHidden/>
    <w:unhideWhenUsed/>
    <w:rsid w:val="00361EB9"/>
  </w:style>
  <w:style w:type="numbering" w:customStyle="1" w:styleId="6121">
    <w:name w:val="Нет списка6121"/>
    <w:next w:val="a2"/>
    <w:uiPriority w:val="99"/>
    <w:semiHidden/>
    <w:unhideWhenUsed/>
    <w:rsid w:val="00361EB9"/>
  </w:style>
  <w:style w:type="numbering" w:customStyle="1" w:styleId="7121">
    <w:name w:val="Нет списка7121"/>
    <w:next w:val="a2"/>
    <w:semiHidden/>
    <w:rsid w:val="00361EB9"/>
  </w:style>
  <w:style w:type="table" w:customStyle="1" w:styleId="31121">
    <w:name w:val="Объемная таблица 31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">
    <w:name w:val="HTA Tabellengitternetz1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">
    <w:name w:val="Нет списка13121"/>
    <w:next w:val="a2"/>
    <w:semiHidden/>
    <w:rsid w:val="00361EB9"/>
  </w:style>
  <w:style w:type="numbering" w:customStyle="1" w:styleId="11111111121">
    <w:name w:val="1 / 1.1 / 1.1.111121"/>
    <w:basedOn w:val="a2"/>
    <w:next w:val="111111"/>
    <w:rsid w:val="00361EB9"/>
  </w:style>
  <w:style w:type="numbering" w:customStyle="1" w:styleId="1111112121">
    <w:name w:val="1 / 1.1 / 1.1.12121"/>
    <w:basedOn w:val="a2"/>
    <w:next w:val="111111"/>
    <w:rsid w:val="00361EB9"/>
  </w:style>
  <w:style w:type="numbering" w:customStyle="1" w:styleId="21121">
    <w:name w:val="Нет списка21121"/>
    <w:next w:val="a2"/>
    <w:uiPriority w:val="99"/>
    <w:semiHidden/>
    <w:unhideWhenUsed/>
    <w:rsid w:val="00361EB9"/>
  </w:style>
  <w:style w:type="numbering" w:customStyle="1" w:styleId="311210">
    <w:name w:val="Нет списка31121"/>
    <w:next w:val="a2"/>
    <w:uiPriority w:val="99"/>
    <w:semiHidden/>
    <w:unhideWhenUsed/>
    <w:rsid w:val="00361EB9"/>
  </w:style>
  <w:style w:type="numbering" w:customStyle="1" w:styleId="41121">
    <w:name w:val="Нет списка41121"/>
    <w:next w:val="a2"/>
    <w:uiPriority w:val="99"/>
    <w:semiHidden/>
    <w:unhideWhenUsed/>
    <w:rsid w:val="00361EB9"/>
  </w:style>
  <w:style w:type="numbering" w:customStyle="1" w:styleId="112121">
    <w:name w:val="Нет списка112121"/>
    <w:next w:val="a2"/>
    <w:uiPriority w:val="99"/>
    <w:semiHidden/>
    <w:unhideWhenUsed/>
    <w:rsid w:val="00361EB9"/>
  </w:style>
  <w:style w:type="numbering" w:customStyle="1" w:styleId="51121">
    <w:name w:val="Нет списка51121"/>
    <w:next w:val="a2"/>
    <w:uiPriority w:val="99"/>
    <w:semiHidden/>
    <w:unhideWhenUsed/>
    <w:rsid w:val="00361EB9"/>
  </w:style>
  <w:style w:type="numbering" w:customStyle="1" w:styleId="121121">
    <w:name w:val="Нет списка121121"/>
    <w:next w:val="a2"/>
    <w:uiPriority w:val="99"/>
    <w:semiHidden/>
    <w:unhideWhenUsed/>
    <w:rsid w:val="00361EB9"/>
  </w:style>
  <w:style w:type="numbering" w:customStyle="1" w:styleId="8121">
    <w:name w:val="Нет списка8121"/>
    <w:next w:val="a2"/>
    <w:semiHidden/>
    <w:rsid w:val="00361EB9"/>
  </w:style>
  <w:style w:type="table" w:customStyle="1" w:styleId="32121">
    <w:name w:val="Объемная таблица 32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">
    <w:name w:val="HTA Tabellengitternetz112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">
    <w:name w:val="Нет списка14121"/>
    <w:next w:val="a2"/>
    <w:semiHidden/>
    <w:rsid w:val="00361EB9"/>
  </w:style>
  <w:style w:type="numbering" w:customStyle="1" w:styleId="11111112121">
    <w:name w:val="1 / 1.1 / 1.1.112121"/>
    <w:basedOn w:val="a2"/>
    <w:next w:val="111111"/>
    <w:rsid w:val="00361EB9"/>
  </w:style>
  <w:style w:type="numbering" w:customStyle="1" w:styleId="1111113121">
    <w:name w:val="1 / 1.1 / 1.1.13121"/>
    <w:basedOn w:val="a2"/>
    <w:next w:val="111111"/>
    <w:rsid w:val="00361EB9"/>
  </w:style>
  <w:style w:type="numbering" w:customStyle="1" w:styleId="22121">
    <w:name w:val="Нет списка22121"/>
    <w:next w:val="a2"/>
    <w:uiPriority w:val="99"/>
    <w:semiHidden/>
    <w:unhideWhenUsed/>
    <w:rsid w:val="00361EB9"/>
  </w:style>
  <w:style w:type="numbering" w:customStyle="1" w:styleId="321210">
    <w:name w:val="Нет списка32121"/>
    <w:next w:val="a2"/>
    <w:uiPriority w:val="99"/>
    <w:semiHidden/>
    <w:unhideWhenUsed/>
    <w:rsid w:val="00361EB9"/>
  </w:style>
  <w:style w:type="numbering" w:customStyle="1" w:styleId="42121">
    <w:name w:val="Нет списка42121"/>
    <w:next w:val="a2"/>
    <w:uiPriority w:val="99"/>
    <w:semiHidden/>
    <w:unhideWhenUsed/>
    <w:rsid w:val="00361EB9"/>
  </w:style>
  <w:style w:type="numbering" w:customStyle="1" w:styleId="113121">
    <w:name w:val="Нет списка113121"/>
    <w:next w:val="a2"/>
    <w:uiPriority w:val="99"/>
    <w:semiHidden/>
    <w:unhideWhenUsed/>
    <w:rsid w:val="00361EB9"/>
  </w:style>
  <w:style w:type="numbering" w:customStyle="1" w:styleId="52121">
    <w:name w:val="Нет списка52121"/>
    <w:next w:val="a2"/>
    <w:uiPriority w:val="99"/>
    <w:semiHidden/>
    <w:unhideWhenUsed/>
    <w:rsid w:val="00361EB9"/>
  </w:style>
  <w:style w:type="numbering" w:customStyle="1" w:styleId="122121">
    <w:name w:val="Нет списка122121"/>
    <w:next w:val="a2"/>
    <w:uiPriority w:val="99"/>
    <w:semiHidden/>
    <w:unhideWhenUsed/>
    <w:rsid w:val="00361EB9"/>
  </w:style>
  <w:style w:type="numbering" w:customStyle="1" w:styleId="11111113121">
    <w:name w:val="1 / 1.1 / 1.1.113121"/>
    <w:basedOn w:val="a2"/>
    <w:next w:val="111111"/>
    <w:rsid w:val="00361EB9"/>
  </w:style>
  <w:style w:type="numbering" w:customStyle="1" w:styleId="1111114121">
    <w:name w:val="1 / 1.1 / 1.1.14121"/>
    <w:basedOn w:val="a2"/>
    <w:next w:val="111111"/>
    <w:rsid w:val="00361EB9"/>
  </w:style>
  <w:style w:type="numbering" w:customStyle="1" w:styleId="1621">
    <w:name w:val="Нет списка1621"/>
    <w:next w:val="a2"/>
    <w:uiPriority w:val="99"/>
    <w:semiHidden/>
    <w:unhideWhenUsed/>
    <w:rsid w:val="00361EB9"/>
  </w:style>
  <w:style w:type="numbering" w:customStyle="1" w:styleId="1721">
    <w:name w:val="Нет списка1721"/>
    <w:next w:val="a2"/>
    <w:semiHidden/>
    <w:rsid w:val="00361EB9"/>
  </w:style>
  <w:style w:type="table" w:customStyle="1" w:styleId="34210">
    <w:name w:val="Объемная таблица 34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">
    <w:name w:val="HTA Tabellengitternetz114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">
    <w:name w:val="Нет списка11521"/>
    <w:next w:val="a2"/>
    <w:semiHidden/>
    <w:rsid w:val="00361EB9"/>
  </w:style>
  <w:style w:type="numbering" w:customStyle="1" w:styleId="2421">
    <w:name w:val="Нет списка2421"/>
    <w:next w:val="a2"/>
    <w:uiPriority w:val="99"/>
    <w:semiHidden/>
    <w:unhideWhenUsed/>
    <w:rsid w:val="00361EB9"/>
  </w:style>
  <w:style w:type="numbering" w:customStyle="1" w:styleId="34211">
    <w:name w:val="Нет списка3421"/>
    <w:next w:val="a2"/>
    <w:uiPriority w:val="99"/>
    <w:semiHidden/>
    <w:unhideWhenUsed/>
    <w:rsid w:val="00361EB9"/>
  </w:style>
  <w:style w:type="numbering" w:customStyle="1" w:styleId="4421">
    <w:name w:val="Нет списка4421"/>
    <w:next w:val="a2"/>
    <w:uiPriority w:val="99"/>
    <w:semiHidden/>
    <w:unhideWhenUsed/>
    <w:rsid w:val="00361EB9"/>
  </w:style>
  <w:style w:type="numbering" w:customStyle="1" w:styleId="111221">
    <w:name w:val="Нет списка111221"/>
    <w:next w:val="a2"/>
    <w:uiPriority w:val="99"/>
    <w:semiHidden/>
    <w:unhideWhenUsed/>
    <w:rsid w:val="00361EB9"/>
  </w:style>
  <w:style w:type="numbering" w:customStyle="1" w:styleId="5421">
    <w:name w:val="Нет списка5421"/>
    <w:next w:val="a2"/>
    <w:uiPriority w:val="99"/>
    <w:semiHidden/>
    <w:unhideWhenUsed/>
    <w:rsid w:val="00361EB9"/>
  </w:style>
  <w:style w:type="numbering" w:customStyle="1" w:styleId="12421">
    <w:name w:val="Нет списка12421"/>
    <w:next w:val="a2"/>
    <w:uiPriority w:val="99"/>
    <w:semiHidden/>
    <w:unhideWhenUsed/>
    <w:rsid w:val="00361EB9"/>
  </w:style>
  <w:style w:type="numbering" w:customStyle="1" w:styleId="6221">
    <w:name w:val="Нет списка6221"/>
    <w:next w:val="a2"/>
    <w:uiPriority w:val="99"/>
    <w:semiHidden/>
    <w:unhideWhenUsed/>
    <w:rsid w:val="00361EB9"/>
  </w:style>
  <w:style w:type="numbering" w:customStyle="1" w:styleId="7221">
    <w:name w:val="Нет списка7221"/>
    <w:next w:val="a2"/>
    <w:semiHidden/>
    <w:rsid w:val="00361EB9"/>
  </w:style>
  <w:style w:type="table" w:customStyle="1" w:styleId="31221">
    <w:name w:val="Объемная таблица 31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">
    <w:name w:val="HTA Tabellengitternetz1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">
    <w:name w:val="Нет списка13221"/>
    <w:next w:val="a2"/>
    <w:semiHidden/>
    <w:rsid w:val="00361EB9"/>
  </w:style>
  <w:style w:type="numbering" w:customStyle="1" w:styleId="11111111221">
    <w:name w:val="1 / 1.1 / 1.1.111221"/>
    <w:basedOn w:val="a2"/>
    <w:next w:val="111111"/>
    <w:rsid w:val="00361EB9"/>
  </w:style>
  <w:style w:type="numbering" w:customStyle="1" w:styleId="1111112221">
    <w:name w:val="1 / 1.1 / 1.1.12221"/>
    <w:basedOn w:val="a2"/>
    <w:next w:val="111111"/>
    <w:rsid w:val="00361EB9"/>
  </w:style>
  <w:style w:type="numbering" w:customStyle="1" w:styleId="21221">
    <w:name w:val="Нет списка21221"/>
    <w:next w:val="a2"/>
    <w:uiPriority w:val="99"/>
    <w:semiHidden/>
    <w:unhideWhenUsed/>
    <w:rsid w:val="00361EB9"/>
  </w:style>
  <w:style w:type="numbering" w:customStyle="1" w:styleId="312210">
    <w:name w:val="Нет списка31221"/>
    <w:next w:val="a2"/>
    <w:uiPriority w:val="99"/>
    <w:semiHidden/>
    <w:unhideWhenUsed/>
    <w:rsid w:val="00361EB9"/>
  </w:style>
  <w:style w:type="numbering" w:customStyle="1" w:styleId="41221">
    <w:name w:val="Нет списка41221"/>
    <w:next w:val="a2"/>
    <w:uiPriority w:val="99"/>
    <w:semiHidden/>
    <w:unhideWhenUsed/>
    <w:rsid w:val="00361EB9"/>
  </w:style>
  <w:style w:type="numbering" w:customStyle="1" w:styleId="112221">
    <w:name w:val="Нет списка112221"/>
    <w:next w:val="a2"/>
    <w:uiPriority w:val="99"/>
    <w:semiHidden/>
    <w:unhideWhenUsed/>
    <w:rsid w:val="00361EB9"/>
  </w:style>
  <w:style w:type="numbering" w:customStyle="1" w:styleId="51221">
    <w:name w:val="Нет списка51221"/>
    <w:next w:val="a2"/>
    <w:uiPriority w:val="99"/>
    <w:semiHidden/>
    <w:unhideWhenUsed/>
    <w:rsid w:val="00361EB9"/>
  </w:style>
  <w:style w:type="numbering" w:customStyle="1" w:styleId="121221">
    <w:name w:val="Нет списка121221"/>
    <w:next w:val="a2"/>
    <w:uiPriority w:val="99"/>
    <w:semiHidden/>
    <w:unhideWhenUsed/>
    <w:rsid w:val="00361EB9"/>
  </w:style>
  <w:style w:type="numbering" w:customStyle="1" w:styleId="8221">
    <w:name w:val="Нет списка8221"/>
    <w:next w:val="a2"/>
    <w:semiHidden/>
    <w:rsid w:val="00361EB9"/>
  </w:style>
  <w:style w:type="table" w:customStyle="1" w:styleId="32221">
    <w:name w:val="Объемная таблица 32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">
    <w:name w:val="HTA Tabellengitternetz112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">
    <w:name w:val="Нет списка14221"/>
    <w:next w:val="a2"/>
    <w:semiHidden/>
    <w:rsid w:val="00361EB9"/>
  </w:style>
  <w:style w:type="numbering" w:customStyle="1" w:styleId="11111112221">
    <w:name w:val="1 / 1.1 / 1.1.112221"/>
    <w:basedOn w:val="a2"/>
    <w:next w:val="111111"/>
    <w:rsid w:val="00361EB9"/>
  </w:style>
  <w:style w:type="numbering" w:customStyle="1" w:styleId="1111113221">
    <w:name w:val="1 / 1.1 / 1.1.13221"/>
    <w:basedOn w:val="a2"/>
    <w:next w:val="111111"/>
    <w:rsid w:val="00361EB9"/>
  </w:style>
  <w:style w:type="numbering" w:customStyle="1" w:styleId="22221">
    <w:name w:val="Нет списка22221"/>
    <w:next w:val="a2"/>
    <w:uiPriority w:val="99"/>
    <w:semiHidden/>
    <w:unhideWhenUsed/>
    <w:rsid w:val="00361EB9"/>
  </w:style>
  <w:style w:type="numbering" w:customStyle="1" w:styleId="322210">
    <w:name w:val="Нет списка32221"/>
    <w:next w:val="a2"/>
    <w:uiPriority w:val="99"/>
    <w:semiHidden/>
    <w:unhideWhenUsed/>
    <w:rsid w:val="00361EB9"/>
  </w:style>
  <w:style w:type="numbering" w:customStyle="1" w:styleId="42221">
    <w:name w:val="Нет списка42221"/>
    <w:next w:val="a2"/>
    <w:uiPriority w:val="99"/>
    <w:semiHidden/>
    <w:unhideWhenUsed/>
    <w:rsid w:val="00361EB9"/>
  </w:style>
  <w:style w:type="numbering" w:customStyle="1" w:styleId="113221">
    <w:name w:val="Нет списка113221"/>
    <w:next w:val="a2"/>
    <w:uiPriority w:val="99"/>
    <w:semiHidden/>
    <w:unhideWhenUsed/>
    <w:rsid w:val="00361EB9"/>
  </w:style>
  <w:style w:type="numbering" w:customStyle="1" w:styleId="52221">
    <w:name w:val="Нет списка52221"/>
    <w:next w:val="a2"/>
    <w:uiPriority w:val="99"/>
    <w:semiHidden/>
    <w:unhideWhenUsed/>
    <w:rsid w:val="00361EB9"/>
  </w:style>
  <w:style w:type="numbering" w:customStyle="1" w:styleId="122221">
    <w:name w:val="Нет списка122221"/>
    <w:next w:val="a2"/>
    <w:uiPriority w:val="99"/>
    <w:semiHidden/>
    <w:unhideWhenUsed/>
    <w:rsid w:val="00361EB9"/>
  </w:style>
  <w:style w:type="numbering" w:customStyle="1" w:styleId="11111113221">
    <w:name w:val="1 / 1.1 / 1.1.113221"/>
    <w:basedOn w:val="a2"/>
    <w:next w:val="111111"/>
    <w:rsid w:val="00361EB9"/>
  </w:style>
  <w:style w:type="numbering" w:customStyle="1" w:styleId="1111114221">
    <w:name w:val="1 / 1.1 / 1.1.14221"/>
    <w:basedOn w:val="a2"/>
    <w:next w:val="111111"/>
    <w:rsid w:val="00361EB9"/>
  </w:style>
  <w:style w:type="numbering" w:customStyle="1" w:styleId="1821">
    <w:name w:val="Нет списка1821"/>
    <w:next w:val="a2"/>
    <w:uiPriority w:val="99"/>
    <w:semiHidden/>
    <w:unhideWhenUsed/>
    <w:rsid w:val="00361EB9"/>
  </w:style>
  <w:style w:type="numbering" w:customStyle="1" w:styleId="1921">
    <w:name w:val="Нет списка1921"/>
    <w:next w:val="a2"/>
    <w:semiHidden/>
    <w:rsid w:val="00361EB9"/>
  </w:style>
  <w:style w:type="table" w:customStyle="1" w:styleId="35210">
    <w:name w:val="Объемная таблица 35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">
    <w:name w:val="HTA Tabellengitternetz115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">
    <w:name w:val="Нет списка11621"/>
    <w:next w:val="a2"/>
    <w:semiHidden/>
    <w:rsid w:val="00361EB9"/>
  </w:style>
  <w:style w:type="numbering" w:customStyle="1" w:styleId="2521">
    <w:name w:val="Нет списка2521"/>
    <w:next w:val="a2"/>
    <w:uiPriority w:val="99"/>
    <w:semiHidden/>
    <w:unhideWhenUsed/>
    <w:rsid w:val="00361EB9"/>
  </w:style>
  <w:style w:type="numbering" w:customStyle="1" w:styleId="35211">
    <w:name w:val="Нет списка3521"/>
    <w:next w:val="a2"/>
    <w:uiPriority w:val="99"/>
    <w:semiHidden/>
    <w:unhideWhenUsed/>
    <w:rsid w:val="00361EB9"/>
  </w:style>
  <w:style w:type="numbering" w:customStyle="1" w:styleId="4521">
    <w:name w:val="Нет списка4521"/>
    <w:next w:val="a2"/>
    <w:uiPriority w:val="99"/>
    <w:semiHidden/>
    <w:unhideWhenUsed/>
    <w:rsid w:val="00361EB9"/>
  </w:style>
  <w:style w:type="numbering" w:customStyle="1" w:styleId="111321">
    <w:name w:val="Нет списка111321"/>
    <w:next w:val="a2"/>
    <w:uiPriority w:val="99"/>
    <w:semiHidden/>
    <w:unhideWhenUsed/>
    <w:rsid w:val="00361EB9"/>
  </w:style>
  <w:style w:type="numbering" w:customStyle="1" w:styleId="5521">
    <w:name w:val="Нет списка5521"/>
    <w:next w:val="a2"/>
    <w:uiPriority w:val="99"/>
    <w:semiHidden/>
    <w:unhideWhenUsed/>
    <w:rsid w:val="00361EB9"/>
  </w:style>
  <w:style w:type="numbering" w:customStyle="1" w:styleId="12521">
    <w:name w:val="Нет списка12521"/>
    <w:next w:val="a2"/>
    <w:uiPriority w:val="99"/>
    <w:semiHidden/>
    <w:unhideWhenUsed/>
    <w:rsid w:val="00361EB9"/>
  </w:style>
  <w:style w:type="numbering" w:customStyle="1" w:styleId="6321">
    <w:name w:val="Нет списка6321"/>
    <w:next w:val="a2"/>
    <w:uiPriority w:val="99"/>
    <w:semiHidden/>
    <w:unhideWhenUsed/>
    <w:rsid w:val="00361EB9"/>
  </w:style>
  <w:style w:type="numbering" w:customStyle="1" w:styleId="7321">
    <w:name w:val="Нет списка7321"/>
    <w:next w:val="a2"/>
    <w:semiHidden/>
    <w:rsid w:val="00361EB9"/>
  </w:style>
  <w:style w:type="table" w:customStyle="1" w:styleId="31321">
    <w:name w:val="Объемная таблица 31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">
    <w:name w:val="HTA Tabellengitternetz1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">
    <w:name w:val="Нет списка13321"/>
    <w:next w:val="a2"/>
    <w:semiHidden/>
    <w:rsid w:val="00361EB9"/>
  </w:style>
  <w:style w:type="numbering" w:customStyle="1" w:styleId="11111111321">
    <w:name w:val="1 / 1.1 / 1.1.111321"/>
    <w:basedOn w:val="a2"/>
    <w:next w:val="111111"/>
    <w:rsid w:val="00361EB9"/>
  </w:style>
  <w:style w:type="numbering" w:customStyle="1" w:styleId="1111112321">
    <w:name w:val="1 / 1.1 / 1.1.12321"/>
    <w:basedOn w:val="a2"/>
    <w:next w:val="111111"/>
    <w:rsid w:val="00361EB9"/>
  </w:style>
  <w:style w:type="numbering" w:customStyle="1" w:styleId="21321">
    <w:name w:val="Нет списка21321"/>
    <w:next w:val="a2"/>
    <w:uiPriority w:val="99"/>
    <w:semiHidden/>
    <w:unhideWhenUsed/>
    <w:rsid w:val="00361EB9"/>
  </w:style>
  <w:style w:type="numbering" w:customStyle="1" w:styleId="313210">
    <w:name w:val="Нет списка31321"/>
    <w:next w:val="a2"/>
    <w:uiPriority w:val="99"/>
    <w:semiHidden/>
    <w:unhideWhenUsed/>
    <w:rsid w:val="00361EB9"/>
  </w:style>
  <w:style w:type="numbering" w:customStyle="1" w:styleId="41321">
    <w:name w:val="Нет списка41321"/>
    <w:next w:val="a2"/>
    <w:uiPriority w:val="99"/>
    <w:semiHidden/>
    <w:unhideWhenUsed/>
    <w:rsid w:val="00361EB9"/>
  </w:style>
  <w:style w:type="numbering" w:customStyle="1" w:styleId="112321">
    <w:name w:val="Нет списка112321"/>
    <w:next w:val="a2"/>
    <w:uiPriority w:val="99"/>
    <w:semiHidden/>
    <w:unhideWhenUsed/>
    <w:rsid w:val="00361EB9"/>
  </w:style>
  <w:style w:type="numbering" w:customStyle="1" w:styleId="51321">
    <w:name w:val="Нет списка51321"/>
    <w:next w:val="a2"/>
    <w:uiPriority w:val="99"/>
    <w:semiHidden/>
    <w:unhideWhenUsed/>
    <w:rsid w:val="00361EB9"/>
  </w:style>
  <w:style w:type="numbering" w:customStyle="1" w:styleId="121321">
    <w:name w:val="Нет списка121321"/>
    <w:next w:val="a2"/>
    <w:uiPriority w:val="99"/>
    <w:semiHidden/>
    <w:unhideWhenUsed/>
    <w:rsid w:val="00361EB9"/>
  </w:style>
  <w:style w:type="numbering" w:customStyle="1" w:styleId="8321">
    <w:name w:val="Нет списка8321"/>
    <w:next w:val="a2"/>
    <w:semiHidden/>
    <w:rsid w:val="00361EB9"/>
  </w:style>
  <w:style w:type="table" w:customStyle="1" w:styleId="32321">
    <w:name w:val="Объемная таблица 32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">
    <w:name w:val="HTA Tabellengitternetz112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">
    <w:name w:val="Нет списка14321"/>
    <w:next w:val="a2"/>
    <w:semiHidden/>
    <w:rsid w:val="00361EB9"/>
  </w:style>
  <w:style w:type="numbering" w:customStyle="1" w:styleId="11111112321">
    <w:name w:val="1 / 1.1 / 1.1.112321"/>
    <w:basedOn w:val="a2"/>
    <w:next w:val="111111"/>
    <w:rsid w:val="00361EB9"/>
  </w:style>
  <w:style w:type="numbering" w:customStyle="1" w:styleId="1111113321">
    <w:name w:val="1 / 1.1 / 1.1.13321"/>
    <w:basedOn w:val="a2"/>
    <w:next w:val="111111"/>
    <w:rsid w:val="00361EB9"/>
  </w:style>
  <w:style w:type="numbering" w:customStyle="1" w:styleId="22321">
    <w:name w:val="Нет списка22321"/>
    <w:next w:val="a2"/>
    <w:uiPriority w:val="99"/>
    <w:semiHidden/>
    <w:unhideWhenUsed/>
    <w:rsid w:val="00361EB9"/>
  </w:style>
  <w:style w:type="numbering" w:customStyle="1" w:styleId="323210">
    <w:name w:val="Нет списка32321"/>
    <w:next w:val="a2"/>
    <w:uiPriority w:val="99"/>
    <w:semiHidden/>
    <w:unhideWhenUsed/>
    <w:rsid w:val="00361EB9"/>
  </w:style>
  <w:style w:type="numbering" w:customStyle="1" w:styleId="42321">
    <w:name w:val="Нет списка42321"/>
    <w:next w:val="a2"/>
    <w:uiPriority w:val="99"/>
    <w:semiHidden/>
    <w:unhideWhenUsed/>
    <w:rsid w:val="00361EB9"/>
  </w:style>
  <w:style w:type="numbering" w:customStyle="1" w:styleId="113321">
    <w:name w:val="Нет списка113321"/>
    <w:next w:val="a2"/>
    <w:uiPriority w:val="99"/>
    <w:semiHidden/>
    <w:unhideWhenUsed/>
    <w:rsid w:val="00361EB9"/>
  </w:style>
  <w:style w:type="numbering" w:customStyle="1" w:styleId="52321">
    <w:name w:val="Нет списка52321"/>
    <w:next w:val="a2"/>
    <w:uiPriority w:val="99"/>
    <w:semiHidden/>
    <w:unhideWhenUsed/>
    <w:rsid w:val="00361EB9"/>
  </w:style>
  <w:style w:type="numbering" w:customStyle="1" w:styleId="122321">
    <w:name w:val="Нет списка122321"/>
    <w:next w:val="a2"/>
    <w:uiPriority w:val="99"/>
    <w:semiHidden/>
    <w:unhideWhenUsed/>
    <w:rsid w:val="00361EB9"/>
  </w:style>
  <w:style w:type="numbering" w:customStyle="1" w:styleId="11111113321">
    <w:name w:val="1 / 1.1 / 1.1.113321"/>
    <w:basedOn w:val="a2"/>
    <w:next w:val="111111"/>
    <w:rsid w:val="00361EB9"/>
  </w:style>
  <w:style w:type="numbering" w:customStyle="1" w:styleId="1111114321">
    <w:name w:val="1 / 1.1 / 1.1.14321"/>
    <w:basedOn w:val="a2"/>
    <w:next w:val="111111"/>
    <w:rsid w:val="00361EB9"/>
  </w:style>
  <w:style w:type="numbering" w:customStyle="1" w:styleId="2910">
    <w:name w:val="Нет списка291"/>
    <w:next w:val="a2"/>
    <w:uiPriority w:val="99"/>
    <w:semiHidden/>
    <w:unhideWhenUsed/>
    <w:rsid w:val="00361EB9"/>
  </w:style>
  <w:style w:type="numbering" w:customStyle="1" w:styleId="12010">
    <w:name w:val="Нет списка1201"/>
    <w:next w:val="a2"/>
    <w:semiHidden/>
    <w:rsid w:val="00361EB9"/>
  </w:style>
  <w:style w:type="table" w:customStyle="1" w:styleId="3810">
    <w:name w:val="Объемная таблица 38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">
    <w:name w:val="HTA Tabellengitternetz118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">
    <w:name w:val="Нет списка11101"/>
    <w:next w:val="a2"/>
    <w:semiHidden/>
    <w:rsid w:val="00361EB9"/>
  </w:style>
  <w:style w:type="numbering" w:customStyle="1" w:styleId="21010">
    <w:name w:val="Нет списка2101"/>
    <w:next w:val="a2"/>
    <w:uiPriority w:val="99"/>
    <w:semiHidden/>
    <w:unhideWhenUsed/>
    <w:rsid w:val="00361EB9"/>
  </w:style>
  <w:style w:type="numbering" w:customStyle="1" w:styleId="3811">
    <w:name w:val="Нет списка381"/>
    <w:next w:val="a2"/>
    <w:uiPriority w:val="99"/>
    <w:semiHidden/>
    <w:unhideWhenUsed/>
    <w:rsid w:val="00361EB9"/>
  </w:style>
  <w:style w:type="numbering" w:customStyle="1" w:styleId="481">
    <w:name w:val="Нет списка481"/>
    <w:next w:val="a2"/>
    <w:uiPriority w:val="99"/>
    <w:semiHidden/>
    <w:unhideWhenUsed/>
    <w:rsid w:val="00361EB9"/>
  </w:style>
  <w:style w:type="numbering" w:customStyle="1" w:styleId="11161">
    <w:name w:val="Нет списка11161"/>
    <w:next w:val="a2"/>
    <w:uiPriority w:val="99"/>
    <w:semiHidden/>
    <w:unhideWhenUsed/>
    <w:rsid w:val="00361EB9"/>
  </w:style>
  <w:style w:type="numbering" w:customStyle="1" w:styleId="581">
    <w:name w:val="Нет списка581"/>
    <w:next w:val="a2"/>
    <w:uiPriority w:val="99"/>
    <w:semiHidden/>
    <w:unhideWhenUsed/>
    <w:rsid w:val="00361EB9"/>
  </w:style>
  <w:style w:type="numbering" w:customStyle="1" w:styleId="1281">
    <w:name w:val="Нет списка1281"/>
    <w:next w:val="a2"/>
    <w:uiPriority w:val="99"/>
    <w:semiHidden/>
    <w:unhideWhenUsed/>
    <w:rsid w:val="00361EB9"/>
  </w:style>
  <w:style w:type="numbering" w:customStyle="1" w:styleId="661">
    <w:name w:val="Нет списка661"/>
    <w:next w:val="a2"/>
    <w:uiPriority w:val="99"/>
    <w:semiHidden/>
    <w:unhideWhenUsed/>
    <w:rsid w:val="00361EB9"/>
  </w:style>
  <w:style w:type="numbering" w:customStyle="1" w:styleId="761">
    <w:name w:val="Нет списка761"/>
    <w:next w:val="a2"/>
    <w:semiHidden/>
    <w:rsid w:val="00361EB9"/>
  </w:style>
  <w:style w:type="table" w:customStyle="1" w:styleId="3161">
    <w:name w:val="Объемная таблица 31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">
    <w:name w:val="HTA Tabellengitternetz1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2"/>
    <w:semiHidden/>
    <w:rsid w:val="00361EB9"/>
  </w:style>
  <w:style w:type="numbering" w:customStyle="1" w:styleId="1111111161">
    <w:name w:val="1 / 1.1 / 1.1.11161"/>
    <w:basedOn w:val="a2"/>
    <w:next w:val="111111"/>
    <w:rsid w:val="00361EB9"/>
  </w:style>
  <w:style w:type="numbering" w:customStyle="1" w:styleId="111111261">
    <w:name w:val="1 / 1.1 / 1.1.1261"/>
    <w:basedOn w:val="a2"/>
    <w:next w:val="111111"/>
    <w:rsid w:val="00361EB9"/>
  </w:style>
  <w:style w:type="numbering" w:customStyle="1" w:styleId="2161">
    <w:name w:val="Нет списка2161"/>
    <w:next w:val="a2"/>
    <w:uiPriority w:val="99"/>
    <w:semiHidden/>
    <w:unhideWhenUsed/>
    <w:rsid w:val="00361EB9"/>
  </w:style>
  <w:style w:type="numbering" w:customStyle="1" w:styleId="31610">
    <w:name w:val="Нет списка3161"/>
    <w:next w:val="a2"/>
    <w:uiPriority w:val="99"/>
    <w:semiHidden/>
    <w:unhideWhenUsed/>
    <w:rsid w:val="00361EB9"/>
  </w:style>
  <w:style w:type="numbering" w:customStyle="1" w:styleId="4161">
    <w:name w:val="Нет списка4161"/>
    <w:next w:val="a2"/>
    <w:uiPriority w:val="99"/>
    <w:semiHidden/>
    <w:unhideWhenUsed/>
    <w:rsid w:val="00361EB9"/>
  </w:style>
  <w:style w:type="numbering" w:customStyle="1" w:styleId="11261">
    <w:name w:val="Нет списка11261"/>
    <w:next w:val="a2"/>
    <w:uiPriority w:val="99"/>
    <w:semiHidden/>
    <w:unhideWhenUsed/>
    <w:rsid w:val="00361EB9"/>
  </w:style>
  <w:style w:type="numbering" w:customStyle="1" w:styleId="5161">
    <w:name w:val="Нет списка5161"/>
    <w:next w:val="a2"/>
    <w:uiPriority w:val="99"/>
    <w:semiHidden/>
    <w:unhideWhenUsed/>
    <w:rsid w:val="00361EB9"/>
  </w:style>
  <w:style w:type="numbering" w:customStyle="1" w:styleId="12161">
    <w:name w:val="Нет списка12161"/>
    <w:next w:val="a2"/>
    <w:uiPriority w:val="99"/>
    <w:semiHidden/>
    <w:unhideWhenUsed/>
    <w:rsid w:val="00361EB9"/>
  </w:style>
  <w:style w:type="numbering" w:customStyle="1" w:styleId="861">
    <w:name w:val="Нет списка861"/>
    <w:next w:val="a2"/>
    <w:semiHidden/>
    <w:rsid w:val="00361EB9"/>
  </w:style>
  <w:style w:type="table" w:customStyle="1" w:styleId="3261">
    <w:name w:val="Объемная таблица 32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">
    <w:name w:val="HTA Tabellengitternetz112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">
    <w:name w:val="Нет списка1461"/>
    <w:next w:val="a2"/>
    <w:semiHidden/>
    <w:rsid w:val="00361EB9"/>
  </w:style>
  <w:style w:type="numbering" w:customStyle="1" w:styleId="1111111261">
    <w:name w:val="1 / 1.1 / 1.1.11261"/>
    <w:basedOn w:val="a2"/>
    <w:next w:val="111111"/>
    <w:rsid w:val="00361EB9"/>
  </w:style>
  <w:style w:type="numbering" w:customStyle="1" w:styleId="111111361">
    <w:name w:val="1 / 1.1 / 1.1.1361"/>
    <w:basedOn w:val="a2"/>
    <w:next w:val="111111"/>
    <w:rsid w:val="00361EB9"/>
  </w:style>
  <w:style w:type="numbering" w:customStyle="1" w:styleId="2261">
    <w:name w:val="Нет списка2261"/>
    <w:next w:val="a2"/>
    <w:uiPriority w:val="99"/>
    <w:semiHidden/>
    <w:unhideWhenUsed/>
    <w:rsid w:val="00361EB9"/>
  </w:style>
  <w:style w:type="numbering" w:customStyle="1" w:styleId="32610">
    <w:name w:val="Нет списка3261"/>
    <w:next w:val="a2"/>
    <w:uiPriority w:val="99"/>
    <w:semiHidden/>
    <w:unhideWhenUsed/>
    <w:rsid w:val="00361EB9"/>
  </w:style>
  <w:style w:type="numbering" w:customStyle="1" w:styleId="4261">
    <w:name w:val="Нет списка4261"/>
    <w:next w:val="a2"/>
    <w:uiPriority w:val="99"/>
    <w:semiHidden/>
    <w:unhideWhenUsed/>
    <w:rsid w:val="00361EB9"/>
  </w:style>
  <w:style w:type="numbering" w:customStyle="1" w:styleId="11361">
    <w:name w:val="Нет списка11361"/>
    <w:next w:val="a2"/>
    <w:uiPriority w:val="99"/>
    <w:semiHidden/>
    <w:unhideWhenUsed/>
    <w:rsid w:val="00361EB9"/>
  </w:style>
  <w:style w:type="numbering" w:customStyle="1" w:styleId="5261">
    <w:name w:val="Нет списка5261"/>
    <w:next w:val="a2"/>
    <w:uiPriority w:val="99"/>
    <w:semiHidden/>
    <w:unhideWhenUsed/>
    <w:rsid w:val="00361EB9"/>
  </w:style>
  <w:style w:type="numbering" w:customStyle="1" w:styleId="12261">
    <w:name w:val="Нет списка12261"/>
    <w:next w:val="a2"/>
    <w:uiPriority w:val="99"/>
    <w:semiHidden/>
    <w:unhideWhenUsed/>
    <w:rsid w:val="00361EB9"/>
  </w:style>
  <w:style w:type="numbering" w:customStyle="1" w:styleId="1111111361">
    <w:name w:val="1 / 1.1 / 1.1.11361"/>
    <w:basedOn w:val="a2"/>
    <w:next w:val="111111"/>
    <w:rsid w:val="00361EB9"/>
  </w:style>
  <w:style w:type="numbering" w:customStyle="1" w:styleId="111111461">
    <w:name w:val="1 / 1.1 / 1.1.1461"/>
    <w:basedOn w:val="a2"/>
    <w:next w:val="111111"/>
    <w:rsid w:val="00361EB9"/>
  </w:style>
  <w:style w:type="numbering" w:customStyle="1" w:styleId="931">
    <w:name w:val="Нет списка931"/>
    <w:next w:val="a2"/>
    <w:uiPriority w:val="99"/>
    <w:semiHidden/>
    <w:unhideWhenUsed/>
    <w:rsid w:val="00361EB9"/>
  </w:style>
  <w:style w:type="numbering" w:customStyle="1" w:styleId="1031">
    <w:name w:val="Нет списка1031"/>
    <w:next w:val="a2"/>
    <w:uiPriority w:val="99"/>
    <w:semiHidden/>
    <w:unhideWhenUsed/>
    <w:rsid w:val="00361EB9"/>
  </w:style>
  <w:style w:type="numbering" w:customStyle="1" w:styleId="1531">
    <w:name w:val="Нет списка1531"/>
    <w:next w:val="a2"/>
    <w:semiHidden/>
    <w:rsid w:val="00361EB9"/>
  </w:style>
  <w:style w:type="table" w:customStyle="1" w:styleId="3331">
    <w:name w:val="Объемная таблица 3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">
    <w:name w:val="HTA Tabellengitternetz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">
    <w:name w:val="Нет списка11431"/>
    <w:next w:val="a2"/>
    <w:semiHidden/>
    <w:rsid w:val="00361EB9"/>
  </w:style>
  <w:style w:type="numbering" w:customStyle="1" w:styleId="2331">
    <w:name w:val="Нет списка2331"/>
    <w:next w:val="a2"/>
    <w:uiPriority w:val="99"/>
    <w:semiHidden/>
    <w:unhideWhenUsed/>
    <w:rsid w:val="00361EB9"/>
  </w:style>
  <w:style w:type="numbering" w:customStyle="1" w:styleId="33310">
    <w:name w:val="Нет списка3331"/>
    <w:next w:val="a2"/>
    <w:uiPriority w:val="99"/>
    <w:semiHidden/>
    <w:unhideWhenUsed/>
    <w:rsid w:val="00361EB9"/>
  </w:style>
  <w:style w:type="numbering" w:customStyle="1" w:styleId="4331">
    <w:name w:val="Нет списка4331"/>
    <w:next w:val="a2"/>
    <w:uiPriority w:val="99"/>
    <w:semiHidden/>
    <w:unhideWhenUsed/>
    <w:rsid w:val="00361EB9"/>
  </w:style>
  <w:style w:type="numbering" w:customStyle="1" w:styleId="111131">
    <w:name w:val="Нет списка111131"/>
    <w:next w:val="a2"/>
    <w:uiPriority w:val="99"/>
    <w:semiHidden/>
    <w:unhideWhenUsed/>
    <w:rsid w:val="00361EB9"/>
  </w:style>
  <w:style w:type="numbering" w:customStyle="1" w:styleId="5331">
    <w:name w:val="Нет списка5331"/>
    <w:next w:val="a2"/>
    <w:uiPriority w:val="99"/>
    <w:semiHidden/>
    <w:unhideWhenUsed/>
    <w:rsid w:val="00361EB9"/>
  </w:style>
  <w:style w:type="numbering" w:customStyle="1" w:styleId="12331">
    <w:name w:val="Нет списка12331"/>
    <w:next w:val="a2"/>
    <w:uiPriority w:val="99"/>
    <w:semiHidden/>
    <w:unhideWhenUsed/>
    <w:rsid w:val="00361EB9"/>
  </w:style>
  <w:style w:type="numbering" w:customStyle="1" w:styleId="6131">
    <w:name w:val="Нет списка6131"/>
    <w:next w:val="a2"/>
    <w:uiPriority w:val="99"/>
    <w:semiHidden/>
    <w:unhideWhenUsed/>
    <w:rsid w:val="00361EB9"/>
  </w:style>
  <w:style w:type="numbering" w:customStyle="1" w:styleId="7131">
    <w:name w:val="Нет списка7131"/>
    <w:next w:val="a2"/>
    <w:semiHidden/>
    <w:rsid w:val="00361EB9"/>
  </w:style>
  <w:style w:type="table" w:customStyle="1" w:styleId="31131">
    <w:name w:val="Объемная таблица 31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">
    <w:name w:val="HTA Tabellengitternetz1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">
    <w:name w:val="Нет списка13131"/>
    <w:next w:val="a2"/>
    <w:semiHidden/>
    <w:rsid w:val="00361EB9"/>
  </w:style>
  <w:style w:type="numbering" w:customStyle="1" w:styleId="11111111131">
    <w:name w:val="1 / 1.1 / 1.1.111131"/>
    <w:basedOn w:val="a2"/>
    <w:next w:val="111111"/>
    <w:rsid w:val="00361EB9"/>
  </w:style>
  <w:style w:type="numbering" w:customStyle="1" w:styleId="1111112131">
    <w:name w:val="1 / 1.1 / 1.1.12131"/>
    <w:basedOn w:val="a2"/>
    <w:next w:val="111111"/>
    <w:rsid w:val="00361EB9"/>
  </w:style>
  <w:style w:type="numbering" w:customStyle="1" w:styleId="21131">
    <w:name w:val="Нет списка21131"/>
    <w:next w:val="a2"/>
    <w:uiPriority w:val="99"/>
    <w:semiHidden/>
    <w:unhideWhenUsed/>
    <w:rsid w:val="00361EB9"/>
  </w:style>
  <w:style w:type="numbering" w:customStyle="1" w:styleId="311310">
    <w:name w:val="Нет списка31131"/>
    <w:next w:val="a2"/>
    <w:uiPriority w:val="99"/>
    <w:semiHidden/>
    <w:unhideWhenUsed/>
    <w:rsid w:val="00361EB9"/>
  </w:style>
  <w:style w:type="numbering" w:customStyle="1" w:styleId="41131">
    <w:name w:val="Нет списка41131"/>
    <w:next w:val="a2"/>
    <w:uiPriority w:val="99"/>
    <w:semiHidden/>
    <w:unhideWhenUsed/>
    <w:rsid w:val="00361EB9"/>
  </w:style>
  <w:style w:type="numbering" w:customStyle="1" w:styleId="112131">
    <w:name w:val="Нет списка112131"/>
    <w:next w:val="a2"/>
    <w:uiPriority w:val="99"/>
    <w:semiHidden/>
    <w:unhideWhenUsed/>
    <w:rsid w:val="00361EB9"/>
  </w:style>
  <w:style w:type="numbering" w:customStyle="1" w:styleId="51131">
    <w:name w:val="Нет списка51131"/>
    <w:next w:val="a2"/>
    <w:uiPriority w:val="99"/>
    <w:semiHidden/>
    <w:unhideWhenUsed/>
    <w:rsid w:val="00361EB9"/>
  </w:style>
  <w:style w:type="numbering" w:customStyle="1" w:styleId="121131">
    <w:name w:val="Нет списка121131"/>
    <w:next w:val="a2"/>
    <w:uiPriority w:val="99"/>
    <w:semiHidden/>
    <w:unhideWhenUsed/>
    <w:rsid w:val="00361EB9"/>
  </w:style>
  <w:style w:type="numbering" w:customStyle="1" w:styleId="8131">
    <w:name w:val="Нет списка8131"/>
    <w:next w:val="a2"/>
    <w:semiHidden/>
    <w:rsid w:val="00361EB9"/>
  </w:style>
  <w:style w:type="table" w:customStyle="1" w:styleId="32131">
    <w:name w:val="Объемная таблица 32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">
    <w:name w:val="HTA Tabellengitternetz112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">
    <w:name w:val="Нет списка14131"/>
    <w:next w:val="a2"/>
    <w:semiHidden/>
    <w:rsid w:val="00361EB9"/>
  </w:style>
  <w:style w:type="numbering" w:customStyle="1" w:styleId="11111112131">
    <w:name w:val="1 / 1.1 / 1.1.112131"/>
    <w:basedOn w:val="a2"/>
    <w:next w:val="111111"/>
    <w:rsid w:val="00361EB9"/>
  </w:style>
  <w:style w:type="numbering" w:customStyle="1" w:styleId="1111113131">
    <w:name w:val="1 / 1.1 / 1.1.13131"/>
    <w:basedOn w:val="a2"/>
    <w:next w:val="111111"/>
    <w:rsid w:val="00361EB9"/>
  </w:style>
  <w:style w:type="numbering" w:customStyle="1" w:styleId="22131">
    <w:name w:val="Нет списка22131"/>
    <w:next w:val="a2"/>
    <w:uiPriority w:val="99"/>
    <w:semiHidden/>
    <w:unhideWhenUsed/>
    <w:rsid w:val="00361EB9"/>
  </w:style>
  <w:style w:type="numbering" w:customStyle="1" w:styleId="321310">
    <w:name w:val="Нет списка32131"/>
    <w:next w:val="a2"/>
    <w:uiPriority w:val="99"/>
    <w:semiHidden/>
    <w:unhideWhenUsed/>
    <w:rsid w:val="00361EB9"/>
  </w:style>
  <w:style w:type="numbering" w:customStyle="1" w:styleId="42131">
    <w:name w:val="Нет списка42131"/>
    <w:next w:val="a2"/>
    <w:uiPriority w:val="99"/>
    <w:semiHidden/>
    <w:unhideWhenUsed/>
    <w:rsid w:val="00361EB9"/>
  </w:style>
  <w:style w:type="numbering" w:customStyle="1" w:styleId="113131">
    <w:name w:val="Нет списка113131"/>
    <w:next w:val="a2"/>
    <w:uiPriority w:val="99"/>
    <w:semiHidden/>
    <w:unhideWhenUsed/>
    <w:rsid w:val="00361EB9"/>
  </w:style>
  <w:style w:type="numbering" w:customStyle="1" w:styleId="52131">
    <w:name w:val="Нет списка52131"/>
    <w:next w:val="a2"/>
    <w:uiPriority w:val="99"/>
    <w:semiHidden/>
    <w:unhideWhenUsed/>
    <w:rsid w:val="00361EB9"/>
  </w:style>
  <w:style w:type="numbering" w:customStyle="1" w:styleId="122131">
    <w:name w:val="Нет списка122131"/>
    <w:next w:val="a2"/>
    <w:uiPriority w:val="99"/>
    <w:semiHidden/>
    <w:unhideWhenUsed/>
    <w:rsid w:val="00361EB9"/>
  </w:style>
  <w:style w:type="numbering" w:customStyle="1" w:styleId="11111113131">
    <w:name w:val="1 / 1.1 / 1.1.113131"/>
    <w:basedOn w:val="a2"/>
    <w:next w:val="111111"/>
    <w:rsid w:val="00361EB9"/>
  </w:style>
  <w:style w:type="numbering" w:customStyle="1" w:styleId="1111114131">
    <w:name w:val="1 / 1.1 / 1.1.14131"/>
    <w:basedOn w:val="a2"/>
    <w:next w:val="111111"/>
    <w:rsid w:val="00361EB9"/>
  </w:style>
  <w:style w:type="numbering" w:customStyle="1" w:styleId="1631">
    <w:name w:val="Нет списка1631"/>
    <w:next w:val="a2"/>
    <w:uiPriority w:val="99"/>
    <w:semiHidden/>
    <w:unhideWhenUsed/>
    <w:rsid w:val="00361EB9"/>
  </w:style>
  <w:style w:type="numbering" w:customStyle="1" w:styleId="1731">
    <w:name w:val="Нет списка1731"/>
    <w:next w:val="a2"/>
    <w:semiHidden/>
    <w:rsid w:val="00361EB9"/>
  </w:style>
  <w:style w:type="table" w:customStyle="1" w:styleId="3431">
    <w:name w:val="Объемная таблица 34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">
    <w:name w:val="HTA Tabellengitternetz114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">
    <w:name w:val="Нет списка11531"/>
    <w:next w:val="a2"/>
    <w:semiHidden/>
    <w:rsid w:val="00361EB9"/>
  </w:style>
  <w:style w:type="numbering" w:customStyle="1" w:styleId="2431">
    <w:name w:val="Нет списка2431"/>
    <w:next w:val="a2"/>
    <w:uiPriority w:val="99"/>
    <w:semiHidden/>
    <w:unhideWhenUsed/>
    <w:rsid w:val="00361EB9"/>
  </w:style>
  <w:style w:type="numbering" w:customStyle="1" w:styleId="34310">
    <w:name w:val="Нет списка3431"/>
    <w:next w:val="a2"/>
    <w:uiPriority w:val="99"/>
    <w:semiHidden/>
    <w:unhideWhenUsed/>
    <w:rsid w:val="00361EB9"/>
  </w:style>
  <w:style w:type="numbering" w:customStyle="1" w:styleId="4431">
    <w:name w:val="Нет списка4431"/>
    <w:next w:val="a2"/>
    <w:uiPriority w:val="99"/>
    <w:semiHidden/>
    <w:unhideWhenUsed/>
    <w:rsid w:val="00361EB9"/>
  </w:style>
  <w:style w:type="numbering" w:customStyle="1" w:styleId="111231">
    <w:name w:val="Нет списка111231"/>
    <w:next w:val="a2"/>
    <w:uiPriority w:val="99"/>
    <w:semiHidden/>
    <w:unhideWhenUsed/>
    <w:rsid w:val="00361EB9"/>
  </w:style>
  <w:style w:type="numbering" w:customStyle="1" w:styleId="5431">
    <w:name w:val="Нет списка5431"/>
    <w:next w:val="a2"/>
    <w:uiPriority w:val="99"/>
    <w:semiHidden/>
    <w:unhideWhenUsed/>
    <w:rsid w:val="00361EB9"/>
  </w:style>
  <w:style w:type="numbering" w:customStyle="1" w:styleId="12431">
    <w:name w:val="Нет списка12431"/>
    <w:next w:val="a2"/>
    <w:uiPriority w:val="99"/>
    <w:semiHidden/>
    <w:unhideWhenUsed/>
    <w:rsid w:val="00361EB9"/>
  </w:style>
  <w:style w:type="numbering" w:customStyle="1" w:styleId="6231">
    <w:name w:val="Нет списка6231"/>
    <w:next w:val="a2"/>
    <w:uiPriority w:val="99"/>
    <w:semiHidden/>
    <w:unhideWhenUsed/>
    <w:rsid w:val="00361EB9"/>
  </w:style>
  <w:style w:type="numbering" w:customStyle="1" w:styleId="7231">
    <w:name w:val="Нет списка7231"/>
    <w:next w:val="a2"/>
    <w:semiHidden/>
    <w:rsid w:val="00361EB9"/>
  </w:style>
  <w:style w:type="table" w:customStyle="1" w:styleId="31231">
    <w:name w:val="Объемная таблица 31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">
    <w:name w:val="HTA Tabellengitternetz1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">
    <w:name w:val="Нет списка13231"/>
    <w:next w:val="a2"/>
    <w:semiHidden/>
    <w:rsid w:val="00361EB9"/>
  </w:style>
  <w:style w:type="numbering" w:customStyle="1" w:styleId="11111111231">
    <w:name w:val="1 / 1.1 / 1.1.111231"/>
    <w:basedOn w:val="a2"/>
    <w:next w:val="111111"/>
    <w:rsid w:val="00361EB9"/>
  </w:style>
  <w:style w:type="numbering" w:customStyle="1" w:styleId="1111112231">
    <w:name w:val="1 / 1.1 / 1.1.12231"/>
    <w:basedOn w:val="a2"/>
    <w:next w:val="111111"/>
    <w:rsid w:val="00361EB9"/>
  </w:style>
  <w:style w:type="numbering" w:customStyle="1" w:styleId="21231">
    <w:name w:val="Нет списка21231"/>
    <w:next w:val="a2"/>
    <w:uiPriority w:val="99"/>
    <w:semiHidden/>
    <w:unhideWhenUsed/>
    <w:rsid w:val="00361EB9"/>
  </w:style>
  <w:style w:type="numbering" w:customStyle="1" w:styleId="312310">
    <w:name w:val="Нет списка31231"/>
    <w:next w:val="a2"/>
    <w:uiPriority w:val="99"/>
    <w:semiHidden/>
    <w:unhideWhenUsed/>
    <w:rsid w:val="00361EB9"/>
  </w:style>
  <w:style w:type="numbering" w:customStyle="1" w:styleId="41231">
    <w:name w:val="Нет списка41231"/>
    <w:next w:val="a2"/>
    <w:uiPriority w:val="99"/>
    <w:semiHidden/>
    <w:unhideWhenUsed/>
    <w:rsid w:val="00361EB9"/>
  </w:style>
  <w:style w:type="numbering" w:customStyle="1" w:styleId="112231">
    <w:name w:val="Нет списка112231"/>
    <w:next w:val="a2"/>
    <w:uiPriority w:val="99"/>
    <w:semiHidden/>
    <w:unhideWhenUsed/>
    <w:rsid w:val="00361EB9"/>
  </w:style>
  <w:style w:type="numbering" w:customStyle="1" w:styleId="51231">
    <w:name w:val="Нет списка51231"/>
    <w:next w:val="a2"/>
    <w:uiPriority w:val="99"/>
    <w:semiHidden/>
    <w:unhideWhenUsed/>
    <w:rsid w:val="00361EB9"/>
  </w:style>
  <w:style w:type="numbering" w:customStyle="1" w:styleId="121231">
    <w:name w:val="Нет списка121231"/>
    <w:next w:val="a2"/>
    <w:uiPriority w:val="99"/>
    <w:semiHidden/>
    <w:unhideWhenUsed/>
    <w:rsid w:val="00361EB9"/>
  </w:style>
  <w:style w:type="numbering" w:customStyle="1" w:styleId="8231">
    <w:name w:val="Нет списка8231"/>
    <w:next w:val="a2"/>
    <w:semiHidden/>
    <w:rsid w:val="00361EB9"/>
  </w:style>
  <w:style w:type="table" w:customStyle="1" w:styleId="32231">
    <w:name w:val="Объемная таблица 32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">
    <w:name w:val="HTA Tabellengitternetz112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">
    <w:name w:val="Нет списка14231"/>
    <w:next w:val="a2"/>
    <w:semiHidden/>
    <w:rsid w:val="00361EB9"/>
  </w:style>
  <w:style w:type="numbering" w:customStyle="1" w:styleId="11111112231">
    <w:name w:val="1 / 1.1 / 1.1.112231"/>
    <w:basedOn w:val="a2"/>
    <w:next w:val="111111"/>
    <w:rsid w:val="00361EB9"/>
  </w:style>
  <w:style w:type="numbering" w:customStyle="1" w:styleId="1111113231">
    <w:name w:val="1 / 1.1 / 1.1.13231"/>
    <w:basedOn w:val="a2"/>
    <w:next w:val="111111"/>
    <w:rsid w:val="00361EB9"/>
  </w:style>
  <w:style w:type="numbering" w:customStyle="1" w:styleId="22231">
    <w:name w:val="Нет списка22231"/>
    <w:next w:val="a2"/>
    <w:uiPriority w:val="99"/>
    <w:semiHidden/>
    <w:unhideWhenUsed/>
    <w:rsid w:val="00361EB9"/>
  </w:style>
  <w:style w:type="numbering" w:customStyle="1" w:styleId="322310">
    <w:name w:val="Нет списка32231"/>
    <w:next w:val="a2"/>
    <w:uiPriority w:val="99"/>
    <w:semiHidden/>
    <w:unhideWhenUsed/>
    <w:rsid w:val="00361EB9"/>
  </w:style>
  <w:style w:type="numbering" w:customStyle="1" w:styleId="42231">
    <w:name w:val="Нет списка42231"/>
    <w:next w:val="a2"/>
    <w:uiPriority w:val="99"/>
    <w:semiHidden/>
    <w:unhideWhenUsed/>
    <w:rsid w:val="00361EB9"/>
  </w:style>
  <w:style w:type="numbering" w:customStyle="1" w:styleId="113231">
    <w:name w:val="Нет списка113231"/>
    <w:next w:val="a2"/>
    <w:uiPriority w:val="99"/>
    <w:semiHidden/>
    <w:unhideWhenUsed/>
    <w:rsid w:val="00361EB9"/>
  </w:style>
  <w:style w:type="numbering" w:customStyle="1" w:styleId="52231">
    <w:name w:val="Нет списка52231"/>
    <w:next w:val="a2"/>
    <w:uiPriority w:val="99"/>
    <w:semiHidden/>
    <w:unhideWhenUsed/>
    <w:rsid w:val="00361EB9"/>
  </w:style>
  <w:style w:type="numbering" w:customStyle="1" w:styleId="122231">
    <w:name w:val="Нет списка122231"/>
    <w:next w:val="a2"/>
    <w:uiPriority w:val="99"/>
    <w:semiHidden/>
    <w:unhideWhenUsed/>
    <w:rsid w:val="00361EB9"/>
  </w:style>
  <w:style w:type="numbering" w:customStyle="1" w:styleId="11111113231">
    <w:name w:val="1 / 1.1 / 1.1.113231"/>
    <w:basedOn w:val="a2"/>
    <w:next w:val="111111"/>
    <w:rsid w:val="00361EB9"/>
  </w:style>
  <w:style w:type="numbering" w:customStyle="1" w:styleId="1111114231">
    <w:name w:val="1 / 1.1 / 1.1.14231"/>
    <w:basedOn w:val="a2"/>
    <w:next w:val="111111"/>
    <w:rsid w:val="00361EB9"/>
  </w:style>
  <w:style w:type="numbering" w:customStyle="1" w:styleId="1831">
    <w:name w:val="Нет списка1831"/>
    <w:next w:val="a2"/>
    <w:uiPriority w:val="99"/>
    <w:semiHidden/>
    <w:unhideWhenUsed/>
    <w:rsid w:val="00361EB9"/>
  </w:style>
  <w:style w:type="numbering" w:customStyle="1" w:styleId="1931">
    <w:name w:val="Нет списка1931"/>
    <w:next w:val="a2"/>
    <w:semiHidden/>
    <w:rsid w:val="00361EB9"/>
  </w:style>
  <w:style w:type="table" w:customStyle="1" w:styleId="3531">
    <w:name w:val="Объемная таблица 35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">
    <w:name w:val="HTA Tabellengitternetz115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">
    <w:name w:val="Нет списка11631"/>
    <w:next w:val="a2"/>
    <w:semiHidden/>
    <w:rsid w:val="00361EB9"/>
  </w:style>
  <w:style w:type="numbering" w:customStyle="1" w:styleId="2531">
    <w:name w:val="Нет списка2531"/>
    <w:next w:val="a2"/>
    <w:uiPriority w:val="99"/>
    <w:semiHidden/>
    <w:unhideWhenUsed/>
    <w:rsid w:val="00361EB9"/>
  </w:style>
  <w:style w:type="numbering" w:customStyle="1" w:styleId="35310">
    <w:name w:val="Нет списка3531"/>
    <w:next w:val="a2"/>
    <w:uiPriority w:val="99"/>
    <w:semiHidden/>
    <w:unhideWhenUsed/>
    <w:rsid w:val="00361EB9"/>
  </w:style>
  <w:style w:type="numbering" w:customStyle="1" w:styleId="4531">
    <w:name w:val="Нет списка4531"/>
    <w:next w:val="a2"/>
    <w:uiPriority w:val="99"/>
    <w:semiHidden/>
    <w:unhideWhenUsed/>
    <w:rsid w:val="00361EB9"/>
  </w:style>
  <w:style w:type="numbering" w:customStyle="1" w:styleId="111331">
    <w:name w:val="Нет списка111331"/>
    <w:next w:val="a2"/>
    <w:uiPriority w:val="99"/>
    <w:semiHidden/>
    <w:unhideWhenUsed/>
    <w:rsid w:val="00361EB9"/>
  </w:style>
  <w:style w:type="numbering" w:customStyle="1" w:styleId="5531">
    <w:name w:val="Нет списка5531"/>
    <w:next w:val="a2"/>
    <w:uiPriority w:val="99"/>
    <w:semiHidden/>
    <w:unhideWhenUsed/>
    <w:rsid w:val="00361EB9"/>
  </w:style>
  <w:style w:type="numbering" w:customStyle="1" w:styleId="12531">
    <w:name w:val="Нет списка12531"/>
    <w:next w:val="a2"/>
    <w:uiPriority w:val="99"/>
    <w:semiHidden/>
    <w:unhideWhenUsed/>
    <w:rsid w:val="00361EB9"/>
  </w:style>
  <w:style w:type="numbering" w:customStyle="1" w:styleId="6331">
    <w:name w:val="Нет списка6331"/>
    <w:next w:val="a2"/>
    <w:uiPriority w:val="99"/>
    <w:semiHidden/>
    <w:unhideWhenUsed/>
    <w:rsid w:val="00361EB9"/>
  </w:style>
  <w:style w:type="numbering" w:customStyle="1" w:styleId="7331">
    <w:name w:val="Нет списка7331"/>
    <w:next w:val="a2"/>
    <w:semiHidden/>
    <w:rsid w:val="00361EB9"/>
  </w:style>
  <w:style w:type="table" w:customStyle="1" w:styleId="31331">
    <w:name w:val="Объемная таблица 31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">
    <w:name w:val="HTA Tabellengitternetz1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">
    <w:name w:val="Нет списка13331"/>
    <w:next w:val="a2"/>
    <w:semiHidden/>
    <w:rsid w:val="00361EB9"/>
  </w:style>
  <w:style w:type="numbering" w:customStyle="1" w:styleId="11111111331">
    <w:name w:val="1 / 1.1 / 1.1.111331"/>
    <w:basedOn w:val="a2"/>
    <w:next w:val="111111"/>
    <w:rsid w:val="00361EB9"/>
  </w:style>
  <w:style w:type="numbering" w:customStyle="1" w:styleId="1111112331">
    <w:name w:val="1 / 1.1 / 1.1.12331"/>
    <w:basedOn w:val="a2"/>
    <w:next w:val="111111"/>
    <w:rsid w:val="00361EB9"/>
  </w:style>
  <w:style w:type="numbering" w:customStyle="1" w:styleId="21331">
    <w:name w:val="Нет списка21331"/>
    <w:next w:val="a2"/>
    <w:uiPriority w:val="99"/>
    <w:semiHidden/>
    <w:unhideWhenUsed/>
    <w:rsid w:val="00361EB9"/>
  </w:style>
  <w:style w:type="numbering" w:customStyle="1" w:styleId="313310">
    <w:name w:val="Нет списка31331"/>
    <w:next w:val="a2"/>
    <w:uiPriority w:val="99"/>
    <w:semiHidden/>
    <w:unhideWhenUsed/>
    <w:rsid w:val="00361EB9"/>
  </w:style>
  <w:style w:type="numbering" w:customStyle="1" w:styleId="41331">
    <w:name w:val="Нет списка41331"/>
    <w:next w:val="a2"/>
    <w:uiPriority w:val="99"/>
    <w:semiHidden/>
    <w:unhideWhenUsed/>
    <w:rsid w:val="00361EB9"/>
  </w:style>
  <w:style w:type="numbering" w:customStyle="1" w:styleId="112331">
    <w:name w:val="Нет списка112331"/>
    <w:next w:val="a2"/>
    <w:uiPriority w:val="99"/>
    <w:semiHidden/>
    <w:unhideWhenUsed/>
    <w:rsid w:val="00361EB9"/>
  </w:style>
  <w:style w:type="numbering" w:customStyle="1" w:styleId="51331">
    <w:name w:val="Нет списка51331"/>
    <w:next w:val="a2"/>
    <w:uiPriority w:val="99"/>
    <w:semiHidden/>
    <w:unhideWhenUsed/>
    <w:rsid w:val="00361EB9"/>
  </w:style>
  <w:style w:type="numbering" w:customStyle="1" w:styleId="121331">
    <w:name w:val="Нет списка121331"/>
    <w:next w:val="a2"/>
    <w:uiPriority w:val="99"/>
    <w:semiHidden/>
    <w:unhideWhenUsed/>
    <w:rsid w:val="00361EB9"/>
  </w:style>
  <w:style w:type="numbering" w:customStyle="1" w:styleId="8331">
    <w:name w:val="Нет списка8331"/>
    <w:next w:val="a2"/>
    <w:semiHidden/>
    <w:rsid w:val="00361EB9"/>
  </w:style>
  <w:style w:type="table" w:customStyle="1" w:styleId="32331">
    <w:name w:val="Объемная таблица 32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">
    <w:name w:val="HTA Tabellengitternetz112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">
    <w:name w:val="Нет списка14331"/>
    <w:next w:val="a2"/>
    <w:semiHidden/>
    <w:rsid w:val="00361EB9"/>
  </w:style>
  <w:style w:type="numbering" w:customStyle="1" w:styleId="11111112331">
    <w:name w:val="1 / 1.1 / 1.1.112331"/>
    <w:basedOn w:val="a2"/>
    <w:next w:val="111111"/>
    <w:rsid w:val="00361EB9"/>
  </w:style>
  <w:style w:type="numbering" w:customStyle="1" w:styleId="1111113331">
    <w:name w:val="1 / 1.1 / 1.1.13331"/>
    <w:basedOn w:val="a2"/>
    <w:next w:val="111111"/>
    <w:rsid w:val="00361EB9"/>
  </w:style>
  <w:style w:type="numbering" w:customStyle="1" w:styleId="22331">
    <w:name w:val="Нет списка22331"/>
    <w:next w:val="a2"/>
    <w:uiPriority w:val="99"/>
    <w:semiHidden/>
    <w:unhideWhenUsed/>
    <w:rsid w:val="00361EB9"/>
  </w:style>
  <w:style w:type="numbering" w:customStyle="1" w:styleId="323310">
    <w:name w:val="Нет списка32331"/>
    <w:next w:val="a2"/>
    <w:uiPriority w:val="99"/>
    <w:semiHidden/>
    <w:unhideWhenUsed/>
    <w:rsid w:val="00361EB9"/>
  </w:style>
  <w:style w:type="numbering" w:customStyle="1" w:styleId="42331">
    <w:name w:val="Нет списка42331"/>
    <w:next w:val="a2"/>
    <w:uiPriority w:val="99"/>
    <w:semiHidden/>
    <w:unhideWhenUsed/>
    <w:rsid w:val="00361EB9"/>
  </w:style>
  <w:style w:type="numbering" w:customStyle="1" w:styleId="113331">
    <w:name w:val="Нет списка113331"/>
    <w:next w:val="a2"/>
    <w:uiPriority w:val="99"/>
    <w:semiHidden/>
    <w:unhideWhenUsed/>
    <w:rsid w:val="00361EB9"/>
  </w:style>
  <w:style w:type="numbering" w:customStyle="1" w:styleId="52331">
    <w:name w:val="Нет списка52331"/>
    <w:next w:val="a2"/>
    <w:uiPriority w:val="99"/>
    <w:semiHidden/>
    <w:unhideWhenUsed/>
    <w:rsid w:val="00361EB9"/>
  </w:style>
  <w:style w:type="numbering" w:customStyle="1" w:styleId="122331">
    <w:name w:val="Нет списка122331"/>
    <w:next w:val="a2"/>
    <w:uiPriority w:val="99"/>
    <w:semiHidden/>
    <w:unhideWhenUsed/>
    <w:rsid w:val="00361EB9"/>
  </w:style>
  <w:style w:type="numbering" w:customStyle="1" w:styleId="11111113331">
    <w:name w:val="1 / 1.1 / 1.1.113331"/>
    <w:basedOn w:val="a2"/>
    <w:next w:val="111111"/>
    <w:rsid w:val="00361EB9"/>
  </w:style>
  <w:style w:type="numbering" w:customStyle="1" w:styleId="1111114331">
    <w:name w:val="1 / 1.1 / 1.1.14331"/>
    <w:basedOn w:val="a2"/>
    <w:next w:val="111111"/>
    <w:rsid w:val="00361EB9"/>
  </w:style>
  <w:style w:type="numbering" w:customStyle="1" w:styleId="11111115">
    <w:name w:val="1 / 1.1 / 1.1.115"/>
    <w:basedOn w:val="a2"/>
    <w:next w:val="111111"/>
    <w:rsid w:val="00361EB9"/>
  </w:style>
  <w:style w:type="numbering" w:customStyle="1" w:styleId="1111116">
    <w:name w:val="1 / 1.1 / 1.1.16"/>
    <w:basedOn w:val="a2"/>
    <w:next w:val="111111"/>
    <w:rsid w:val="00361EB9"/>
  </w:style>
  <w:style w:type="character" w:styleId="afffffff9">
    <w:name w:val="Placeholder Text"/>
    <w:uiPriority w:val="99"/>
    <w:semiHidden/>
    <w:rsid w:val="00361EB9"/>
    <w:rPr>
      <w:color w:val="808080"/>
    </w:rPr>
  </w:style>
  <w:style w:type="numbering" w:customStyle="1" w:styleId="11111116">
    <w:name w:val="1 / 1.1 / 1.1.116"/>
    <w:basedOn w:val="a2"/>
    <w:next w:val="111111"/>
    <w:rsid w:val="00361EB9"/>
  </w:style>
  <w:style w:type="numbering" w:customStyle="1" w:styleId="11111117">
    <w:name w:val="1 / 1.1 / 1.1.117"/>
    <w:basedOn w:val="a2"/>
    <w:next w:val="111111"/>
    <w:rsid w:val="00361EB9"/>
  </w:style>
  <w:style w:type="numbering" w:customStyle="1" w:styleId="401">
    <w:name w:val="Нет списка40"/>
    <w:next w:val="a2"/>
    <w:uiPriority w:val="99"/>
    <w:semiHidden/>
    <w:unhideWhenUsed/>
    <w:rsid w:val="00361EB9"/>
  </w:style>
  <w:style w:type="numbering" w:customStyle="1" w:styleId="1300">
    <w:name w:val="Нет списка130"/>
    <w:next w:val="a2"/>
    <w:semiHidden/>
    <w:rsid w:val="00361EB9"/>
  </w:style>
  <w:style w:type="table" w:customStyle="1" w:styleId="3101">
    <w:name w:val="Объемная таблица 3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0">
    <w:name w:val="HTA Tabellengitternetz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">
    <w:name w:val="Нет списка1119"/>
    <w:next w:val="a2"/>
    <w:semiHidden/>
    <w:rsid w:val="00361EB9"/>
  </w:style>
  <w:style w:type="numbering" w:customStyle="1" w:styleId="11111118">
    <w:name w:val="1 / 1.1 / 1.1.118"/>
    <w:basedOn w:val="a2"/>
    <w:next w:val="111111"/>
    <w:rsid w:val="00361EB9"/>
  </w:style>
  <w:style w:type="numbering" w:customStyle="1" w:styleId="1111117">
    <w:name w:val="1 / 1.1 / 1.1.17"/>
    <w:basedOn w:val="a2"/>
    <w:next w:val="111111"/>
    <w:rsid w:val="00361EB9"/>
  </w:style>
  <w:style w:type="numbering" w:customStyle="1" w:styleId="219">
    <w:name w:val="Нет списка219"/>
    <w:next w:val="a2"/>
    <w:uiPriority w:val="99"/>
    <w:semiHidden/>
    <w:unhideWhenUsed/>
    <w:rsid w:val="00361EB9"/>
  </w:style>
  <w:style w:type="numbering" w:customStyle="1" w:styleId="3102">
    <w:name w:val="Нет списка310"/>
    <w:next w:val="a2"/>
    <w:uiPriority w:val="99"/>
    <w:semiHidden/>
    <w:unhideWhenUsed/>
    <w:rsid w:val="00361EB9"/>
  </w:style>
  <w:style w:type="numbering" w:customStyle="1" w:styleId="4100">
    <w:name w:val="Нет списка410"/>
    <w:next w:val="a2"/>
    <w:uiPriority w:val="99"/>
    <w:semiHidden/>
    <w:unhideWhenUsed/>
    <w:rsid w:val="00361EB9"/>
  </w:style>
  <w:style w:type="numbering" w:customStyle="1" w:styleId="11110">
    <w:name w:val="Нет списка11110"/>
    <w:next w:val="a2"/>
    <w:uiPriority w:val="99"/>
    <w:semiHidden/>
    <w:unhideWhenUsed/>
    <w:rsid w:val="00361EB9"/>
  </w:style>
  <w:style w:type="numbering" w:customStyle="1" w:styleId="5100">
    <w:name w:val="Нет списка510"/>
    <w:next w:val="a2"/>
    <w:uiPriority w:val="99"/>
    <w:semiHidden/>
    <w:unhideWhenUsed/>
    <w:rsid w:val="00361EB9"/>
  </w:style>
  <w:style w:type="numbering" w:customStyle="1" w:styleId="1218">
    <w:name w:val="Нет списка1218"/>
    <w:next w:val="a2"/>
    <w:uiPriority w:val="99"/>
    <w:semiHidden/>
    <w:unhideWhenUsed/>
    <w:rsid w:val="00361EB9"/>
  </w:style>
  <w:style w:type="numbering" w:customStyle="1" w:styleId="68">
    <w:name w:val="Нет списка68"/>
    <w:next w:val="a2"/>
    <w:uiPriority w:val="99"/>
    <w:semiHidden/>
    <w:unhideWhenUsed/>
    <w:rsid w:val="00361EB9"/>
  </w:style>
  <w:style w:type="numbering" w:customStyle="1" w:styleId="78">
    <w:name w:val="Нет списка78"/>
    <w:next w:val="a2"/>
    <w:semiHidden/>
    <w:rsid w:val="00361EB9"/>
  </w:style>
  <w:style w:type="table" w:customStyle="1" w:styleId="318">
    <w:name w:val="Объемная таблица 31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8">
    <w:name w:val="HTA Tabellengitternetz1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8">
    <w:name w:val="Нет списка138"/>
    <w:next w:val="a2"/>
    <w:semiHidden/>
    <w:rsid w:val="00361EB9"/>
  </w:style>
  <w:style w:type="numbering" w:customStyle="1" w:styleId="111111118">
    <w:name w:val="1 / 1.1 / 1.1.1118"/>
    <w:basedOn w:val="a2"/>
    <w:next w:val="111111"/>
    <w:rsid w:val="00361EB9"/>
  </w:style>
  <w:style w:type="numbering" w:customStyle="1" w:styleId="11111128">
    <w:name w:val="1 / 1.1 / 1.1.128"/>
    <w:basedOn w:val="a2"/>
    <w:next w:val="111111"/>
    <w:rsid w:val="00361EB9"/>
  </w:style>
  <w:style w:type="numbering" w:customStyle="1" w:styleId="21100">
    <w:name w:val="Нет списка2110"/>
    <w:next w:val="a2"/>
    <w:uiPriority w:val="99"/>
    <w:semiHidden/>
    <w:unhideWhenUsed/>
    <w:rsid w:val="00361EB9"/>
  </w:style>
  <w:style w:type="numbering" w:customStyle="1" w:styleId="3180">
    <w:name w:val="Нет списка318"/>
    <w:next w:val="a2"/>
    <w:uiPriority w:val="99"/>
    <w:semiHidden/>
    <w:unhideWhenUsed/>
    <w:rsid w:val="00361EB9"/>
  </w:style>
  <w:style w:type="numbering" w:customStyle="1" w:styleId="418">
    <w:name w:val="Нет списка418"/>
    <w:next w:val="a2"/>
    <w:uiPriority w:val="99"/>
    <w:semiHidden/>
    <w:unhideWhenUsed/>
    <w:rsid w:val="00361EB9"/>
  </w:style>
  <w:style w:type="numbering" w:customStyle="1" w:styleId="1128">
    <w:name w:val="Нет списка1128"/>
    <w:next w:val="a2"/>
    <w:uiPriority w:val="99"/>
    <w:semiHidden/>
    <w:unhideWhenUsed/>
    <w:rsid w:val="00361EB9"/>
  </w:style>
  <w:style w:type="numbering" w:customStyle="1" w:styleId="518">
    <w:name w:val="Нет списка518"/>
    <w:next w:val="a2"/>
    <w:uiPriority w:val="99"/>
    <w:semiHidden/>
    <w:unhideWhenUsed/>
    <w:rsid w:val="00361EB9"/>
  </w:style>
  <w:style w:type="numbering" w:customStyle="1" w:styleId="1219">
    <w:name w:val="Нет списка1219"/>
    <w:next w:val="a2"/>
    <w:uiPriority w:val="99"/>
    <w:semiHidden/>
    <w:unhideWhenUsed/>
    <w:rsid w:val="00361EB9"/>
  </w:style>
  <w:style w:type="numbering" w:customStyle="1" w:styleId="88">
    <w:name w:val="Нет списка88"/>
    <w:next w:val="a2"/>
    <w:semiHidden/>
    <w:rsid w:val="00361EB9"/>
  </w:style>
  <w:style w:type="table" w:customStyle="1" w:styleId="328">
    <w:name w:val="Объемная таблица 32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8">
    <w:name w:val="HTA Tabellengitternetz112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8">
    <w:name w:val="Нет списка148"/>
    <w:next w:val="a2"/>
    <w:semiHidden/>
    <w:rsid w:val="00361EB9"/>
  </w:style>
  <w:style w:type="numbering" w:customStyle="1" w:styleId="111111128">
    <w:name w:val="1 / 1.1 / 1.1.1128"/>
    <w:basedOn w:val="a2"/>
    <w:next w:val="111111"/>
    <w:rsid w:val="00361EB9"/>
  </w:style>
  <w:style w:type="numbering" w:customStyle="1" w:styleId="11111138">
    <w:name w:val="1 / 1.1 / 1.1.138"/>
    <w:basedOn w:val="a2"/>
    <w:next w:val="111111"/>
    <w:rsid w:val="00361EB9"/>
  </w:style>
  <w:style w:type="numbering" w:customStyle="1" w:styleId="228">
    <w:name w:val="Нет списка228"/>
    <w:next w:val="a2"/>
    <w:uiPriority w:val="99"/>
    <w:semiHidden/>
    <w:unhideWhenUsed/>
    <w:rsid w:val="00361EB9"/>
  </w:style>
  <w:style w:type="numbering" w:customStyle="1" w:styleId="3280">
    <w:name w:val="Нет списка328"/>
    <w:next w:val="a2"/>
    <w:uiPriority w:val="99"/>
    <w:semiHidden/>
    <w:unhideWhenUsed/>
    <w:rsid w:val="00361EB9"/>
  </w:style>
  <w:style w:type="numbering" w:customStyle="1" w:styleId="428">
    <w:name w:val="Нет списка428"/>
    <w:next w:val="a2"/>
    <w:uiPriority w:val="99"/>
    <w:semiHidden/>
    <w:unhideWhenUsed/>
    <w:rsid w:val="00361EB9"/>
  </w:style>
  <w:style w:type="numbering" w:customStyle="1" w:styleId="1138">
    <w:name w:val="Нет списка1138"/>
    <w:next w:val="a2"/>
    <w:uiPriority w:val="99"/>
    <w:semiHidden/>
    <w:unhideWhenUsed/>
    <w:rsid w:val="00361EB9"/>
  </w:style>
  <w:style w:type="numbering" w:customStyle="1" w:styleId="528">
    <w:name w:val="Нет списка528"/>
    <w:next w:val="a2"/>
    <w:uiPriority w:val="99"/>
    <w:semiHidden/>
    <w:unhideWhenUsed/>
    <w:rsid w:val="00361EB9"/>
  </w:style>
  <w:style w:type="numbering" w:customStyle="1" w:styleId="1228">
    <w:name w:val="Нет списка1228"/>
    <w:next w:val="a2"/>
    <w:uiPriority w:val="99"/>
    <w:semiHidden/>
    <w:unhideWhenUsed/>
    <w:rsid w:val="00361EB9"/>
  </w:style>
  <w:style w:type="numbering" w:customStyle="1" w:styleId="111111138">
    <w:name w:val="1 / 1.1 / 1.1.1138"/>
    <w:basedOn w:val="a2"/>
    <w:next w:val="111111"/>
    <w:rsid w:val="00361EB9"/>
  </w:style>
  <w:style w:type="numbering" w:customStyle="1" w:styleId="11111148">
    <w:name w:val="1 / 1.1 / 1.1.148"/>
    <w:basedOn w:val="a2"/>
    <w:next w:val="111111"/>
    <w:rsid w:val="00361EB9"/>
  </w:style>
  <w:style w:type="numbering" w:customStyle="1" w:styleId="950">
    <w:name w:val="Нет списка95"/>
    <w:next w:val="a2"/>
    <w:uiPriority w:val="99"/>
    <w:semiHidden/>
    <w:unhideWhenUsed/>
    <w:rsid w:val="00361EB9"/>
  </w:style>
  <w:style w:type="numbering" w:customStyle="1" w:styleId="1050">
    <w:name w:val="Нет списка105"/>
    <w:next w:val="a2"/>
    <w:uiPriority w:val="99"/>
    <w:semiHidden/>
    <w:unhideWhenUsed/>
    <w:rsid w:val="00361EB9"/>
  </w:style>
  <w:style w:type="numbering" w:customStyle="1" w:styleId="155">
    <w:name w:val="Нет списка155"/>
    <w:next w:val="a2"/>
    <w:semiHidden/>
    <w:rsid w:val="00361EB9"/>
  </w:style>
  <w:style w:type="table" w:customStyle="1" w:styleId="335">
    <w:name w:val="Объемная таблица 3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5">
    <w:name w:val="HTA Tabellengitternetz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5">
    <w:name w:val="Нет списка1145"/>
    <w:next w:val="a2"/>
    <w:semiHidden/>
    <w:rsid w:val="00361EB9"/>
  </w:style>
  <w:style w:type="numbering" w:customStyle="1" w:styleId="235">
    <w:name w:val="Нет списка235"/>
    <w:next w:val="a2"/>
    <w:uiPriority w:val="99"/>
    <w:semiHidden/>
    <w:unhideWhenUsed/>
    <w:rsid w:val="00361EB9"/>
  </w:style>
  <w:style w:type="numbering" w:customStyle="1" w:styleId="3350">
    <w:name w:val="Нет списка335"/>
    <w:next w:val="a2"/>
    <w:uiPriority w:val="99"/>
    <w:semiHidden/>
    <w:unhideWhenUsed/>
    <w:rsid w:val="00361EB9"/>
  </w:style>
  <w:style w:type="numbering" w:customStyle="1" w:styleId="435">
    <w:name w:val="Нет списка435"/>
    <w:next w:val="a2"/>
    <w:uiPriority w:val="99"/>
    <w:semiHidden/>
    <w:unhideWhenUsed/>
    <w:rsid w:val="00361EB9"/>
  </w:style>
  <w:style w:type="numbering" w:customStyle="1" w:styleId="11115">
    <w:name w:val="Нет списка11115"/>
    <w:next w:val="a2"/>
    <w:uiPriority w:val="99"/>
    <w:semiHidden/>
    <w:unhideWhenUsed/>
    <w:rsid w:val="00361EB9"/>
  </w:style>
  <w:style w:type="numbering" w:customStyle="1" w:styleId="535">
    <w:name w:val="Нет списка535"/>
    <w:next w:val="a2"/>
    <w:uiPriority w:val="99"/>
    <w:semiHidden/>
    <w:unhideWhenUsed/>
    <w:rsid w:val="00361EB9"/>
  </w:style>
  <w:style w:type="numbering" w:customStyle="1" w:styleId="1235">
    <w:name w:val="Нет списка1235"/>
    <w:next w:val="a2"/>
    <w:uiPriority w:val="99"/>
    <w:semiHidden/>
    <w:unhideWhenUsed/>
    <w:rsid w:val="00361EB9"/>
  </w:style>
  <w:style w:type="numbering" w:customStyle="1" w:styleId="615">
    <w:name w:val="Нет списка615"/>
    <w:next w:val="a2"/>
    <w:uiPriority w:val="99"/>
    <w:semiHidden/>
    <w:unhideWhenUsed/>
    <w:rsid w:val="00361EB9"/>
  </w:style>
  <w:style w:type="numbering" w:customStyle="1" w:styleId="715">
    <w:name w:val="Нет списка715"/>
    <w:next w:val="a2"/>
    <w:semiHidden/>
    <w:rsid w:val="00361EB9"/>
  </w:style>
  <w:style w:type="table" w:customStyle="1" w:styleId="3115">
    <w:name w:val="Объемная таблица 31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5">
    <w:name w:val="HTA Tabellengitternetz1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5">
    <w:name w:val="Нет списка1315"/>
    <w:next w:val="a2"/>
    <w:semiHidden/>
    <w:rsid w:val="00361EB9"/>
  </w:style>
  <w:style w:type="numbering" w:customStyle="1" w:styleId="1111111115">
    <w:name w:val="1 / 1.1 / 1.1.11115"/>
    <w:basedOn w:val="a2"/>
    <w:next w:val="111111"/>
    <w:rsid w:val="00361EB9"/>
  </w:style>
  <w:style w:type="numbering" w:customStyle="1" w:styleId="111111215">
    <w:name w:val="1 / 1.1 / 1.1.1215"/>
    <w:basedOn w:val="a2"/>
    <w:next w:val="111111"/>
    <w:rsid w:val="00361EB9"/>
  </w:style>
  <w:style w:type="numbering" w:customStyle="1" w:styleId="2115">
    <w:name w:val="Нет списка2115"/>
    <w:next w:val="a2"/>
    <w:uiPriority w:val="99"/>
    <w:semiHidden/>
    <w:unhideWhenUsed/>
    <w:rsid w:val="00361EB9"/>
  </w:style>
  <w:style w:type="numbering" w:customStyle="1" w:styleId="31150">
    <w:name w:val="Нет списка3115"/>
    <w:next w:val="a2"/>
    <w:uiPriority w:val="99"/>
    <w:semiHidden/>
    <w:unhideWhenUsed/>
    <w:rsid w:val="00361EB9"/>
  </w:style>
  <w:style w:type="numbering" w:customStyle="1" w:styleId="4115">
    <w:name w:val="Нет списка4115"/>
    <w:next w:val="a2"/>
    <w:uiPriority w:val="99"/>
    <w:semiHidden/>
    <w:unhideWhenUsed/>
    <w:rsid w:val="00361EB9"/>
  </w:style>
  <w:style w:type="numbering" w:customStyle="1" w:styleId="11215">
    <w:name w:val="Нет списка11215"/>
    <w:next w:val="a2"/>
    <w:uiPriority w:val="99"/>
    <w:semiHidden/>
    <w:unhideWhenUsed/>
    <w:rsid w:val="00361EB9"/>
  </w:style>
  <w:style w:type="numbering" w:customStyle="1" w:styleId="5115">
    <w:name w:val="Нет списка5115"/>
    <w:next w:val="a2"/>
    <w:uiPriority w:val="99"/>
    <w:semiHidden/>
    <w:unhideWhenUsed/>
    <w:rsid w:val="00361EB9"/>
  </w:style>
  <w:style w:type="numbering" w:customStyle="1" w:styleId="12115">
    <w:name w:val="Нет списка12115"/>
    <w:next w:val="a2"/>
    <w:uiPriority w:val="99"/>
    <w:semiHidden/>
    <w:unhideWhenUsed/>
    <w:rsid w:val="00361EB9"/>
  </w:style>
  <w:style w:type="numbering" w:customStyle="1" w:styleId="815">
    <w:name w:val="Нет списка815"/>
    <w:next w:val="a2"/>
    <w:semiHidden/>
    <w:rsid w:val="00361EB9"/>
  </w:style>
  <w:style w:type="table" w:customStyle="1" w:styleId="3215">
    <w:name w:val="Объемная таблица 32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5">
    <w:name w:val="HTA Tabellengitternetz112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5">
    <w:name w:val="Нет списка1415"/>
    <w:next w:val="a2"/>
    <w:semiHidden/>
    <w:rsid w:val="00361EB9"/>
  </w:style>
  <w:style w:type="numbering" w:customStyle="1" w:styleId="1111111215">
    <w:name w:val="1 / 1.1 / 1.1.11215"/>
    <w:basedOn w:val="a2"/>
    <w:next w:val="111111"/>
    <w:rsid w:val="00361EB9"/>
  </w:style>
  <w:style w:type="numbering" w:customStyle="1" w:styleId="111111315">
    <w:name w:val="1 / 1.1 / 1.1.1315"/>
    <w:basedOn w:val="a2"/>
    <w:next w:val="111111"/>
    <w:rsid w:val="00361EB9"/>
  </w:style>
  <w:style w:type="numbering" w:customStyle="1" w:styleId="2215">
    <w:name w:val="Нет списка2215"/>
    <w:next w:val="a2"/>
    <w:uiPriority w:val="99"/>
    <w:semiHidden/>
    <w:unhideWhenUsed/>
    <w:rsid w:val="00361EB9"/>
  </w:style>
  <w:style w:type="numbering" w:customStyle="1" w:styleId="32150">
    <w:name w:val="Нет списка3215"/>
    <w:next w:val="a2"/>
    <w:uiPriority w:val="99"/>
    <w:semiHidden/>
    <w:unhideWhenUsed/>
    <w:rsid w:val="00361EB9"/>
  </w:style>
  <w:style w:type="numbering" w:customStyle="1" w:styleId="4215">
    <w:name w:val="Нет списка4215"/>
    <w:next w:val="a2"/>
    <w:uiPriority w:val="99"/>
    <w:semiHidden/>
    <w:unhideWhenUsed/>
    <w:rsid w:val="00361EB9"/>
  </w:style>
  <w:style w:type="numbering" w:customStyle="1" w:styleId="11315">
    <w:name w:val="Нет списка11315"/>
    <w:next w:val="a2"/>
    <w:uiPriority w:val="99"/>
    <w:semiHidden/>
    <w:unhideWhenUsed/>
    <w:rsid w:val="00361EB9"/>
  </w:style>
  <w:style w:type="numbering" w:customStyle="1" w:styleId="5215">
    <w:name w:val="Нет списка5215"/>
    <w:next w:val="a2"/>
    <w:uiPriority w:val="99"/>
    <w:semiHidden/>
    <w:unhideWhenUsed/>
    <w:rsid w:val="00361EB9"/>
  </w:style>
  <w:style w:type="numbering" w:customStyle="1" w:styleId="12215">
    <w:name w:val="Нет списка12215"/>
    <w:next w:val="a2"/>
    <w:uiPriority w:val="99"/>
    <w:semiHidden/>
    <w:unhideWhenUsed/>
    <w:rsid w:val="00361EB9"/>
  </w:style>
  <w:style w:type="numbering" w:customStyle="1" w:styleId="1111111315">
    <w:name w:val="1 / 1.1 / 1.1.11315"/>
    <w:basedOn w:val="a2"/>
    <w:next w:val="111111"/>
    <w:rsid w:val="00361EB9"/>
  </w:style>
  <w:style w:type="numbering" w:customStyle="1" w:styleId="111111415">
    <w:name w:val="1 / 1.1 / 1.1.1415"/>
    <w:basedOn w:val="a2"/>
    <w:next w:val="111111"/>
    <w:rsid w:val="00361EB9"/>
  </w:style>
  <w:style w:type="numbering" w:customStyle="1" w:styleId="165">
    <w:name w:val="Нет списка165"/>
    <w:next w:val="a2"/>
    <w:uiPriority w:val="99"/>
    <w:semiHidden/>
    <w:unhideWhenUsed/>
    <w:rsid w:val="00361EB9"/>
  </w:style>
  <w:style w:type="numbering" w:customStyle="1" w:styleId="175">
    <w:name w:val="Нет списка175"/>
    <w:next w:val="a2"/>
    <w:semiHidden/>
    <w:rsid w:val="00361EB9"/>
  </w:style>
  <w:style w:type="table" w:customStyle="1" w:styleId="345">
    <w:name w:val="Объемная таблица 34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5">
    <w:name w:val="HTA Tabellengitternetz114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5">
    <w:name w:val="Нет списка1155"/>
    <w:next w:val="a2"/>
    <w:semiHidden/>
    <w:rsid w:val="00361EB9"/>
  </w:style>
  <w:style w:type="numbering" w:customStyle="1" w:styleId="245">
    <w:name w:val="Нет списка245"/>
    <w:next w:val="a2"/>
    <w:uiPriority w:val="99"/>
    <w:semiHidden/>
    <w:unhideWhenUsed/>
    <w:rsid w:val="00361EB9"/>
  </w:style>
  <w:style w:type="numbering" w:customStyle="1" w:styleId="3450">
    <w:name w:val="Нет списка345"/>
    <w:next w:val="a2"/>
    <w:uiPriority w:val="99"/>
    <w:semiHidden/>
    <w:unhideWhenUsed/>
    <w:rsid w:val="00361EB9"/>
  </w:style>
  <w:style w:type="numbering" w:customStyle="1" w:styleId="445">
    <w:name w:val="Нет списка445"/>
    <w:next w:val="a2"/>
    <w:uiPriority w:val="99"/>
    <w:semiHidden/>
    <w:unhideWhenUsed/>
    <w:rsid w:val="00361EB9"/>
  </w:style>
  <w:style w:type="numbering" w:customStyle="1" w:styleId="11125">
    <w:name w:val="Нет списка11125"/>
    <w:next w:val="a2"/>
    <w:uiPriority w:val="99"/>
    <w:semiHidden/>
    <w:unhideWhenUsed/>
    <w:rsid w:val="00361EB9"/>
  </w:style>
  <w:style w:type="numbering" w:customStyle="1" w:styleId="545">
    <w:name w:val="Нет списка545"/>
    <w:next w:val="a2"/>
    <w:uiPriority w:val="99"/>
    <w:semiHidden/>
    <w:unhideWhenUsed/>
    <w:rsid w:val="00361EB9"/>
  </w:style>
  <w:style w:type="numbering" w:customStyle="1" w:styleId="1245">
    <w:name w:val="Нет списка1245"/>
    <w:next w:val="a2"/>
    <w:uiPriority w:val="99"/>
    <w:semiHidden/>
    <w:unhideWhenUsed/>
    <w:rsid w:val="00361EB9"/>
  </w:style>
  <w:style w:type="numbering" w:customStyle="1" w:styleId="625">
    <w:name w:val="Нет списка625"/>
    <w:next w:val="a2"/>
    <w:uiPriority w:val="99"/>
    <w:semiHidden/>
    <w:unhideWhenUsed/>
    <w:rsid w:val="00361EB9"/>
  </w:style>
  <w:style w:type="numbering" w:customStyle="1" w:styleId="725">
    <w:name w:val="Нет списка725"/>
    <w:next w:val="a2"/>
    <w:semiHidden/>
    <w:rsid w:val="00361EB9"/>
  </w:style>
  <w:style w:type="table" w:customStyle="1" w:styleId="3125">
    <w:name w:val="Объемная таблица 31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5">
    <w:name w:val="HTA Tabellengitternetz1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5">
    <w:name w:val="Нет списка1325"/>
    <w:next w:val="a2"/>
    <w:semiHidden/>
    <w:rsid w:val="00361EB9"/>
  </w:style>
  <w:style w:type="numbering" w:customStyle="1" w:styleId="1111111125">
    <w:name w:val="1 / 1.1 / 1.1.11125"/>
    <w:basedOn w:val="a2"/>
    <w:next w:val="111111"/>
    <w:rsid w:val="00361EB9"/>
  </w:style>
  <w:style w:type="numbering" w:customStyle="1" w:styleId="111111225">
    <w:name w:val="1 / 1.1 / 1.1.1225"/>
    <w:basedOn w:val="a2"/>
    <w:next w:val="111111"/>
    <w:rsid w:val="00361EB9"/>
  </w:style>
  <w:style w:type="numbering" w:customStyle="1" w:styleId="2125">
    <w:name w:val="Нет списка2125"/>
    <w:next w:val="a2"/>
    <w:uiPriority w:val="99"/>
    <w:semiHidden/>
    <w:unhideWhenUsed/>
    <w:rsid w:val="00361EB9"/>
  </w:style>
  <w:style w:type="numbering" w:customStyle="1" w:styleId="31250">
    <w:name w:val="Нет списка3125"/>
    <w:next w:val="a2"/>
    <w:uiPriority w:val="99"/>
    <w:semiHidden/>
    <w:unhideWhenUsed/>
    <w:rsid w:val="00361EB9"/>
  </w:style>
  <w:style w:type="numbering" w:customStyle="1" w:styleId="4125">
    <w:name w:val="Нет списка4125"/>
    <w:next w:val="a2"/>
    <w:uiPriority w:val="99"/>
    <w:semiHidden/>
    <w:unhideWhenUsed/>
    <w:rsid w:val="00361EB9"/>
  </w:style>
  <w:style w:type="numbering" w:customStyle="1" w:styleId="11225">
    <w:name w:val="Нет списка11225"/>
    <w:next w:val="a2"/>
    <w:uiPriority w:val="99"/>
    <w:semiHidden/>
    <w:unhideWhenUsed/>
    <w:rsid w:val="00361EB9"/>
  </w:style>
  <w:style w:type="numbering" w:customStyle="1" w:styleId="5125">
    <w:name w:val="Нет списка5125"/>
    <w:next w:val="a2"/>
    <w:uiPriority w:val="99"/>
    <w:semiHidden/>
    <w:unhideWhenUsed/>
    <w:rsid w:val="00361EB9"/>
  </w:style>
  <w:style w:type="numbering" w:customStyle="1" w:styleId="12125">
    <w:name w:val="Нет списка12125"/>
    <w:next w:val="a2"/>
    <w:uiPriority w:val="99"/>
    <w:semiHidden/>
    <w:unhideWhenUsed/>
    <w:rsid w:val="00361EB9"/>
  </w:style>
  <w:style w:type="numbering" w:customStyle="1" w:styleId="825">
    <w:name w:val="Нет списка825"/>
    <w:next w:val="a2"/>
    <w:semiHidden/>
    <w:rsid w:val="00361EB9"/>
  </w:style>
  <w:style w:type="table" w:customStyle="1" w:styleId="3225">
    <w:name w:val="Объемная таблица 32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5">
    <w:name w:val="HTA Tabellengitternetz112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5">
    <w:name w:val="Нет списка1425"/>
    <w:next w:val="a2"/>
    <w:semiHidden/>
    <w:rsid w:val="00361EB9"/>
  </w:style>
  <w:style w:type="numbering" w:customStyle="1" w:styleId="1111111225">
    <w:name w:val="1 / 1.1 / 1.1.11225"/>
    <w:basedOn w:val="a2"/>
    <w:next w:val="111111"/>
    <w:rsid w:val="00361EB9"/>
  </w:style>
  <w:style w:type="numbering" w:customStyle="1" w:styleId="111111325">
    <w:name w:val="1 / 1.1 / 1.1.1325"/>
    <w:basedOn w:val="a2"/>
    <w:next w:val="111111"/>
    <w:rsid w:val="00361EB9"/>
  </w:style>
  <w:style w:type="numbering" w:customStyle="1" w:styleId="2225">
    <w:name w:val="Нет списка2225"/>
    <w:next w:val="a2"/>
    <w:uiPriority w:val="99"/>
    <w:semiHidden/>
    <w:unhideWhenUsed/>
    <w:rsid w:val="00361EB9"/>
  </w:style>
  <w:style w:type="numbering" w:customStyle="1" w:styleId="32250">
    <w:name w:val="Нет списка3225"/>
    <w:next w:val="a2"/>
    <w:uiPriority w:val="99"/>
    <w:semiHidden/>
    <w:unhideWhenUsed/>
    <w:rsid w:val="00361EB9"/>
  </w:style>
  <w:style w:type="numbering" w:customStyle="1" w:styleId="4225">
    <w:name w:val="Нет списка4225"/>
    <w:next w:val="a2"/>
    <w:uiPriority w:val="99"/>
    <w:semiHidden/>
    <w:unhideWhenUsed/>
    <w:rsid w:val="00361EB9"/>
  </w:style>
  <w:style w:type="numbering" w:customStyle="1" w:styleId="11325">
    <w:name w:val="Нет списка11325"/>
    <w:next w:val="a2"/>
    <w:uiPriority w:val="99"/>
    <w:semiHidden/>
    <w:unhideWhenUsed/>
    <w:rsid w:val="00361EB9"/>
  </w:style>
  <w:style w:type="numbering" w:customStyle="1" w:styleId="5225">
    <w:name w:val="Нет списка5225"/>
    <w:next w:val="a2"/>
    <w:uiPriority w:val="99"/>
    <w:semiHidden/>
    <w:unhideWhenUsed/>
    <w:rsid w:val="00361EB9"/>
  </w:style>
  <w:style w:type="numbering" w:customStyle="1" w:styleId="12225">
    <w:name w:val="Нет списка12225"/>
    <w:next w:val="a2"/>
    <w:uiPriority w:val="99"/>
    <w:semiHidden/>
    <w:unhideWhenUsed/>
    <w:rsid w:val="00361EB9"/>
  </w:style>
  <w:style w:type="numbering" w:customStyle="1" w:styleId="1111111325">
    <w:name w:val="1 / 1.1 / 1.1.11325"/>
    <w:basedOn w:val="a2"/>
    <w:next w:val="111111"/>
    <w:rsid w:val="00361EB9"/>
  </w:style>
  <w:style w:type="numbering" w:customStyle="1" w:styleId="111111425">
    <w:name w:val="1 / 1.1 / 1.1.1425"/>
    <w:basedOn w:val="a2"/>
    <w:next w:val="111111"/>
    <w:rsid w:val="00361EB9"/>
  </w:style>
  <w:style w:type="numbering" w:customStyle="1" w:styleId="185">
    <w:name w:val="Нет списка185"/>
    <w:next w:val="a2"/>
    <w:uiPriority w:val="99"/>
    <w:semiHidden/>
    <w:unhideWhenUsed/>
    <w:rsid w:val="00361EB9"/>
  </w:style>
  <w:style w:type="numbering" w:customStyle="1" w:styleId="195">
    <w:name w:val="Нет списка195"/>
    <w:next w:val="a2"/>
    <w:semiHidden/>
    <w:rsid w:val="00361EB9"/>
  </w:style>
  <w:style w:type="table" w:customStyle="1" w:styleId="355">
    <w:name w:val="Объемная таблица 35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5">
    <w:name w:val="HTA Tabellengitternetz115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5">
    <w:name w:val="Нет списка1165"/>
    <w:next w:val="a2"/>
    <w:semiHidden/>
    <w:rsid w:val="00361EB9"/>
  </w:style>
  <w:style w:type="numbering" w:customStyle="1" w:styleId="255">
    <w:name w:val="Нет списка255"/>
    <w:next w:val="a2"/>
    <w:uiPriority w:val="99"/>
    <w:semiHidden/>
    <w:unhideWhenUsed/>
    <w:rsid w:val="00361EB9"/>
  </w:style>
  <w:style w:type="numbering" w:customStyle="1" w:styleId="3550">
    <w:name w:val="Нет списка355"/>
    <w:next w:val="a2"/>
    <w:uiPriority w:val="99"/>
    <w:semiHidden/>
    <w:unhideWhenUsed/>
    <w:rsid w:val="00361EB9"/>
  </w:style>
  <w:style w:type="numbering" w:customStyle="1" w:styleId="455">
    <w:name w:val="Нет списка455"/>
    <w:next w:val="a2"/>
    <w:uiPriority w:val="99"/>
    <w:semiHidden/>
    <w:unhideWhenUsed/>
    <w:rsid w:val="00361EB9"/>
  </w:style>
  <w:style w:type="numbering" w:customStyle="1" w:styleId="11135">
    <w:name w:val="Нет списка11135"/>
    <w:next w:val="a2"/>
    <w:uiPriority w:val="99"/>
    <w:semiHidden/>
    <w:unhideWhenUsed/>
    <w:rsid w:val="00361EB9"/>
  </w:style>
  <w:style w:type="numbering" w:customStyle="1" w:styleId="555">
    <w:name w:val="Нет списка555"/>
    <w:next w:val="a2"/>
    <w:uiPriority w:val="99"/>
    <w:semiHidden/>
    <w:unhideWhenUsed/>
    <w:rsid w:val="00361EB9"/>
  </w:style>
  <w:style w:type="numbering" w:customStyle="1" w:styleId="1255">
    <w:name w:val="Нет списка1255"/>
    <w:next w:val="a2"/>
    <w:uiPriority w:val="99"/>
    <w:semiHidden/>
    <w:unhideWhenUsed/>
    <w:rsid w:val="00361EB9"/>
  </w:style>
  <w:style w:type="numbering" w:customStyle="1" w:styleId="635">
    <w:name w:val="Нет списка635"/>
    <w:next w:val="a2"/>
    <w:uiPriority w:val="99"/>
    <w:semiHidden/>
    <w:unhideWhenUsed/>
    <w:rsid w:val="00361EB9"/>
  </w:style>
  <w:style w:type="numbering" w:customStyle="1" w:styleId="735">
    <w:name w:val="Нет списка735"/>
    <w:next w:val="a2"/>
    <w:semiHidden/>
    <w:rsid w:val="00361EB9"/>
  </w:style>
  <w:style w:type="table" w:customStyle="1" w:styleId="3135">
    <w:name w:val="Объемная таблица 31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5">
    <w:name w:val="HTA Tabellengitternetz1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5">
    <w:name w:val="Нет списка1335"/>
    <w:next w:val="a2"/>
    <w:semiHidden/>
    <w:rsid w:val="00361EB9"/>
  </w:style>
  <w:style w:type="numbering" w:customStyle="1" w:styleId="1111111135">
    <w:name w:val="1 / 1.1 / 1.1.11135"/>
    <w:basedOn w:val="a2"/>
    <w:next w:val="111111"/>
    <w:rsid w:val="00361EB9"/>
  </w:style>
  <w:style w:type="numbering" w:customStyle="1" w:styleId="111111235">
    <w:name w:val="1 / 1.1 / 1.1.1235"/>
    <w:basedOn w:val="a2"/>
    <w:next w:val="111111"/>
    <w:rsid w:val="00361EB9"/>
  </w:style>
  <w:style w:type="numbering" w:customStyle="1" w:styleId="2135">
    <w:name w:val="Нет списка2135"/>
    <w:next w:val="a2"/>
    <w:uiPriority w:val="99"/>
    <w:semiHidden/>
    <w:unhideWhenUsed/>
    <w:rsid w:val="00361EB9"/>
  </w:style>
  <w:style w:type="numbering" w:customStyle="1" w:styleId="31350">
    <w:name w:val="Нет списка3135"/>
    <w:next w:val="a2"/>
    <w:uiPriority w:val="99"/>
    <w:semiHidden/>
    <w:unhideWhenUsed/>
    <w:rsid w:val="00361EB9"/>
  </w:style>
  <w:style w:type="numbering" w:customStyle="1" w:styleId="4135">
    <w:name w:val="Нет списка4135"/>
    <w:next w:val="a2"/>
    <w:uiPriority w:val="99"/>
    <w:semiHidden/>
    <w:unhideWhenUsed/>
    <w:rsid w:val="00361EB9"/>
  </w:style>
  <w:style w:type="numbering" w:customStyle="1" w:styleId="11235">
    <w:name w:val="Нет списка11235"/>
    <w:next w:val="a2"/>
    <w:uiPriority w:val="99"/>
    <w:semiHidden/>
    <w:unhideWhenUsed/>
    <w:rsid w:val="00361EB9"/>
  </w:style>
  <w:style w:type="numbering" w:customStyle="1" w:styleId="5135">
    <w:name w:val="Нет списка5135"/>
    <w:next w:val="a2"/>
    <w:uiPriority w:val="99"/>
    <w:semiHidden/>
    <w:unhideWhenUsed/>
    <w:rsid w:val="00361EB9"/>
  </w:style>
  <w:style w:type="numbering" w:customStyle="1" w:styleId="12135">
    <w:name w:val="Нет списка12135"/>
    <w:next w:val="a2"/>
    <w:uiPriority w:val="99"/>
    <w:semiHidden/>
    <w:unhideWhenUsed/>
    <w:rsid w:val="00361EB9"/>
  </w:style>
  <w:style w:type="numbering" w:customStyle="1" w:styleId="835">
    <w:name w:val="Нет списка835"/>
    <w:next w:val="a2"/>
    <w:semiHidden/>
    <w:rsid w:val="00361EB9"/>
  </w:style>
  <w:style w:type="table" w:customStyle="1" w:styleId="3235">
    <w:name w:val="Объемная таблица 32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5">
    <w:name w:val="HTA Tabellengitternetz112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5">
    <w:name w:val="Нет списка1435"/>
    <w:next w:val="a2"/>
    <w:semiHidden/>
    <w:rsid w:val="00361EB9"/>
  </w:style>
  <w:style w:type="numbering" w:customStyle="1" w:styleId="1111111235">
    <w:name w:val="1 / 1.1 / 1.1.11235"/>
    <w:basedOn w:val="a2"/>
    <w:next w:val="111111"/>
    <w:rsid w:val="00361EB9"/>
  </w:style>
  <w:style w:type="numbering" w:customStyle="1" w:styleId="111111335">
    <w:name w:val="1 / 1.1 / 1.1.1335"/>
    <w:basedOn w:val="a2"/>
    <w:next w:val="111111"/>
    <w:rsid w:val="00361EB9"/>
  </w:style>
  <w:style w:type="numbering" w:customStyle="1" w:styleId="2235">
    <w:name w:val="Нет списка2235"/>
    <w:next w:val="a2"/>
    <w:uiPriority w:val="99"/>
    <w:semiHidden/>
    <w:unhideWhenUsed/>
    <w:rsid w:val="00361EB9"/>
  </w:style>
  <w:style w:type="numbering" w:customStyle="1" w:styleId="32350">
    <w:name w:val="Нет списка3235"/>
    <w:next w:val="a2"/>
    <w:uiPriority w:val="99"/>
    <w:semiHidden/>
    <w:unhideWhenUsed/>
    <w:rsid w:val="00361EB9"/>
  </w:style>
  <w:style w:type="numbering" w:customStyle="1" w:styleId="4235">
    <w:name w:val="Нет списка4235"/>
    <w:next w:val="a2"/>
    <w:uiPriority w:val="99"/>
    <w:semiHidden/>
    <w:unhideWhenUsed/>
    <w:rsid w:val="00361EB9"/>
  </w:style>
  <w:style w:type="numbering" w:customStyle="1" w:styleId="11335">
    <w:name w:val="Нет списка11335"/>
    <w:next w:val="a2"/>
    <w:uiPriority w:val="99"/>
    <w:semiHidden/>
    <w:unhideWhenUsed/>
    <w:rsid w:val="00361EB9"/>
  </w:style>
  <w:style w:type="numbering" w:customStyle="1" w:styleId="5235">
    <w:name w:val="Нет списка5235"/>
    <w:next w:val="a2"/>
    <w:uiPriority w:val="99"/>
    <w:semiHidden/>
    <w:unhideWhenUsed/>
    <w:rsid w:val="00361EB9"/>
  </w:style>
  <w:style w:type="numbering" w:customStyle="1" w:styleId="12235">
    <w:name w:val="Нет списка12235"/>
    <w:next w:val="a2"/>
    <w:uiPriority w:val="99"/>
    <w:semiHidden/>
    <w:unhideWhenUsed/>
    <w:rsid w:val="00361EB9"/>
  </w:style>
  <w:style w:type="numbering" w:customStyle="1" w:styleId="1111111335">
    <w:name w:val="1 / 1.1 / 1.1.11335"/>
    <w:basedOn w:val="a2"/>
    <w:next w:val="111111"/>
    <w:rsid w:val="00361EB9"/>
  </w:style>
  <w:style w:type="numbering" w:customStyle="1" w:styleId="111111435">
    <w:name w:val="1 / 1.1 / 1.1.1435"/>
    <w:basedOn w:val="a2"/>
    <w:next w:val="111111"/>
    <w:rsid w:val="00361EB9"/>
  </w:style>
  <w:style w:type="numbering" w:customStyle="1" w:styleId="202">
    <w:name w:val="Нет списка202"/>
    <w:next w:val="a2"/>
    <w:uiPriority w:val="99"/>
    <w:semiHidden/>
    <w:unhideWhenUsed/>
    <w:rsid w:val="00361EB9"/>
  </w:style>
  <w:style w:type="numbering" w:customStyle="1" w:styleId="11020">
    <w:name w:val="Нет списка1102"/>
    <w:next w:val="a2"/>
    <w:semiHidden/>
    <w:rsid w:val="00361EB9"/>
  </w:style>
  <w:style w:type="table" w:customStyle="1" w:styleId="3620">
    <w:name w:val="Объемная таблица 3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2">
    <w:name w:val="HTA Tabellengitternetz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2">
    <w:name w:val="Нет списка1172"/>
    <w:next w:val="a2"/>
    <w:semiHidden/>
    <w:rsid w:val="00361EB9"/>
  </w:style>
  <w:style w:type="numbering" w:customStyle="1" w:styleId="262">
    <w:name w:val="Нет списка262"/>
    <w:next w:val="a2"/>
    <w:uiPriority w:val="99"/>
    <w:semiHidden/>
    <w:unhideWhenUsed/>
    <w:rsid w:val="00361EB9"/>
  </w:style>
  <w:style w:type="numbering" w:customStyle="1" w:styleId="3621">
    <w:name w:val="Нет списка362"/>
    <w:next w:val="a2"/>
    <w:uiPriority w:val="99"/>
    <w:semiHidden/>
    <w:unhideWhenUsed/>
    <w:rsid w:val="00361EB9"/>
  </w:style>
  <w:style w:type="numbering" w:customStyle="1" w:styleId="462">
    <w:name w:val="Нет списка462"/>
    <w:next w:val="a2"/>
    <w:uiPriority w:val="99"/>
    <w:semiHidden/>
    <w:unhideWhenUsed/>
    <w:rsid w:val="00361EB9"/>
  </w:style>
  <w:style w:type="numbering" w:customStyle="1" w:styleId="11142">
    <w:name w:val="Нет списка11142"/>
    <w:next w:val="a2"/>
    <w:uiPriority w:val="99"/>
    <w:semiHidden/>
    <w:unhideWhenUsed/>
    <w:rsid w:val="00361EB9"/>
  </w:style>
  <w:style w:type="numbering" w:customStyle="1" w:styleId="562">
    <w:name w:val="Нет списка562"/>
    <w:next w:val="a2"/>
    <w:uiPriority w:val="99"/>
    <w:semiHidden/>
    <w:unhideWhenUsed/>
    <w:rsid w:val="00361EB9"/>
  </w:style>
  <w:style w:type="numbering" w:customStyle="1" w:styleId="1262">
    <w:name w:val="Нет списка1262"/>
    <w:next w:val="a2"/>
    <w:uiPriority w:val="99"/>
    <w:semiHidden/>
    <w:unhideWhenUsed/>
    <w:rsid w:val="00361EB9"/>
  </w:style>
  <w:style w:type="numbering" w:customStyle="1" w:styleId="642">
    <w:name w:val="Нет списка642"/>
    <w:next w:val="a2"/>
    <w:uiPriority w:val="99"/>
    <w:semiHidden/>
    <w:unhideWhenUsed/>
    <w:rsid w:val="00361EB9"/>
  </w:style>
  <w:style w:type="numbering" w:customStyle="1" w:styleId="742">
    <w:name w:val="Нет списка742"/>
    <w:next w:val="a2"/>
    <w:semiHidden/>
    <w:rsid w:val="00361EB9"/>
  </w:style>
  <w:style w:type="table" w:customStyle="1" w:styleId="3142">
    <w:name w:val="Объемная таблица 3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2">
    <w:name w:val="HTA Tabellengitternetz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2">
    <w:name w:val="Нет списка1342"/>
    <w:next w:val="a2"/>
    <w:semiHidden/>
    <w:rsid w:val="00361EB9"/>
  </w:style>
  <w:style w:type="numbering" w:customStyle="1" w:styleId="1111111142">
    <w:name w:val="1 / 1.1 / 1.1.11142"/>
    <w:basedOn w:val="a2"/>
    <w:next w:val="111111"/>
    <w:rsid w:val="00361EB9"/>
  </w:style>
  <w:style w:type="numbering" w:customStyle="1" w:styleId="111111242">
    <w:name w:val="1 / 1.1 / 1.1.1242"/>
    <w:basedOn w:val="a2"/>
    <w:next w:val="111111"/>
    <w:rsid w:val="00361EB9"/>
  </w:style>
  <w:style w:type="numbering" w:customStyle="1" w:styleId="2142">
    <w:name w:val="Нет списка2142"/>
    <w:next w:val="a2"/>
    <w:uiPriority w:val="99"/>
    <w:semiHidden/>
    <w:unhideWhenUsed/>
    <w:rsid w:val="00361EB9"/>
  </w:style>
  <w:style w:type="numbering" w:customStyle="1" w:styleId="31420">
    <w:name w:val="Нет списка3142"/>
    <w:next w:val="a2"/>
    <w:uiPriority w:val="99"/>
    <w:semiHidden/>
    <w:unhideWhenUsed/>
    <w:rsid w:val="00361EB9"/>
  </w:style>
  <w:style w:type="numbering" w:customStyle="1" w:styleId="4142">
    <w:name w:val="Нет списка4142"/>
    <w:next w:val="a2"/>
    <w:uiPriority w:val="99"/>
    <w:semiHidden/>
    <w:unhideWhenUsed/>
    <w:rsid w:val="00361EB9"/>
  </w:style>
  <w:style w:type="numbering" w:customStyle="1" w:styleId="11242">
    <w:name w:val="Нет списка11242"/>
    <w:next w:val="a2"/>
    <w:uiPriority w:val="99"/>
    <w:semiHidden/>
    <w:unhideWhenUsed/>
    <w:rsid w:val="00361EB9"/>
  </w:style>
  <w:style w:type="numbering" w:customStyle="1" w:styleId="5142">
    <w:name w:val="Нет списка5142"/>
    <w:next w:val="a2"/>
    <w:uiPriority w:val="99"/>
    <w:semiHidden/>
    <w:unhideWhenUsed/>
    <w:rsid w:val="00361EB9"/>
  </w:style>
  <w:style w:type="numbering" w:customStyle="1" w:styleId="12142">
    <w:name w:val="Нет списка12142"/>
    <w:next w:val="a2"/>
    <w:uiPriority w:val="99"/>
    <w:semiHidden/>
    <w:unhideWhenUsed/>
    <w:rsid w:val="00361EB9"/>
  </w:style>
  <w:style w:type="numbering" w:customStyle="1" w:styleId="842">
    <w:name w:val="Нет списка842"/>
    <w:next w:val="a2"/>
    <w:semiHidden/>
    <w:rsid w:val="00361EB9"/>
  </w:style>
  <w:style w:type="table" w:customStyle="1" w:styleId="3242">
    <w:name w:val="Объемная таблица 3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2">
    <w:name w:val="HTA Tabellengitternetz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2">
    <w:name w:val="Нет списка1442"/>
    <w:next w:val="a2"/>
    <w:semiHidden/>
    <w:rsid w:val="00361EB9"/>
  </w:style>
  <w:style w:type="numbering" w:customStyle="1" w:styleId="1111111242">
    <w:name w:val="1 / 1.1 / 1.1.11242"/>
    <w:basedOn w:val="a2"/>
    <w:next w:val="111111"/>
    <w:rsid w:val="00361EB9"/>
  </w:style>
  <w:style w:type="numbering" w:customStyle="1" w:styleId="111111342">
    <w:name w:val="1 / 1.1 / 1.1.1342"/>
    <w:basedOn w:val="a2"/>
    <w:next w:val="111111"/>
    <w:rsid w:val="00361EB9"/>
  </w:style>
  <w:style w:type="numbering" w:customStyle="1" w:styleId="2242">
    <w:name w:val="Нет списка2242"/>
    <w:next w:val="a2"/>
    <w:uiPriority w:val="99"/>
    <w:semiHidden/>
    <w:unhideWhenUsed/>
    <w:rsid w:val="00361EB9"/>
  </w:style>
  <w:style w:type="numbering" w:customStyle="1" w:styleId="32420">
    <w:name w:val="Нет списка3242"/>
    <w:next w:val="a2"/>
    <w:uiPriority w:val="99"/>
    <w:semiHidden/>
    <w:unhideWhenUsed/>
    <w:rsid w:val="00361EB9"/>
  </w:style>
  <w:style w:type="numbering" w:customStyle="1" w:styleId="4242">
    <w:name w:val="Нет списка4242"/>
    <w:next w:val="a2"/>
    <w:uiPriority w:val="99"/>
    <w:semiHidden/>
    <w:unhideWhenUsed/>
    <w:rsid w:val="00361EB9"/>
  </w:style>
  <w:style w:type="numbering" w:customStyle="1" w:styleId="11342">
    <w:name w:val="Нет списка11342"/>
    <w:next w:val="a2"/>
    <w:uiPriority w:val="99"/>
    <w:semiHidden/>
    <w:unhideWhenUsed/>
    <w:rsid w:val="00361EB9"/>
  </w:style>
  <w:style w:type="numbering" w:customStyle="1" w:styleId="5242">
    <w:name w:val="Нет списка5242"/>
    <w:next w:val="a2"/>
    <w:uiPriority w:val="99"/>
    <w:semiHidden/>
    <w:unhideWhenUsed/>
    <w:rsid w:val="00361EB9"/>
  </w:style>
  <w:style w:type="numbering" w:customStyle="1" w:styleId="12242">
    <w:name w:val="Нет списка12242"/>
    <w:next w:val="a2"/>
    <w:uiPriority w:val="99"/>
    <w:semiHidden/>
    <w:unhideWhenUsed/>
    <w:rsid w:val="00361EB9"/>
  </w:style>
  <w:style w:type="numbering" w:customStyle="1" w:styleId="1111111342">
    <w:name w:val="1 / 1.1 / 1.1.11342"/>
    <w:basedOn w:val="a2"/>
    <w:next w:val="111111"/>
    <w:rsid w:val="00361EB9"/>
  </w:style>
  <w:style w:type="numbering" w:customStyle="1" w:styleId="111111442">
    <w:name w:val="1 / 1.1 / 1.1.1442"/>
    <w:basedOn w:val="a2"/>
    <w:next w:val="111111"/>
    <w:rsid w:val="00361EB9"/>
  </w:style>
  <w:style w:type="numbering" w:customStyle="1" w:styleId="912">
    <w:name w:val="Нет списка912"/>
    <w:next w:val="a2"/>
    <w:uiPriority w:val="99"/>
    <w:semiHidden/>
    <w:unhideWhenUsed/>
    <w:rsid w:val="00361EB9"/>
  </w:style>
  <w:style w:type="numbering" w:customStyle="1" w:styleId="1012">
    <w:name w:val="Нет списка1012"/>
    <w:next w:val="a2"/>
    <w:uiPriority w:val="99"/>
    <w:semiHidden/>
    <w:unhideWhenUsed/>
    <w:rsid w:val="00361EB9"/>
  </w:style>
  <w:style w:type="numbering" w:customStyle="1" w:styleId="1512">
    <w:name w:val="Нет списка1512"/>
    <w:next w:val="a2"/>
    <w:semiHidden/>
    <w:rsid w:val="00361EB9"/>
  </w:style>
  <w:style w:type="table" w:customStyle="1" w:styleId="3312">
    <w:name w:val="Объемная таблица 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2">
    <w:name w:val="HTA Tabellengitternetz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2">
    <w:name w:val="Нет списка11412"/>
    <w:next w:val="a2"/>
    <w:semiHidden/>
    <w:rsid w:val="00361EB9"/>
  </w:style>
  <w:style w:type="numbering" w:customStyle="1" w:styleId="2312">
    <w:name w:val="Нет списка2312"/>
    <w:next w:val="a2"/>
    <w:uiPriority w:val="99"/>
    <w:semiHidden/>
    <w:unhideWhenUsed/>
    <w:rsid w:val="00361EB9"/>
  </w:style>
  <w:style w:type="numbering" w:customStyle="1" w:styleId="33120">
    <w:name w:val="Нет списка3312"/>
    <w:next w:val="a2"/>
    <w:uiPriority w:val="99"/>
    <w:semiHidden/>
    <w:unhideWhenUsed/>
    <w:rsid w:val="00361EB9"/>
  </w:style>
  <w:style w:type="numbering" w:customStyle="1" w:styleId="4312">
    <w:name w:val="Нет списка4312"/>
    <w:next w:val="a2"/>
    <w:uiPriority w:val="99"/>
    <w:semiHidden/>
    <w:unhideWhenUsed/>
    <w:rsid w:val="00361EB9"/>
  </w:style>
  <w:style w:type="numbering" w:customStyle="1" w:styleId="111112">
    <w:name w:val="Нет списка111112"/>
    <w:next w:val="a2"/>
    <w:uiPriority w:val="99"/>
    <w:semiHidden/>
    <w:unhideWhenUsed/>
    <w:rsid w:val="00361EB9"/>
  </w:style>
  <w:style w:type="numbering" w:customStyle="1" w:styleId="5312">
    <w:name w:val="Нет списка5312"/>
    <w:next w:val="a2"/>
    <w:uiPriority w:val="99"/>
    <w:semiHidden/>
    <w:unhideWhenUsed/>
    <w:rsid w:val="00361EB9"/>
  </w:style>
  <w:style w:type="numbering" w:customStyle="1" w:styleId="12312">
    <w:name w:val="Нет списка12312"/>
    <w:next w:val="a2"/>
    <w:uiPriority w:val="99"/>
    <w:semiHidden/>
    <w:unhideWhenUsed/>
    <w:rsid w:val="00361EB9"/>
  </w:style>
  <w:style w:type="numbering" w:customStyle="1" w:styleId="6112">
    <w:name w:val="Нет списка6112"/>
    <w:next w:val="a2"/>
    <w:uiPriority w:val="99"/>
    <w:semiHidden/>
    <w:unhideWhenUsed/>
    <w:rsid w:val="00361EB9"/>
  </w:style>
  <w:style w:type="numbering" w:customStyle="1" w:styleId="7112">
    <w:name w:val="Нет списка7112"/>
    <w:next w:val="a2"/>
    <w:semiHidden/>
    <w:rsid w:val="00361EB9"/>
  </w:style>
  <w:style w:type="table" w:customStyle="1" w:styleId="31112">
    <w:name w:val="Объемная таблица 3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2">
    <w:name w:val="HTA Tabellengitternetz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2"/>
    <w:next w:val="a2"/>
    <w:semiHidden/>
    <w:rsid w:val="00361EB9"/>
  </w:style>
  <w:style w:type="numbering" w:customStyle="1" w:styleId="11111111112">
    <w:name w:val="1 / 1.1 / 1.1.111112"/>
    <w:basedOn w:val="a2"/>
    <w:next w:val="111111"/>
    <w:rsid w:val="00361EB9"/>
  </w:style>
  <w:style w:type="numbering" w:customStyle="1" w:styleId="1111112112">
    <w:name w:val="1 / 1.1 / 1.1.12112"/>
    <w:basedOn w:val="a2"/>
    <w:next w:val="111111"/>
    <w:rsid w:val="00361EB9"/>
  </w:style>
  <w:style w:type="numbering" w:customStyle="1" w:styleId="21112">
    <w:name w:val="Нет списка21112"/>
    <w:next w:val="a2"/>
    <w:uiPriority w:val="99"/>
    <w:semiHidden/>
    <w:unhideWhenUsed/>
    <w:rsid w:val="00361EB9"/>
  </w:style>
  <w:style w:type="numbering" w:customStyle="1" w:styleId="311120">
    <w:name w:val="Нет списка31112"/>
    <w:next w:val="a2"/>
    <w:uiPriority w:val="99"/>
    <w:semiHidden/>
    <w:unhideWhenUsed/>
    <w:rsid w:val="00361EB9"/>
  </w:style>
  <w:style w:type="numbering" w:customStyle="1" w:styleId="41112">
    <w:name w:val="Нет списка41112"/>
    <w:next w:val="a2"/>
    <w:uiPriority w:val="99"/>
    <w:semiHidden/>
    <w:unhideWhenUsed/>
    <w:rsid w:val="00361EB9"/>
  </w:style>
  <w:style w:type="numbering" w:customStyle="1" w:styleId="112112">
    <w:name w:val="Нет списка112112"/>
    <w:next w:val="a2"/>
    <w:uiPriority w:val="99"/>
    <w:semiHidden/>
    <w:unhideWhenUsed/>
    <w:rsid w:val="00361EB9"/>
  </w:style>
  <w:style w:type="numbering" w:customStyle="1" w:styleId="51112">
    <w:name w:val="Нет списка51112"/>
    <w:next w:val="a2"/>
    <w:uiPriority w:val="99"/>
    <w:semiHidden/>
    <w:unhideWhenUsed/>
    <w:rsid w:val="00361EB9"/>
  </w:style>
  <w:style w:type="numbering" w:customStyle="1" w:styleId="121112">
    <w:name w:val="Нет списка121112"/>
    <w:next w:val="a2"/>
    <w:uiPriority w:val="99"/>
    <w:semiHidden/>
    <w:unhideWhenUsed/>
    <w:rsid w:val="00361EB9"/>
  </w:style>
  <w:style w:type="numbering" w:customStyle="1" w:styleId="8112">
    <w:name w:val="Нет списка8112"/>
    <w:next w:val="a2"/>
    <w:semiHidden/>
    <w:rsid w:val="00361EB9"/>
  </w:style>
  <w:style w:type="table" w:customStyle="1" w:styleId="32112">
    <w:name w:val="Объемная таблица 3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2">
    <w:name w:val="HTA Tabellengitternetz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2">
    <w:name w:val="Нет списка14112"/>
    <w:next w:val="a2"/>
    <w:semiHidden/>
    <w:rsid w:val="00361EB9"/>
  </w:style>
  <w:style w:type="numbering" w:customStyle="1" w:styleId="11111112112">
    <w:name w:val="1 / 1.1 / 1.1.112112"/>
    <w:basedOn w:val="a2"/>
    <w:next w:val="111111"/>
    <w:rsid w:val="00361EB9"/>
  </w:style>
  <w:style w:type="numbering" w:customStyle="1" w:styleId="1111113112">
    <w:name w:val="1 / 1.1 / 1.1.13112"/>
    <w:basedOn w:val="a2"/>
    <w:next w:val="111111"/>
    <w:rsid w:val="00361EB9"/>
  </w:style>
  <w:style w:type="numbering" w:customStyle="1" w:styleId="22112">
    <w:name w:val="Нет списка22112"/>
    <w:next w:val="a2"/>
    <w:uiPriority w:val="99"/>
    <w:semiHidden/>
    <w:unhideWhenUsed/>
    <w:rsid w:val="00361EB9"/>
  </w:style>
  <w:style w:type="numbering" w:customStyle="1" w:styleId="321120">
    <w:name w:val="Нет списка32112"/>
    <w:next w:val="a2"/>
    <w:uiPriority w:val="99"/>
    <w:semiHidden/>
    <w:unhideWhenUsed/>
    <w:rsid w:val="00361EB9"/>
  </w:style>
  <w:style w:type="numbering" w:customStyle="1" w:styleId="42112">
    <w:name w:val="Нет списка42112"/>
    <w:next w:val="a2"/>
    <w:uiPriority w:val="99"/>
    <w:semiHidden/>
    <w:unhideWhenUsed/>
    <w:rsid w:val="00361EB9"/>
  </w:style>
  <w:style w:type="numbering" w:customStyle="1" w:styleId="113112">
    <w:name w:val="Нет списка113112"/>
    <w:next w:val="a2"/>
    <w:uiPriority w:val="99"/>
    <w:semiHidden/>
    <w:unhideWhenUsed/>
    <w:rsid w:val="00361EB9"/>
  </w:style>
  <w:style w:type="numbering" w:customStyle="1" w:styleId="52112">
    <w:name w:val="Нет списка52112"/>
    <w:next w:val="a2"/>
    <w:uiPriority w:val="99"/>
    <w:semiHidden/>
    <w:unhideWhenUsed/>
    <w:rsid w:val="00361EB9"/>
  </w:style>
  <w:style w:type="numbering" w:customStyle="1" w:styleId="122112">
    <w:name w:val="Нет списка122112"/>
    <w:next w:val="a2"/>
    <w:uiPriority w:val="99"/>
    <w:semiHidden/>
    <w:unhideWhenUsed/>
    <w:rsid w:val="00361EB9"/>
  </w:style>
  <w:style w:type="numbering" w:customStyle="1" w:styleId="11111113112">
    <w:name w:val="1 / 1.1 / 1.1.113112"/>
    <w:basedOn w:val="a2"/>
    <w:next w:val="111111"/>
    <w:rsid w:val="00361EB9"/>
  </w:style>
  <w:style w:type="numbering" w:customStyle="1" w:styleId="1111114112">
    <w:name w:val="1 / 1.1 / 1.1.14112"/>
    <w:basedOn w:val="a2"/>
    <w:next w:val="111111"/>
    <w:rsid w:val="00361EB9"/>
  </w:style>
  <w:style w:type="numbering" w:customStyle="1" w:styleId="1612">
    <w:name w:val="Нет списка1612"/>
    <w:next w:val="a2"/>
    <w:uiPriority w:val="99"/>
    <w:semiHidden/>
    <w:unhideWhenUsed/>
    <w:rsid w:val="00361EB9"/>
  </w:style>
  <w:style w:type="numbering" w:customStyle="1" w:styleId="1712">
    <w:name w:val="Нет списка1712"/>
    <w:next w:val="a2"/>
    <w:semiHidden/>
    <w:rsid w:val="00361EB9"/>
  </w:style>
  <w:style w:type="table" w:customStyle="1" w:styleId="3412">
    <w:name w:val="Объемная таблица 3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2">
    <w:name w:val="HTA Tabellengitternetz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2">
    <w:name w:val="Нет списка11512"/>
    <w:next w:val="a2"/>
    <w:semiHidden/>
    <w:rsid w:val="00361EB9"/>
  </w:style>
  <w:style w:type="numbering" w:customStyle="1" w:styleId="2412">
    <w:name w:val="Нет списка2412"/>
    <w:next w:val="a2"/>
    <w:uiPriority w:val="99"/>
    <w:semiHidden/>
    <w:unhideWhenUsed/>
    <w:rsid w:val="00361EB9"/>
  </w:style>
  <w:style w:type="numbering" w:customStyle="1" w:styleId="34120">
    <w:name w:val="Нет списка3412"/>
    <w:next w:val="a2"/>
    <w:uiPriority w:val="99"/>
    <w:semiHidden/>
    <w:unhideWhenUsed/>
    <w:rsid w:val="00361EB9"/>
  </w:style>
  <w:style w:type="numbering" w:customStyle="1" w:styleId="4412">
    <w:name w:val="Нет списка4412"/>
    <w:next w:val="a2"/>
    <w:uiPriority w:val="99"/>
    <w:semiHidden/>
    <w:unhideWhenUsed/>
    <w:rsid w:val="00361EB9"/>
  </w:style>
  <w:style w:type="numbering" w:customStyle="1" w:styleId="111212">
    <w:name w:val="Нет списка111212"/>
    <w:next w:val="a2"/>
    <w:uiPriority w:val="99"/>
    <w:semiHidden/>
    <w:unhideWhenUsed/>
    <w:rsid w:val="00361EB9"/>
  </w:style>
  <w:style w:type="numbering" w:customStyle="1" w:styleId="5412">
    <w:name w:val="Нет списка5412"/>
    <w:next w:val="a2"/>
    <w:uiPriority w:val="99"/>
    <w:semiHidden/>
    <w:unhideWhenUsed/>
    <w:rsid w:val="00361EB9"/>
  </w:style>
  <w:style w:type="numbering" w:customStyle="1" w:styleId="12412">
    <w:name w:val="Нет списка12412"/>
    <w:next w:val="a2"/>
    <w:uiPriority w:val="99"/>
    <w:semiHidden/>
    <w:unhideWhenUsed/>
    <w:rsid w:val="00361EB9"/>
  </w:style>
  <w:style w:type="numbering" w:customStyle="1" w:styleId="6212">
    <w:name w:val="Нет списка6212"/>
    <w:next w:val="a2"/>
    <w:uiPriority w:val="99"/>
    <w:semiHidden/>
    <w:unhideWhenUsed/>
    <w:rsid w:val="00361EB9"/>
  </w:style>
  <w:style w:type="numbering" w:customStyle="1" w:styleId="7212">
    <w:name w:val="Нет списка7212"/>
    <w:next w:val="a2"/>
    <w:semiHidden/>
    <w:rsid w:val="00361EB9"/>
  </w:style>
  <w:style w:type="table" w:customStyle="1" w:styleId="31212">
    <w:name w:val="Объемная таблица 3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2">
    <w:name w:val="HTA Tabellengitternetz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2">
    <w:name w:val="Нет списка13212"/>
    <w:next w:val="a2"/>
    <w:semiHidden/>
    <w:rsid w:val="00361EB9"/>
  </w:style>
  <w:style w:type="numbering" w:customStyle="1" w:styleId="11111111212">
    <w:name w:val="1 / 1.1 / 1.1.111212"/>
    <w:basedOn w:val="a2"/>
    <w:next w:val="111111"/>
    <w:rsid w:val="00361EB9"/>
  </w:style>
  <w:style w:type="numbering" w:customStyle="1" w:styleId="1111112212">
    <w:name w:val="1 / 1.1 / 1.1.12212"/>
    <w:basedOn w:val="a2"/>
    <w:next w:val="111111"/>
    <w:rsid w:val="00361EB9"/>
  </w:style>
  <w:style w:type="numbering" w:customStyle="1" w:styleId="21212">
    <w:name w:val="Нет списка21212"/>
    <w:next w:val="a2"/>
    <w:uiPriority w:val="99"/>
    <w:semiHidden/>
    <w:unhideWhenUsed/>
    <w:rsid w:val="00361EB9"/>
  </w:style>
  <w:style w:type="numbering" w:customStyle="1" w:styleId="312120">
    <w:name w:val="Нет списка31212"/>
    <w:next w:val="a2"/>
    <w:uiPriority w:val="99"/>
    <w:semiHidden/>
    <w:unhideWhenUsed/>
    <w:rsid w:val="00361EB9"/>
  </w:style>
  <w:style w:type="numbering" w:customStyle="1" w:styleId="41212">
    <w:name w:val="Нет списка41212"/>
    <w:next w:val="a2"/>
    <w:uiPriority w:val="99"/>
    <w:semiHidden/>
    <w:unhideWhenUsed/>
    <w:rsid w:val="00361EB9"/>
  </w:style>
  <w:style w:type="numbering" w:customStyle="1" w:styleId="112212">
    <w:name w:val="Нет списка112212"/>
    <w:next w:val="a2"/>
    <w:uiPriority w:val="99"/>
    <w:semiHidden/>
    <w:unhideWhenUsed/>
    <w:rsid w:val="00361EB9"/>
  </w:style>
  <w:style w:type="numbering" w:customStyle="1" w:styleId="51212">
    <w:name w:val="Нет списка51212"/>
    <w:next w:val="a2"/>
    <w:uiPriority w:val="99"/>
    <w:semiHidden/>
    <w:unhideWhenUsed/>
    <w:rsid w:val="00361EB9"/>
  </w:style>
  <w:style w:type="numbering" w:customStyle="1" w:styleId="121212">
    <w:name w:val="Нет списка121212"/>
    <w:next w:val="a2"/>
    <w:uiPriority w:val="99"/>
    <w:semiHidden/>
    <w:unhideWhenUsed/>
    <w:rsid w:val="00361EB9"/>
  </w:style>
  <w:style w:type="numbering" w:customStyle="1" w:styleId="8212">
    <w:name w:val="Нет списка8212"/>
    <w:next w:val="a2"/>
    <w:semiHidden/>
    <w:rsid w:val="00361EB9"/>
  </w:style>
  <w:style w:type="table" w:customStyle="1" w:styleId="32212">
    <w:name w:val="Объемная таблица 3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2">
    <w:name w:val="HTA Tabellengitternetz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2">
    <w:name w:val="Нет списка14212"/>
    <w:next w:val="a2"/>
    <w:semiHidden/>
    <w:rsid w:val="00361EB9"/>
  </w:style>
  <w:style w:type="numbering" w:customStyle="1" w:styleId="11111112212">
    <w:name w:val="1 / 1.1 / 1.1.112212"/>
    <w:basedOn w:val="a2"/>
    <w:next w:val="111111"/>
    <w:rsid w:val="00361EB9"/>
  </w:style>
  <w:style w:type="numbering" w:customStyle="1" w:styleId="1111113212">
    <w:name w:val="1 / 1.1 / 1.1.13212"/>
    <w:basedOn w:val="a2"/>
    <w:next w:val="111111"/>
    <w:rsid w:val="00361EB9"/>
  </w:style>
  <w:style w:type="numbering" w:customStyle="1" w:styleId="22212">
    <w:name w:val="Нет списка22212"/>
    <w:next w:val="a2"/>
    <w:uiPriority w:val="99"/>
    <w:semiHidden/>
    <w:unhideWhenUsed/>
    <w:rsid w:val="00361EB9"/>
  </w:style>
  <w:style w:type="numbering" w:customStyle="1" w:styleId="322120">
    <w:name w:val="Нет списка32212"/>
    <w:next w:val="a2"/>
    <w:uiPriority w:val="99"/>
    <w:semiHidden/>
    <w:unhideWhenUsed/>
    <w:rsid w:val="00361EB9"/>
  </w:style>
  <w:style w:type="numbering" w:customStyle="1" w:styleId="42212">
    <w:name w:val="Нет списка42212"/>
    <w:next w:val="a2"/>
    <w:uiPriority w:val="99"/>
    <w:semiHidden/>
    <w:unhideWhenUsed/>
    <w:rsid w:val="00361EB9"/>
  </w:style>
  <w:style w:type="numbering" w:customStyle="1" w:styleId="113212">
    <w:name w:val="Нет списка113212"/>
    <w:next w:val="a2"/>
    <w:uiPriority w:val="99"/>
    <w:semiHidden/>
    <w:unhideWhenUsed/>
    <w:rsid w:val="00361EB9"/>
  </w:style>
  <w:style w:type="numbering" w:customStyle="1" w:styleId="52212">
    <w:name w:val="Нет списка52212"/>
    <w:next w:val="a2"/>
    <w:uiPriority w:val="99"/>
    <w:semiHidden/>
    <w:unhideWhenUsed/>
    <w:rsid w:val="00361EB9"/>
  </w:style>
  <w:style w:type="numbering" w:customStyle="1" w:styleId="122212">
    <w:name w:val="Нет списка122212"/>
    <w:next w:val="a2"/>
    <w:uiPriority w:val="99"/>
    <w:semiHidden/>
    <w:unhideWhenUsed/>
    <w:rsid w:val="00361EB9"/>
  </w:style>
  <w:style w:type="numbering" w:customStyle="1" w:styleId="11111113212">
    <w:name w:val="1 / 1.1 / 1.1.113212"/>
    <w:basedOn w:val="a2"/>
    <w:next w:val="111111"/>
    <w:rsid w:val="00361EB9"/>
  </w:style>
  <w:style w:type="numbering" w:customStyle="1" w:styleId="1111114212">
    <w:name w:val="1 / 1.1 / 1.1.14212"/>
    <w:basedOn w:val="a2"/>
    <w:next w:val="111111"/>
    <w:rsid w:val="00361EB9"/>
  </w:style>
  <w:style w:type="numbering" w:customStyle="1" w:styleId="1812">
    <w:name w:val="Нет списка1812"/>
    <w:next w:val="a2"/>
    <w:uiPriority w:val="99"/>
    <w:semiHidden/>
    <w:unhideWhenUsed/>
    <w:rsid w:val="00361EB9"/>
  </w:style>
  <w:style w:type="numbering" w:customStyle="1" w:styleId="1912">
    <w:name w:val="Нет списка1912"/>
    <w:next w:val="a2"/>
    <w:semiHidden/>
    <w:rsid w:val="00361EB9"/>
  </w:style>
  <w:style w:type="table" w:customStyle="1" w:styleId="3512">
    <w:name w:val="Объемная таблица 3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2">
    <w:name w:val="HTA Tabellengitternetz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2">
    <w:name w:val="Нет списка11612"/>
    <w:next w:val="a2"/>
    <w:semiHidden/>
    <w:rsid w:val="00361EB9"/>
  </w:style>
  <w:style w:type="numbering" w:customStyle="1" w:styleId="2512">
    <w:name w:val="Нет списка2512"/>
    <w:next w:val="a2"/>
    <w:uiPriority w:val="99"/>
    <w:semiHidden/>
    <w:unhideWhenUsed/>
    <w:rsid w:val="00361EB9"/>
  </w:style>
  <w:style w:type="numbering" w:customStyle="1" w:styleId="35120">
    <w:name w:val="Нет списка3512"/>
    <w:next w:val="a2"/>
    <w:uiPriority w:val="99"/>
    <w:semiHidden/>
    <w:unhideWhenUsed/>
    <w:rsid w:val="00361EB9"/>
  </w:style>
  <w:style w:type="numbering" w:customStyle="1" w:styleId="4512">
    <w:name w:val="Нет списка4512"/>
    <w:next w:val="a2"/>
    <w:uiPriority w:val="99"/>
    <w:semiHidden/>
    <w:unhideWhenUsed/>
    <w:rsid w:val="00361EB9"/>
  </w:style>
  <w:style w:type="numbering" w:customStyle="1" w:styleId="111312">
    <w:name w:val="Нет списка111312"/>
    <w:next w:val="a2"/>
    <w:uiPriority w:val="99"/>
    <w:semiHidden/>
    <w:unhideWhenUsed/>
    <w:rsid w:val="00361EB9"/>
  </w:style>
  <w:style w:type="numbering" w:customStyle="1" w:styleId="5512">
    <w:name w:val="Нет списка5512"/>
    <w:next w:val="a2"/>
    <w:uiPriority w:val="99"/>
    <w:semiHidden/>
    <w:unhideWhenUsed/>
    <w:rsid w:val="00361EB9"/>
  </w:style>
  <w:style w:type="numbering" w:customStyle="1" w:styleId="12512">
    <w:name w:val="Нет списка12512"/>
    <w:next w:val="a2"/>
    <w:uiPriority w:val="99"/>
    <w:semiHidden/>
    <w:unhideWhenUsed/>
    <w:rsid w:val="00361EB9"/>
  </w:style>
  <w:style w:type="numbering" w:customStyle="1" w:styleId="6312">
    <w:name w:val="Нет списка6312"/>
    <w:next w:val="a2"/>
    <w:uiPriority w:val="99"/>
    <w:semiHidden/>
    <w:unhideWhenUsed/>
    <w:rsid w:val="00361EB9"/>
  </w:style>
  <w:style w:type="numbering" w:customStyle="1" w:styleId="7312">
    <w:name w:val="Нет списка7312"/>
    <w:next w:val="a2"/>
    <w:semiHidden/>
    <w:rsid w:val="00361EB9"/>
  </w:style>
  <w:style w:type="table" w:customStyle="1" w:styleId="31312">
    <w:name w:val="Объемная таблица 3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2">
    <w:name w:val="HTA Tabellengitternetz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2">
    <w:name w:val="Нет списка13312"/>
    <w:next w:val="a2"/>
    <w:semiHidden/>
    <w:rsid w:val="00361EB9"/>
  </w:style>
  <w:style w:type="numbering" w:customStyle="1" w:styleId="11111111312">
    <w:name w:val="1 / 1.1 / 1.1.111312"/>
    <w:basedOn w:val="a2"/>
    <w:next w:val="111111"/>
    <w:rsid w:val="00361EB9"/>
  </w:style>
  <w:style w:type="numbering" w:customStyle="1" w:styleId="1111112312">
    <w:name w:val="1 / 1.1 / 1.1.12312"/>
    <w:basedOn w:val="a2"/>
    <w:next w:val="111111"/>
    <w:rsid w:val="00361EB9"/>
  </w:style>
  <w:style w:type="numbering" w:customStyle="1" w:styleId="21312">
    <w:name w:val="Нет списка21312"/>
    <w:next w:val="a2"/>
    <w:uiPriority w:val="99"/>
    <w:semiHidden/>
    <w:unhideWhenUsed/>
    <w:rsid w:val="00361EB9"/>
  </w:style>
  <w:style w:type="numbering" w:customStyle="1" w:styleId="313120">
    <w:name w:val="Нет списка31312"/>
    <w:next w:val="a2"/>
    <w:uiPriority w:val="99"/>
    <w:semiHidden/>
    <w:unhideWhenUsed/>
    <w:rsid w:val="00361EB9"/>
  </w:style>
  <w:style w:type="numbering" w:customStyle="1" w:styleId="41312">
    <w:name w:val="Нет списка41312"/>
    <w:next w:val="a2"/>
    <w:uiPriority w:val="99"/>
    <w:semiHidden/>
    <w:unhideWhenUsed/>
    <w:rsid w:val="00361EB9"/>
  </w:style>
  <w:style w:type="numbering" w:customStyle="1" w:styleId="112312">
    <w:name w:val="Нет списка112312"/>
    <w:next w:val="a2"/>
    <w:uiPriority w:val="99"/>
    <w:semiHidden/>
    <w:unhideWhenUsed/>
    <w:rsid w:val="00361EB9"/>
  </w:style>
  <w:style w:type="numbering" w:customStyle="1" w:styleId="51312">
    <w:name w:val="Нет списка51312"/>
    <w:next w:val="a2"/>
    <w:uiPriority w:val="99"/>
    <w:semiHidden/>
    <w:unhideWhenUsed/>
    <w:rsid w:val="00361EB9"/>
  </w:style>
  <w:style w:type="numbering" w:customStyle="1" w:styleId="121312">
    <w:name w:val="Нет списка121312"/>
    <w:next w:val="a2"/>
    <w:uiPriority w:val="99"/>
    <w:semiHidden/>
    <w:unhideWhenUsed/>
    <w:rsid w:val="00361EB9"/>
  </w:style>
  <w:style w:type="numbering" w:customStyle="1" w:styleId="8312">
    <w:name w:val="Нет списка8312"/>
    <w:next w:val="a2"/>
    <w:semiHidden/>
    <w:rsid w:val="00361EB9"/>
  </w:style>
  <w:style w:type="table" w:customStyle="1" w:styleId="32312">
    <w:name w:val="Объемная таблица 3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2">
    <w:name w:val="HTA Tabellengitternetz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2">
    <w:name w:val="Нет списка14312"/>
    <w:next w:val="a2"/>
    <w:semiHidden/>
    <w:rsid w:val="00361EB9"/>
  </w:style>
  <w:style w:type="numbering" w:customStyle="1" w:styleId="11111112312">
    <w:name w:val="1 / 1.1 / 1.1.112312"/>
    <w:basedOn w:val="a2"/>
    <w:next w:val="111111"/>
    <w:rsid w:val="00361EB9"/>
  </w:style>
  <w:style w:type="numbering" w:customStyle="1" w:styleId="1111113312">
    <w:name w:val="1 / 1.1 / 1.1.13312"/>
    <w:basedOn w:val="a2"/>
    <w:next w:val="111111"/>
    <w:rsid w:val="00361EB9"/>
  </w:style>
  <w:style w:type="numbering" w:customStyle="1" w:styleId="22312">
    <w:name w:val="Нет списка22312"/>
    <w:next w:val="a2"/>
    <w:uiPriority w:val="99"/>
    <w:semiHidden/>
    <w:unhideWhenUsed/>
    <w:rsid w:val="00361EB9"/>
  </w:style>
  <w:style w:type="numbering" w:customStyle="1" w:styleId="323120">
    <w:name w:val="Нет списка32312"/>
    <w:next w:val="a2"/>
    <w:uiPriority w:val="99"/>
    <w:semiHidden/>
    <w:unhideWhenUsed/>
    <w:rsid w:val="00361EB9"/>
  </w:style>
  <w:style w:type="numbering" w:customStyle="1" w:styleId="42312">
    <w:name w:val="Нет списка42312"/>
    <w:next w:val="a2"/>
    <w:uiPriority w:val="99"/>
    <w:semiHidden/>
    <w:unhideWhenUsed/>
    <w:rsid w:val="00361EB9"/>
  </w:style>
  <w:style w:type="numbering" w:customStyle="1" w:styleId="113312">
    <w:name w:val="Нет списка113312"/>
    <w:next w:val="a2"/>
    <w:uiPriority w:val="99"/>
    <w:semiHidden/>
    <w:unhideWhenUsed/>
    <w:rsid w:val="00361EB9"/>
  </w:style>
  <w:style w:type="numbering" w:customStyle="1" w:styleId="52312">
    <w:name w:val="Нет списка52312"/>
    <w:next w:val="a2"/>
    <w:uiPriority w:val="99"/>
    <w:semiHidden/>
    <w:unhideWhenUsed/>
    <w:rsid w:val="00361EB9"/>
  </w:style>
  <w:style w:type="numbering" w:customStyle="1" w:styleId="122312">
    <w:name w:val="Нет списка122312"/>
    <w:next w:val="a2"/>
    <w:uiPriority w:val="99"/>
    <w:semiHidden/>
    <w:unhideWhenUsed/>
    <w:rsid w:val="00361EB9"/>
  </w:style>
  <w:style w:type="numbering" w:customStyle="1" w:styleId="11111113312">
    <w:name w:val="1 / 1.1 / 1.1.113312"/>
    <w:basedOn w:val="a2"/>
    <w:next w:val="111111"/>
    <w:rsid w:val="00361EB9"/>
  </w:style>
  <w:style w:type="numbering" w:customStyle="1" w:styleId="1111114312">
    <w:name w:val="1 / 1.1 / 1.1.14312"/>
    <w:basedOn w:val="a2"/>
    <w:next w:val="111111"/>
    <w:rsid w:val="00361EB9"/>
  </w:style>
  <w:style w:type="numbering" w:customStyle="1" w:styleId="111111142">
    <w:name w:val="1 / 1.1 / 1.1.1142"/>
    <w:basedOn w:val="a2"/>
    <w:next w:val="111111"/>
    <w:rsid w:val="00361EB9"/>
  </w:style>
  <w:style w:type="numbering" w:customStyle="1" w:styleId="11111152">
    <w:name w:val="1 / 1.1 / 1.1.152"/>
    <w:basedOn w:val="a2"/>
    <w:next w:val="111111"/>
    <w:rsid w:val="00361EB9"/>
  </w:style>
  <w:style w:type="numbering" w:customStyle="1" w:styleId="272">
    <w:name w:val="Нет списка272"/>
    <w:next w:val="a2"/>
    <w:uiPriority w:val="99"/>
    <w:semiHidden/>
    <w:unhideWhenUsed/>
    <w:rsid w:val="00361EB9"/>
  </w:style>
  <w:style w:type="numbering" w:customStyle="1" w:styleId="1182">
    <w:name w:val="Нет списка1182"/>
    <w:next w:val="a2"/>
    <w:semiHidden/>
    <w:rsid w:val="00361EB9"/>
  </w:style>
  <w:style w:type="table" w:customStyle="1" w:styleId="3720">
    <w:name w:val="Объемная таблица 3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2">
    <w:name w:val="HTA Tabellengitternetz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2">
    <w:name w:val="Нет списка1192"/>
    <w:next w:val="a2"/>
    <w:semiHidden/>
    <w:rsid w:val="00361EB9"/>
  </w:style>
  <w:style w:type="numbering" w:customStyle="1" w:styleId="282">
    <w:name w:val="Нет списка282"/>
    <w:next w:val="a2"/>
    <w:uiPriority w:val="99"/>
    <w:semiHidden/>
    <w:unhideWhenUsed/>
    <w:rsid w:val="00361EB9"/>
  </w:style>
  <w:style w:type="numbering" w:customStyle="1" w:styleId="3721">
    <w:name w:val="Нет списка372"/>
    <w:next w:val="a2"/>
    <w:uiPriority w:val="99"/>
    <w:semiHidden/>
    <w:unhideWhenUsed/>
    <w:rsid w:val="00361EB9"/>
  </w:style>
  <w:style w:type="numbering" w:customStyle="1" w:styleId="472">
    <w:name w:val="Нет списка472"/>
    <w:next w:val="a2"/>
    <w:uiPriority w:val="99"/>
    <w:semiHidden/>
    <w:unhideWhenUsed/>
    <w:rsid w:val="00361EB9"/>
  </w:style>
  <w:style w:type="numbering" w:customStyle="1" w:styleId="11152">
    <w:name w:val="Нет списка11152"/>
    <w:next w:val="a2"/>
    <w:uiPriority w:val="99"/>
    <w:semiHidden/>
    <w:unhideWhenUsed/>
    <w:rsid w:val="00361EB9"/>
  </w:style>
  <w:style w:type="numbering" w:customStyle="1" w:styleId="572">
    <w:name w:val="Нет списка572"/>
    <w:next w:val="a2"/>
    <w:uiPriority w:val="99"/>
    <w:semiHidden/>
    <w:unhideWhenUsed/>
    <w:rsid w:val="00361EB9"/>
  </w:style>
  <w:style w:type="numbering" w:customStyle="1" w:styleId="1272">
    <w:name w:val="Нет списка1272"/>
    <w:next w:val="a2"/>
    <w:uiPriority w:val="99"/>
    <w:semiHidden/>
    <w:unhideWhenUsed/>
    <w:rsid w:val="00361EB9"/>
  </w:style>
  <w:style w:type="numbering" w:customStyle="1" w:styleId="652">
    <w:name w:val="Нет списка652"/>
    <w:next w:val="a2"/>
    <w:uiPriority w:val="99"/>
    <w:semiHidden/>
    <w:unhideWhenUsed/>
    <w:rsid w:val="00361EB9"/>
  </w:style>
  <w:style w:type="numbering" w:customStyle="1" w:styleId="752">
    <w:name w:val="Нет списка752"/>
    <w:next w:val="a2"/>
    <w:semiHidden/>
    <w:rsid w:val="00361EB9"/>
  </w:style>
  <w:style w:type="table" w:customStyle="1" w:styleId="3152">
    <w:name w:val="Объемная таблица 31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2">
    <w:name w:val="HTA Tabellengitternetz1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2">
    <w:name w:val="Нет списка1352"/>
    <w:next w:val="a2"/>
    <w:semiHidden/>
    <w:rsid w:val="00361EB9"/>
  </w:style>
  <w:style w:type="numbering" w:customStyle="1" w:styleId="1111111152">
    <w:name w:val="1 / 1.1 / 1.1.11152"/>
    <w:basedOn w:val="a2"/>
    <w:next w:val="111111"/>
    <w:rsid w:val="00361EB9"/>
  </w:style>
  <w:style w:type="numbering" w:customStyle="1" w:styleId="111111252">
    <w:name w:val="1 / 1.1 / 1.1.1252"/>
    <w:basedOn w:val="a2"/>
    <w:next w:val="111111"/>
    <w:rsid w:val="00361EB9"/>
  </w:style>
  <w:style w:type="numbering" w:customStyle="1" w:styleId="2152">
    <w:name w:val="Нет списка2152"/>
    <w:next w:val="a2"/>
    <w:uiPriority w:val="99"/>
    <w:semiHidden/>
    <w:unhideWhenUsed/>
    <w:rsid w:val="00361EB9"/>
  </w:style>
  <w:style w:type="numbering" w:customStyle="1" w:styleId="31520">
    <w:name w:val="Нет списка3152"/>
    <w:next w:val="a2"/>
    <w:uiPriority w:val="99"/>
    <w:semiHidden/>
    <w:unhideWhenUsed/>
    <w:rsid w:val="00361EB9"/>
  </w:style>
  <w:style w:type="numbering" w:customStyle="1" w:styleId="4152">
    <w:name w:val="Нет списка4152"/>
    <w:next w:val="a2"/>
    <w:uiPriority w:val="99"/>
    <w:semiHidden/>
    <w:unhideWhenUsed/>
    <w:rsid w:val="00361EB9"/>
  </w:style>
  <w:style w:type="numbering" w:customStyle="1" w:styleId="11252">
    <w:name w:val="Нет списка11252"/>
    <w:next w:val="a2"/>
    <w:uiPriority w:val="99"/>
    <w:semiHidden/>
    <w:unhideWhenUsed/>
    <w:rsid w:val="00361EB9"/>
  </w:style>
  <w:style w:type="numbering" w:customStyle="1" w:styleId="5152">
    <w:name w:val="Нет списка5152"/>
    <w:next w:val="a2"/>
    <w:uiPriority w:val="99"/>
    <w:semiHidden/>
    <w:unhideWhenUsed/>
    <w:rsid w:val="00361EB9"/>
  </w:style>
  <w:style w:type="numbering" w:customStyle="1" w:styleId="12152">
    <w:name w:val="Нет списка12152"/>
    <w:next w:val="a2"/>
    <w:uiPriority w:val="99"/>
    <w:semiHidden/>
    <w:unhideWhenUsed/>
    <w:rsid w:val="00361EB9"/>
  </w:style>
  <w:style w:type="numbering" w:customStyle="1" w:styleId="852">
    <w:name w:val="Нет списка852"/>
    <w:next w:val="a2"/>
    <w:semiHidden/>
    <w:rsid w:val="00361EB9"/>
  </w:style>
  <w:style w:type="table" w:customStyle="1" w:styleId="3252">
    <w:name w:val="Объемная таблица 32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2">
    <w:name w:val="HTA Tabellengitternetz112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2">
    <w:name w:val="Нет списка1452"/>
    <w:next w:val="a2"/>
    <w:semiHidden/>
    <w:rsid w:val="00361EB9"/>
  </w:style>
  <w:style w:type="numbering" w:customStyle="1" w:styleId="1111111252">
    <w:name w:val="1 / 1.1 / 1.1.11252"/>
    <w:basedOn w:val="a2"/>
    <w:next w:val="111111"/>
    <w:rsid w:val="00361EB9"/>
  </w:style>
  <w:style w:type="numbering" w:customStyle="1" w:styleId="111111352">
    <w:name w:val="1 / 1.1 / 1.1.1352"/>
    <w:basedOn w:val="a2"/>
    <w:next w:val="111111"/>
    <w:rsid w:val="00361EB9"/>
  </w:style>
  <w:style w:type="numbering" w:customStyle="1" w:styleId="2252">
    <w:name w:val="Нет списка2252"/>
    <w:next w:val="a2"/>
    <w:uiPriority w:val="99"/>
    <w:semiHidden/>
    <w:unhideWhenUsed/>
    <w:rsid w:val="00361EB9"/>
  </w:style>
  <w:style w:type="numbering" w:customStyle="1" w:styleId="32520">
    <w:name w:val="Нет списка3252"/>
    <w:next w:val="a2"/>
    <w:uiPriority w:val="99"/>
    <w:semiHidden/>
    <w:unhideWhenUsed/>
    <w:rsid w:val="00361EB9"/>
  </w:style>
  <w:style w:type="numbering" w:customStyle="1" w:styleId="4252">
    <w:name w:val="Нет списка4252"/>
    <w:next w:val="a2"/>
    <w:uiPriority w:val="99"/>
    <w:semiHidden/>
    <w:unhideWhenUsed/>
    <w:rsid w:val="00361EB9"/>
  </w:style>
  <w:style w:type="numbering" w:customStyle="1" w:styleId="11352">
    <w:name w:val="Нет списка11352"/>
    <w:next w:val="a2"/>
    <w:uiPriority w:val="99"/>
    <w:semiHidden/>
    <w:unhideWhenUsed/>
    <w:rsid w:val="00361EB9"/>
  </w:style>
  <w:style w:type="numbering" w:customStyle="1" w:styleId="5252">
    <w:name w:val="Нет списка5252"/>
    <w:next w:val="a2"/>
    <w:uiPriority w:val="99"/>
    <w:semiHidden/>
    <w:unhideWhenUsed/>
    <w:rsid w:val="00361EB9"/>
  </w:style>
  <w:style w:type="numbering" w:customStyle="1" w:styleId="12252">
    <w:name w:val="Нет списка12252"/>
    <w:next w:val="a2"/>
    <w:uiPriority w:val="99"/>
    <w:semiHidden/>
    <w:unhideWhenUsed/>
    <w:rsid w:val="00361EB9"/>
  </w:style>
  <w:style w:type="numbering" w:customStyle="1" w:styleId="1111111352">
    <w:name w:val="1 / 1.1 / 1.1.11352"/>
    <w:basedOn w:val="a2"/>
    <w:next w:val="111111"/>
    <w:rsid w:val="00361EB9"/>
  </w:style>
  <w:style w:type="numbering" w:customStyle="1" w:styleId="111111452">
    <w:name w:val="1 / 1.1 / 1.1.1452"/>
    <w:basedOn w:val="a2"/>
    <w:next w:val="111111"/>
    <w:rsid w:val="00361EB9"/>
  </w:style>
  <w:style w:type="numbering" w:customStyle="1" w:styleId="922">
    <w:name w:val="Нет списка922"/>
    <w:next w:val="a2"/>
    <w:uiPriority w:val="99"/>
    <w:semiHidden/>
    <w:unhideWhenUsed/>
    <w:rsid w:val="00361EB9"/>
  </w:style>
  <w:style w:type="numbering" w:customStyle="1" w:styleId="1022">
    <w:name w:val="Нет списка1022"/>
    <w:next w:val="a2"/>
    <w:uiPriority w:val="99"/>
    <w:semiHidden/>
    <w:unhideWhenUsed/>
    <w:rsid w:val="00361EB9"/>
  </w:style>
  <w:style w:type="numbering" w:customStyle="1" w:styleId="1522">
    <w:name w:val="Нет списка1522"/>
    <w:next w:val="a2"/>
    <w:semiHidden/>
    <w:rsid w:val="00361EB9"/>
  </w:style>
  <w:style w:type="table" w:customStyle="1" w:styleId="3322">
    <w:name w:val="Объемная таблица 3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2">
    <w:name w:val="HTA Tabellengitternetz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2">
    <w:name w:val="Нет списка11422"/>
    <w:next w:val="a2"/>
    <w:semiHidden/>
    <w:rsid w:val="00361EB9"/>
  </w:style>
  <w:style w:type="numbering" w:customStyle="1" w:styleId="2322">
    <w:name w:val="Нет списка2322"/>
    <w:next w:val="a2"/>
    <w:uiPriority w:val="99"/>
    <w:semiHidden/>
    <w:unhideWhenUsed/>
    <w:rsid w:val="00361EB9"/>
  </w:style>
  <w:style w:type="numbering" w:customStyle="1" w:styleId="33220">
    <w:name w:val="Нет списка3322"/>
    <w:next w:val="a2"/>
    <w:uiPriority w:val="99"/>
    <w:semiHidden/>
    <w:unhideWhenUsed/>
    <w:rsid w:val="00361EB9"/>
  </w:style>
  <w:style w:type="numbering" w:customStyle="1" w:styleId="4322">
    <w:name w:val="Нет списка4322"/>
    <w:next w:val="a2"/>
    <w:uiPriority w:val="99"/>
    <w:semiHidden/>
    <w:unhideWhenUsed/>
    <w:rsid w:val="00361EB9"/>
  </w:style>
  <w:style w:type="numbering" w:customStyle="1" w:styleId="111122">
    <w:name w:val="Нет списка111122"/>
    <w:next w:val="a2"/>
    <w:uiPriority w:val="99"/>
    <w:semiHidden/>
    <w:unhideWhenUsed/>
    <w:rsid w:val="00361EB9"/>
  </w:style>
  <w:style w:type="numbering" w:customStyle="1" w:styleId="5322">
    <w:name w:val="Нет списка5322"/>
    <w:next w:val="a2"/>
    <w:uiPriority w:val="99"/>
    <w:semiHidden/>
    <w:unhideWhenUsed/>
    <w:rsid w:val="00361EB9"/>
  </w:style>
  <w:style w:type="numbering" w:customStyle="1" w:styleId="12322">
    <w:name w:val="Нет списка12322"/>
    <w:next w:val="a2"/>
    <w:uiPriority w:val="99"/>
    <w:semiHidden/>
    <w:unhideWhenUsed/>
    <w:rsid w:val="00361EB9"/>
  </w:style>
  <w:style w:type="numbering" w:customStyle="1" w:styleId="6122">
    <w:name w:val="Нет списка6122"/>
    <w:next w:val="a2"/>
    <w:uiPriority w:val="99"/>
    <w:semiHidden/>
    <w:unhideWhenUsed/>
    <w:rsid w:val="00361EB9"/>
  </w:style>
  <w:style w:type="numbering" w:customStyle="1" w:styleId="7122">
    <w:name w:val="Нет списка7122"/>
    <w:next w:val="a2"/>
    <w:semiHidden/>
    <w:rsid w:val="00361EB9"/>
  </w:style>
  <w:style w:type="table" w:customStyle="1" w:styleId="31122">
    <w:name w:val="Объемная таблица 31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2">
    <w:name w:val="HTA Tabellengitternetz1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2">
    <w:name w:val="Нет списка13122"/>
    <w:next w:val="a2"/>
    <w:semiHidden/>
    <w:rsid w:val="00361EB9"/>
  </w:style>
  <w:style w:type="numbering" w:customStyle="1" w:styleId="11111111122">
    <w:name w:val="1 / 1.1 / 1.1.111122"/>
    <w:basedOn w:val="a2"/>
    <w:next w:val="111111"/>
    <w:rsid w:val="00361EB9"/>
  </w:style>
  <w:style w:type="numbering" w:customStyle="1" w:styleId="1111112122">
    <w:name w:val="1 / 1.1 / 1.1.12122"/>
    <w:basedOn w:val="a2"/>
    <w:next w:val="111111"/>
    <w:rsid w:val="00361EB9"/>
  </w:style>
  <w:style w:type="numbering" w:customStyle="1" w:styleId="21122">
    <w:name w:val="Нет списка21122"/>
    <w:next w:val="a2"/>
    <w:uiPriority w:val="99"/>
    <w:semiHidden/>
    <w:unhideWhenUsed/>
    <w:rsid w:val="00361EB9"/>
  </w:style>
  <w:style w:type="numbering" w:customStyle="1" w:styleId="311220">
    <w:name w:val="Нет списка31122"/>
    <w:next w:val="a2"/>
    <w:uiPriority w:val="99"/>
    <w:semiHidden/>
    <w:unhideWhenUsed/>
    <w:rsid w:val="00361EB9"/>
  </w:style>
  <w:style w:type="numbering" w:customStyle="1" w:styleId="41122">
    <w:name w:val="Нет списка41122"/>
    <w:next w:val="a2"/>
    <w:uiPriority w:val="99"/>
    <w:semiHidden/>
    <w:unhideWhenUsed/>
    <w:rsid w:val="00361EB9"/>
  </w:style>
  <w:style w:type="numbering" w:customStyle="1" w:styleId="112122">
    <w:name w:val="Нет списка112122"/>
    <w:next w:val="a2"/>
    <w:uiPriority w:val="99"/>
    <w:semiHidden/>
    <w:unhideWhenUsed/>
    <w:rsid w:val="00361EB9"/>
  </w:style>
  <w:style w:type="numbering" w:customStyle="1" w:styleId="51122">
    <w:name w:val="Нет списка51122"/>
    <w:next w:val="a2"/>
    <w:uiPriority w:val="99"/>
    <w:semiHidden/>
    <w:unhideWhenUsed/>
    <w:rsid w:val="00361EB9"/>
  </w:style>
  <w:style w:type="numbering" w:customStyle="1" w:styleId="121122">
    <w:name w:val="Нет списка121122"/>
    <w:next w:val="a2"/>
    <w:uiPriority w:val="99"/>
    <w:semiHidden/>
    <w:unhideWhenUsed/>
    <w:rsid w:val="00361EB9"/>
  </w:style>
  <w:style w:type="numbering" w:customStyle="1" w:styleId="8122">
    <w:name w:val="Нет списка8122"/>
    <w:next w:val="a2"/>
    <w:semiHidden/>
    <w:rsid w:val="00361EB9"/>
  </w:style>
  <w:style w:type="table" w:customStyle="1" w:styleId="32122">
    <w:name w:val="Объемная таблица 32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2">
    <w:name w:val="HTA Tabellengitternetz112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2">
    <w:name w:val="Нет списка14122"/>
    <w:next w:val="a2"/>
    <w:semiHidden/>
    <w:rsid w:val="00361EB9"/>
  </w:style>
  <w:style w:type="numbering" w:customStyle="1" w:styleId="11111112122">
    <w:name w:val="1 / 1.1 / 1.1.112122"/>
    <w:basedOn w:val="a2"/>
    <w:next w:val="111111"/>
    <w:rsid w:val="00361EB9"/>
  </w:style>
  <w:style w:type="numbering" w:customStyle="1" w:styleId="1111113122">
    <w:name w:val="1 / 1.1 / 1.1.13122"/>
    <w:basedOn w:val="a2"/>
    <w:next w:val="111111"/>
    <w:rsid w:val="00361EB9"/>
  </w:style>
  <w:style w:type="numbering" w:customStyle="1" w:styleId="22122">
    <w:name w:val="Нет списка22122"/>
    <w:next w:val="a2"/>
    <w:uiPriority w:val="99"/>
    <w:semiHidden/>
    <w:unhideWhenUsed/>
    <w:rsid w:val="00361EB9"/>
  </w:style>
  <w:style w:type="numbering" w:customStyle="1" w:styleId="321220">
    <w:name w:val="Нет списка32122"/>
    <w:next w:val="a2"/>
    <w:uiPriority w:val="99"/>
    <w:semiHidden/>
    <w:unhideWhenUsed/>
    <w:rsid w:val="00361EB9"/>
  </w:style>
  <w:style w:type="numbering" w:customStyle="1" w:styleId="42122">
    <w:name w:val="Нет списка42122"/>
    <w:next w:val="a2"/>
    <w:uiPriority w:val="99"/>
    <w:semiHidden/>
    <w:unhideWhenUsed/>
    <w:rsid w:val="00361EB9"/>
  </w:style>
  <w:style w:type="numbering" w:customStyle="1" w:styleId="113122">
    <w:name w:val="Нет списка113122"/>
    <w:next w:val="a2"/>
    <w:uiPriority w:val="99"/>
    <w:semiHidden/>
    <w:unhideWhenUsed/>
    <w:rsid w:val="00361EB9"/>
  </w:style>
  <w:style w:type="numbering" w:customStyle="1" w:styleId="52122">
    <w:name w:val="Нет списка52122"/>
    <w:next w:val="a2"/>
    <w:uiPriority w:val="99"/>
    <w:semiHidden/>
    <w:unhideWhenUsed/>
    <w:rsid w:val="00361EB9"/>
  </w:style>
  <w:style w:type="numbering" w:customStyle="1" w:styleId="122122">
    <w:name w:val="Нет списка122122"/>
    <w:next w:val="a2"/>
    <w:uiPriority w:val="99"/>
    <w:semiHidden/>
    <w:unhideWhenUsed/>
    <w:rsid w:val="00361EB9"/>
  </w:style>
  <w:style w:type="numbering" w:customStyle="1" w:styleId="11111113122">
    <w:name w:val="1 / 1.1 / 1.1.113122"/>
    <w:basedOn w:val="a2"/>
    <w:next w:val="111111"/>
    <w:rsid w:val="00361EB9"/>
  </w:style>
  <w:style w:type="numbering" w:customStyle="1" w:styleId="1111114122">
    <w:name w:val="1 / 1.1 / 1.1.14122"/>
    <w:basedOn w:val="a2"/>
    <w:next w:val="111111"/>
    <w:rsid w:val="00361EB9"/>
  </w:style>
  <w:style w:type="numbering" w:customStyle="1" w:styleId="1622">
    <w:name w:val="Нет списка1622"/>
    <w:next w:val="a2"/>
    <w:uiPriority w:val="99"/>
    <w:semiHidden/>
    <w:unhideWhenUsed/>
    <w:rsid w:val="00361EB9"/>
  </w:style>
  <w:style w:type="numbering" w:customStyle="1" w:styleId="1722">
    <w:name w:val="Нет списка1722"/>
    <w:next w:val="a2"/>
    <w:semiHidden/>
    <w:rsid w:val="00361EB9"/>
  </w:style>
  <w:style w:type="table" w:customStyle="1" w:styleId="3422">
    <w:name w:val="Объемная таблица 34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2">
    <w:name w:val="HTA Tabellengitternetz114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2">
    <w:name w:val="Нет списка11522"/>
    <w:next w:val="a2"/>
    <w:semiHidden/>
    <w:rsid w:val="00361EB9"/>
  </w:style>
  <w:style w:type="numbering" w:customStyle="1" w:styleId="2422">
    <w:name w:val="Нет списка2422"/>
    <w:next w:val="a2"/>
    <w:uiPriority w:val="99"/>
    <w:semiHidden/>
    <w:unhideWhenUsed/>
    <w:rsid w:val="00361EB9"/>
  </w:style>
  <w:style w:type="numbering" w:customStyle="1" w:styleId="34220">
    <w:name w:val="Нет списка3422"/>
    <w:next w:val="a2"/>
    <w:uiPriority w:val="99"/>
    <w:semiHidden/>
    <w:unhideWhenUsed/>
    <w:rsid w:val="00361EB9"/>
  </w:style>
  <w:style w:type="numbering" w:customStyle="1" w:styleId="4422">
    <w:name w:val="Нет списка4422"/>
    <w:next w:val="a2"/>
    <w:uiPriority w:val="99"/>
    <w:semiHidden/>
    <w:unhideWhenUsed/>
    <w:rsid w:val="00361EB9"/>
  </w:style>
  <w:style w:type="numbering" w:customStyle="1" w:styleId="111222">
    <w:name w:val="Нет списка111222"/>
    <w:next w:val="a2"/>
    <w:uiPriority w:val="99"/>
    <w:semiHidden/>
    <w:unhideWhenUsed/>
    <w:rsid w:val="00361EB9"/>
  </w:style>
  <w:style w:type="numbering" w:customStyle="1" w:styleId="5422">
    <w:name w:val="Нет списка5422"/>
    <w:next w:val="a2"/>
    <w:uiPriority w:val="99"/>
    <w:semiHidden/>
    <w:unhideWhenUsed/>
    <w:rsid w:val="00361EB9"/>
  </w:style>
  <w:style w:type="numbering" w:customStyle="1" w:styleId="12422">
    <w:name w:val="Нет списка12422"/>
    <w:next w:val="a2"/>
    <w:uiPriority w:val="99"/>
    <w:semiHidden/>
    <w:unhideWhenUsed/>
    <w:rsid w:val="00361EB9"/>
  </w:style>
  <w:style w:type="numbering" w:customStyle="1" w:styleId="6222">
    <w:name w:val="Нет списка6222"/>
    <w:next w:val="a2"/>
    <w:uiPriority w:val="99"/>
    <w:semiHidden/>
    <w:unhideWhenUsed/>
    <w:rsid w:val="00361EB9"/>
  </w:style>
  <w:style w:type="numbering" w:customStyle="1" w:styleId="7222">
    <w:name w:val="Нет списка7222"/>
    <w:next w:val="a2"/>
    <w:semiHidden/>
    <w:rsid w:val="00361EB9"/>
  </w:style>
  <w:style w:type="table" w:customStyle="1" w:styleId="31222">
    <w:name w:val="Объемная таблица 31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2">
    <w:name w:val="HTA Tabellengitternetz1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2">
    <w:name w:val="Нет списка13222"/>
    <w:next w:val="a2"/>
    <w:semiHidden/>
    <w:rsid w:val="00361EB9"/>
  </w:style>
  <w:style w:type="numbering" w:customStyle="1" w:styleId="11111111222">
    <w:name w:val="1 / 1.1 / 1.1.111222"/>
    <w:basedOn w:val="a2"/>
    <w:next w:val="111111"/>
    <w:rsid w:val="00361EB9"/>
  </w:style>
  <w:style w:type="numbering" w:customStyle="1" w:styleId="1111112222">
    <w:name w:val="1 / 1.1 / 1.1.12222"/>
    <w:basedOn w:val="a2"/>
    <w:next w:val="111111"/>
    <w:rsid w:val="00361EB9"/>
  </w:style>
  <w:style w:type="numbering" w:customStyle="1" w:styleId="21222">
    <w:name w:val="Нет списка21222"/>
    <w:next w:val="a2"/>
    <w:uiPriority w:val="99"/>
    <w:semiHidden/>
    <w:unhideWhenUsed/>
    <w:rsid w:val="00361EB9"/>
  </w:style>
  <w:style w:type="numbering" w:customStyle="1" w:styleId="312220">
    <w:name w:val="Нет списка31222"/>
    <w:next w:val="a2"/>
    <w:uiPriority w:val="99"/>
    <w:semiHidden/>
    <w:unhideWhenUsed/>
    <w:rsid w:val="00361EB9"/>
  </w:style>
  <w:style w:type="numbering" w:customStyle="1" w:styleId="41222">
    <w:name w:val="Нет списка41222"/>
    <w:next w:val="a2"/>
    <w:uiPriority w:val="99"/>
    <w:semiHidden/>
    <w:unhideWhenUsed/>
    <w:rsid w:val="00361EB9"/>
  </w:style>
  <w:style w:type="numbering" w:customStyle="1" w:styleId="112222">
    <w:name w:val="Нет списка112222"/>
    <w:next w:val="a2"/>
    <w:uiPriority w:val="99"/>
    <w:semiHidden/>
    <w:unhideWhenUsed/>
    <w:rsid w:val="00361EB9"/>
  </w:style>
  <w:style w:type="numbering" w:customStyle="1" w:styleId="51222">
    <w:name w:val="Нет списка51222"/>
    <w:next w:val="a2"/>
    <w:uiPriority w:val="99"/>
    <w:semiHidden/>
    <w:unhideWhenUsed/>
    <w:rsid w:val="00361EB9"/>
  </w:style>
  <w:style w:type="numbering" w:customStyle="1" w:styleId="121222">
    <w:name w:val="Нет списка121222"/>
    <w:next w:val="a2"/>
    <w:uiPriority w:val="99"/>
    <w:semiHidden/>
    <w:unhideWhenUsed/>
    <w:rsid w:val="00361EB9"/>
  </w:style>
  <w:style w:type="numbering" w:customStyle="1" w:styleId="8222">
    <w:name w:val="Нет списка8222"/>
    <w:next w:val="a2"/>
    <w:semiHidden/>
    <w:rsid w:val="00361EB9"/>
  </w:style>
  <w:style w:type="table" w:customStyle="1" w:styleId="32222">
    <w:name w:val="Объемная таблица 32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2">
    <w:name w:val="HTA Tabellengitternetz112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2">
    <w:name w:val="Нет списка14222"/>
    <w:next w:val="a2"/>
    <w:semiHidden/>
    <w:rsid w:val="00361EB9"/>
  </w:style>
  <w:style w:type="numbering" w:customStyle="1" w:styleId="11111112222">
    <w:name w:val="1 / 1.1 / 1.1.112222"/>
    <w:basedOn w:val="a2"/>
    <w:next w:val="111111"/>
    <w:rsid w:val="00361EB9"/>
  </w:style>
  <w:style w:type="numbering" w:customStyle="1" w:styleId="1111113222">
    <w:name w:val="1 / 1.1 / 1.1.13222"/>
    <w:basedOn w:val="a2"/>
    <w:next w:val="111111"/>
    <w:rsid w:val="00361EB9"/>
  </w:style>
  <w:style w:type="numbering" w:customStyle="1" w:styleId="22222">
    <w:name w:val="Нет списка22222"/>
    <w:next w:val="a2"/>
    <w:uiPriority w:val="99"/>
    <w:semiHidden/>
    <w:unhideWhenUsed/>
    <w:rsid w:val="00361EB9"/>
  </w:style>
  <w:style w:type="numbering" w:customStyle="1" w:styleId="322220">
    <w:name w:val="Нет списка32222"/>
    <w:next w:val="a2"/>
    <w:uiPriority w:val="99"/>
    <w:semiHidden/>
    <w:unhideWhenUsed/>
    <w:rsid w:val="00361EB9"/>
  </w:style>
  <w:style w:type="numbering" w:customStyle="1" w:styleId="42222">
    <w:name w:val="Нет списка42222"/>
    <w:next w:val="a2"/>
    <w:uiPriority w:val="99"/>
    <w:semiHidden/>
    <w:unhideWhenUsed/>
    <w:rsid w:val="00361EB9"/>
  </w:style>
  <w:style w:type="numbering" w:customStyle="1" w:styleId="113222">
    <w:name w:val="Нет списка113222"/>
    <w:next w:val="a2"/>
    <w:uiPriority w:val="99"/>
    <w:semiHidden/>
    <w:unhideWhenUsed/>
    <w:rsid w:val="00361EB9"/>
  </w:style>
  <w:style w:type="numbering" w:customStyle="1" w:styleId="52222">
    <w:name w:val="Нет списка52222"/>
    <w:next w:val="a2"/>
    <w:uiPriority w:val="99"/>
    <w:semiHidden/>
    <w:unhideWhenUsed/>
    <w:rsid w:val="00361EB9"/>
  </w:style>
  <w:style w:type="numbering" w:customStyle="1" w:styleId="122222">
    <w:name w:val="Нет списка122222"/>
    <w:next w:val="a2"/>
    <w:uiPriority w:val="99"/>
    <w:semiHidden/>
    <w:unhideWhenUsed/>
    <w:rsid w:val="00361EB9"/>
  </w:style>
  <w:style w:type="numbering" w:customStyle="1" w:styleId="11111113222">
    <w:name w:val="1 / 1.1 / 1.1.113222"/>
    <w:basedOn w:val="a2"/>
    <w:next w:val="111111"/>
    <w:rsid w:val="00361EB9"/>
  </w:style>
  <w:style w:type="numbering" w:customStyle="1" w:styleId="1111114222">
    <w:name w:val="1 / 1.1 / 1.1.14222"/>
    <w:basedOn w:val="a2"/>
    <w:next w:val="111111"/>
    <w:rsid w:val="00361EB9"/>
  </w:style>
  <w:style w:type="numbering" w:customStyle="1" w:styleId="1822">
    <w:name w:val="Нет списка1822"/>
    <w:next w:val="a2"/>
    <w:uiPriority w:val="99"/>
    <w:semiHidden/>
    <w:unhideWhenUsed/>
    <w:rsid w:val="00361EB9"/>
  </w:style>
  <w:style w:type="numbering" w:customStyle="1" w:styleId="1922">
    <w:name w:val="Нет списка1922"/>
    <w:next w:val="a2"/>
    <w:semiHidden/>
    <w:rsid w:val="00361EB9"/>
  </w:style>
  <w:style w:type="table" w:customStyle="1" w:styleId="3522">
    <w:name w:val="Объемная таблица 35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2">
    <w:name w:val="HTA Tabellengitternetz115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2">
    <w:name w:val="Нет списка11622"/>
    <w:next w:val="a2"/>
    <w:semiHidden/>
    <w:rsid w:val="00361EB9"/>
  </w:style>
  <w:style w:type="numbering" w:customStyle="1" w:styleId="2522">
    <w:name w:val="Нет списка2522"/>
    <w:next w:val="a2"/>
    <w:uiPriority w:val="99"/>
    <w:semiHidden/>
    <w:unhideWhenUsed/>
    <w:rsid w:val="00361EB9"/>
  </w:style>
  <w:style w:type="numbering" w:customStyle="1" w:styleId="35220">
    <w:name w:val="Нет списка3522"/>
    <w:next w:val="a2"/>
    <w:uiPriority w:val="99"/>
    <w:semiHidden/>
    <w:unhideWhenUsed/>
    <w:rsid w:val="00361EB9"/>
  </w:style>
  <w:style w:type="numbering" w:customStyle="1" w:styleId="4522">
    <w:name w:val="Нет списка4522"/>
    <w:next w:val="a2"/>
    <w:uiPriority w:val="99"/>
    <w:semiHidden/>
    <w:unhideWhenUsed/>
    <w:rsid w:val="00361EB9"/>
  </w:style>
  <w:style w:type="numbering" w:customStyle="1" w:styleId="111322">
    <w:name w:val="Нет списка111322"/>
    <w:next w:val="a2"/>
    <w:uiPriority w:val="99"/>
    <w:semiHidden/>
    <w:unhideWhenUsed/>
    <w:rsid w:val="00361EB9"/>
  </w:style>
  <w:style w:type="numbering" w:customStyle="1" w:styleId="5522">
    <w:name w:val="Нет списка5522"/>
    <w:next w:val="a2"/>
    <w:uiPriority w:val="99"/>
    <w:semiHidden/>
    <w:unhideWhenUsed/>
    <w:rsid w:val="00361EB9"/>
  </w:style>
  <w:style w:type="numbering" w:customStyle="1" w:styleId="12522">
    <w:name w:val="Нет списка12522"/>
    <w:next w:val="a2"/>
    <w:uiPriority w:val="99"/>
    <w:semiHidden/>
    <w:unhideWhenUsed/>
    <w:rsid w:val="00361EB9"/>
  </w:style>
  <w:style w:type="numbering" w:customStyle="1" w:styleId="6322">
    <w:name w:val="Нет списка6322"/>
    <w:next w:val="a2"/>
    <w:uiPriority w:val="99"/>
    <w:semiHidden/>
    <w:unhideWhenUsed/>
    <w:rsid w:val="00361EB9"/>
  </w:style>
  <w:style w:type="numbering" w:customStyle="1" w:styleId="7322">
    <w:name w:val="Нет списка7322"/>
    <w:next w:val="a2"/>
    <w:semiHidden/>
    <w:rsid w:val="00361EB9"/>
  </w:style>
  <w:style w:type="table" w:customStyle="1" w:styleId="31322">
    <w:name w:val="Объемная таблица 31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2">
    <w:name w:val="HTA Tabellengitternetz1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2">
    <w:name w:val="Нет списка13322"/>
    <w:next w:val="a2"/>
    <w:semiHidden/>
    <w:rsid w:val="00361EB9"/>
  </w:style>
  <w:style w:type="numbering" w:customStyle="1" w:styleId="11111111322">
    <w:name w:val="1 / 1.1 / 1.1.111322"/>
    <w:basedOn w:val="a2"/>
    <w:next w:val="111111"/>
    <w:rsid w:val="00361EB9"/>
  </w:style>
  <w:style w:type="numbering" w:customStyle="1" w:styleId="1111112322">
    <w:name w:val="1 / 1.1 / 1.1.12322"/>
    <w:basedOn w:val="a2"/>
    <w:next w:val="111111"/>
    <w:rsid w:val="00361EB9"/>
  </w:style>
  <w:style w:type="numbering" w:customStyle="1" w:styleId="21322">
    <w:name w:val="Нет списка21322"/>
    <w:next w:val="a2"/>
    <w:uiPriority w:val="99"/>
    <w:semiHidden/>
    <w:unhideWhenUsed/>
    <w:rsid w:val="00361EB9"/>
  </w:style>
  <w:style w:type="numbering" w:customStyle="1" w:styleId="313220">
    <w:name w:val="Нет списка31322"/>
    <w:next w:val="a2"/>
    <w:uiPriority w:val="99"/>
    <w:semiHidden/>
    <w:unhideWhenUsed/>
    <w:rsid w:val="00361EB9"/>
  </w:style>
  <w:style w:type="numbering" w:customStyle="1" w:styleId="41322">
    <w:name w:val="Нет списка41322"/>
    <w:next w:val="a2"/>
    <w:uiPriority w:val="99"/>
    <w:semiHidden/>
    <w:unhideWhenUsed/>
    <w:rsid w:val="00361EB9"/>
  </w:style>
  <w:style w:type="numbering" w:customStyle="1" w:styleId="112322">
    <w:name w:val="Нет списка112322"/>
    <w:next w:val="a2"/>
    <w:uiPriority w:val="99"/>
    <w:semiHidden/>
    <w:unhideWhenUsed/>
    <w:rsid w:val="00361EB9"/>
  </w:style>
  <w:style w:type="numbering" w:customStyle="1" w:styleId="51322">
    <w:name w:val="Нет списка51322"/>
    <w:next w:val="a2"/>
    <w:uiPriority w:val="99"/>
    <w:semiHidden/>
    <w:unhideWhenUsed/>
    <w:rsid w:val="00361EB9"/>
  </w:style>
  <w:style w:type="numbering" w:customStyle="1" w:styleId="121322">
    <w:name w:val="Нет списка121322"/>
    <w:next w:val="a2"/>
    <w:uiPriority w:val="99"/>
    <w:semiHidden/>
    <w:unhideWhenUsed/>
    <w:rsid w:val="00361EB9"/>
  </w:style>
  <w:style w:type="numbering" w:customStyle="1" w:styleId="8322">
    <w:name w:val="Нет списка8322"/>
    <w:next w:val="a2"/>
    <w:semiHidden/>
    <w:rsid w:val="00361EB9"/>
  </w:style>
  <w:style w:type="table" w:customStyle="1" w:styleId="32322">
    <w:name w:val="Объемная таблица 32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2">
    <w:name w:val="HTA Tabellengitternetz112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2">
    <w:name w:val="Нет списка14322"/>
    <w:next w:val="a2"/>
    <w:semiHidden/>
    <w:rsid w:val="00361EB9"/>
  </w:style>
  <w:style w:type="numbering" w:customStyle="1" w:styleId="11111112322">
    <w:name w:val="1 / 1.1 / 1.1.112322"/>
    <w:basedOn w:val="a2"/>
    <w:next w:val="111111"/>
    <w:rsid w:val="00361EB9"/>
  </w:style>
  <w:style w:type="numbering" w:customStyle="1" w:styleId="1111113322">
    <w:name w:val="1 / 1.1 / 1.1.13322"/>
    <w:basedOn w:val="a2"/>
    <w:next w:val="111111"/>
    <w:rsid w:val="00361EB9"/>
  </w:style>
  <w:style w:type="numbering" w:customStyle="1" w:styleId="22322">
    <w:name w:val="Нет списка22322"/>
    <w:next w:val="a2"/>
    <w:uiPriority w:val="99"/>
    <w:semiHidden/>
    <w:unhideWhenUsed/>
    <w:rsid w:val="00361EB9"/>
  </w:style>
  <w:style w:type="numbering" w:customStyle="1" w:styleId="323220">
    <w:name w:val="Нет списка32322"/>
    <w:next w:val="a2"/>
    <w:uiPriority w:val="99"/>
    <w:semiHidden/>
    <w:unhideWhenUsed/>
    <w:rsid w:val="00361EB9"/>
  </w:style>
  <w:style w:type="numbering" w:customStyle="1" w:styleId="42322">
    <w:name w:val="Нет списка42322"/>
    <w:next w:val="a2"/>
    <w:uiPriority w:val="99"/>
    <w:semiHidden/>
    <w:unhideWhenUsed/>
    <w:rsid w:val="00361EB9"/>
  </w:style>
  <w:style w:type="numbering" w:customStyle="1" w:styleId="113322">
    <w:name w:val="Нет списка113322"/>
    <w:next w:val="a2"/>
    <w:uiPriority w:val="99"/>
    <w:semiHidden/>
    <w:unhideWhenUsed/>
    <w:rsid w:val="00361EB9"/>
  </w:style>
  <w:style w:type="numbering" w:customStyle="1" w:styleId="52322">
    <w:name w:val="Нет списка52322"/>
    <w:next w:val="a2"/>
    <w:uiPriority w:val="99"/>
    <w:semiHidden/>
    <w:unhideWhenUsed/>
    <w:rsid w:val="00361EB9"/>
  </w:style>
  <w:style w:type="numbering" w:customStyle="1" w:styleId="122322">
    <w:name w:val="Нет списка122322"/>
    <w:next w:val="a2"/>
    <w:uiPriority w:val="99"/>
    <w:semiHidden/>
    <w:unhideWhenUsed/>
    <w:rsid w:val="00361EB9"/>
  </w:style>
  <w:style w:type="numbering" w:customStyle="1" w:styleId="11111113322">
    <w:name w:val="1 / 1.1 / 1.1.113322"/>
    <w:basedOn w:val="a2"/>
    <w:next w:val="111111"/>
    <w:rsid w:val="00361EB9"/>
  </w:style>
  <w:style w:type="numbering" w:customStyle="1" w:styleId="1111114322">
    <w:name w:val="1 / 1.1 / 1.1.14322"/>
    <w:basedOn w:val="a2"/>
    <w:next w:val="111111"/>
    <w:rsid w:val="00361EB9"/>
  </w:style>
  <w:style w:type="numbering" w:customStyle="1" w:styleId="292">
    <w:name w:val="Нет списка292"/>
    <w:next w:val="a2"/>
    <w:uiPriority w:val="99"/>
    <w:semiHidden/>
    <w:unhideWhenUsed/>
    <w:rsid w:val="00361EB9"/>
  </w:style>
  <w:style w:type="numbering" w:customStyle="1" w:styleId="1202">
    <w:name w:val="Нет списка1202"/>
    <w:next w:val="a2"/>
    <w:semiHidden/>
    <w:rsid w:val="00361EB9"/>
  </w:style>
  <w:style w:type="table" w:customStyle="1" w:styleId="3820">
    <w:name w:val="Объемная таблица 38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2">
    <w:name w:val="HTA Tabellengitternetz118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2">
    <w:name w:val="Нет списка11102"/>
    <w:next w:val="a2"/>
    <w:semiHidden/>
    <w:rsid w:val="00361EB9"/>
  </w:style>
  <w:style w:type="numbering" w:customStyle="1" w:styleId="2102">
    <w:name w:val="Нет списка2102"/>
    <w:next w:val="a2"/>
    <w:uiPriority w:val="99"/>
    <w:semiHidden/>
    <w:unhideWhenUsed/>
    <w:rsid w:val="00361EB9"/>
  </w:style>
  <w:style w:type="numbering" w:customStyle="1" w:styleId="3821">
    <w:name w:val="Нет списка382"/>
    <w:next w:val="a2"/>
    <w:uiPriority w:val="99"/>
    <w:semiHidden/>
    <w:unhideWhenUsed/>
    <w:rsid w:val="00361EB9"/>
  </w:style>
  <w:style w:type="numbering" w:customStyle="1" w:styleId="482">
    <w:name w:val="Нет списка482"/>
    <w:next w:val="a2"/>
    <w:uiPriority w:val="99"/>
    <w:semiHidden/>
    <w:unhideWhenUsed/>
    <w:rsid w:val="00361EB9"/>
  </w:style>
  <w:style w:type="numbering" w:customStyle="1" w:styleId="11162">
    <w:name w:val="Нет списка11162"/>
    <w:next w:val="a2"/>
    <w:uiPriority w:val="99"/>
    <w:semiHidden/>
    <w:unhideWhenUsed/>
    <w:rsid w:val="00361EB9"/>
  </w:style>
  <w:style w:type="numbering" w:customStyle="1" w:styleId="582">
    <w:name w:val="Нет списка582"/>
    <w:next w:val="a2"/>
    <w:uiPriority w:val="99"/>
    <w:semiHidden/>
    <w:unhideWhenUsed/>
    <w:rsid w:val="00361EB9"/>
  </w:style>
  <w:style w:type="numbering" w:customStyle="1" w:styleId="1282">
    <w:name w:val="Нет списка1282"/>
    <w:next w:val="a2"/>
    <w:uiPriority w:val="99"/>
    <w:semiHidden/>
    <w:unhideWhenUsed/>
    <w:rsid w:val="00361EB9"/>
  </w:style>
  <w:style w:type="numbering" w:customStyle="1" w:styleId="662">
    <w:name w:val="Нет списка662"/>
    <w:next w:val="a2"/>
    <w:uiPriority w:val="99"/>
    <w:semiHidden/>
    <w:unhideWhenUsed/>
    <w:rsid w:val="00361EB9"/>
  </w:style>
  <w:style w:type="numbering" w:customStyle="1" w:styleId="762">
    <w:name w:val="Нет списка762"/>
    <w:next w:val="a2"/>
    <w:semiHidden/>
    <w:rsid w:val="00361EB9"/>
  </w:style>
  <w:style w:type="table" w:customStyle="1" w:styleId="3162">
    <w:name w:val="Объемная таблица 31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2">
    <w:name w:val="HTA Tabellengitternetz1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2">
    <w:name w:val="Нет списка1362"/>
    <w:next w:val="a2"/>
    <w:semiHidden/>
    <w:rsid w:val="00361EB9"/>
  </w:style>
  <w:style w:type="numbering" w:customStyle="1" w:styleId="1111111162">
    <w:name w:val="1 / 1.1 / 1.1.11162"/>
    <w:basedOn w:val="a2"/>
    <w:next w:val="111111"/>
    <w:rsid w:val="00361EB9"/>
  </w:style>
  <w:style w:type="numbering" w:customStyle="1" w:styleId="111111262">
    <w:name w:val="1 / 1.1 / 1.1.1262"/>
    <w:basedOn w:val="a2"/>
    <w:next w:val="111111"/>
    <w:rsid w:val="00361EB9"/>
  </w:style>
  <w:style w:type="numbering" w:customStyle="1" w:styleId="2162">
    <w:name w:val="Нет списка2162"/>
    <w:next w:val="a2"/>
    <w:uiPriority w:val="99"/>
    <w:semiHidden/>
    <w:unhideWhenUsed/>
    <w:rsid w:val="00361EB9"/>
  </w:style>
  <w:style w:type="numbering" w:customStyle="1" w:styleId="31620">
    <w:name w:val="Нет списка3162"/>
    <w:next w:val="a2"/>
    <w:uiPriority w:val="99"/>
    <w:semiHidden/>
    <w:unhideWhenUsed/>
    <w:rsid w:val="00361EB9"/>
  </w:style>
  <w:style w:type="numbering" w:customStyle="1" w:styleId="4162">
    <w:name w:val="Нет списка4162"/>
    <w:next w:val="a2"/>
    <w:uiPriority w:val="99"/>
    <w:semiHidden/>
    <w:unhideWhenUsed/>
    <w:rsid w:val="00361EB9"/>
  </w:style>
  <w:style w:type="numbering" w:customStyle="1" w:styleId="11262">
    <w:name w:val="Нет списка11262"/>
    <w:next w:val="a2"/>
    <w:uiPriority w:val="99"/>
    <w:semiHidden/>
    <w:unhideWhenUsed/>
    <w:rsid w:val="00361EB9"/>
  </w:style>
  <w:style w:type="numbering" w:customStyle="1" w:styleId="5162">
    <w:name w:val="Нет списка5162"/>
    <w:next w:val="a2"/>
    <w:uiPriority w:val="99"/>
    <w:semiHidden/>
    <w:unhideWhenUsed/>
    <w:rsid w:val="00361EB9"/>
  </w:style>
  <w:style w:type="numbering" w:customStyle="1" w:styleId="12162">
    <w:name w:val="Нет списка12162"/>
    <w:next w:val="a2"/>
    <w:uiPriority w:val="99"/>
    <w:semiHidden/>
    <w:unhideWhenUsed/>
    <w:rsid w:val="00361EB9"/>
  </w:style>
  <w:style w:type="numbering" w:customStyle="1" w:styleId="862">
    <w:name w:val="Нет списка862"/>
    <w:next w:val="a2"/>
    <w:semiHidden/>
    <w:rsid w:val="00361EB9"/>
  </w:style>
  <w:style w:type="table" w:customStyle="1" w:styleId="3262">
    <w:name w:val="Объемная таблица 32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2">
    <w:name w:val="HTA Tabellengitternetz112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2">
    <w:name w:val="Нет списка1462"/>
    <w:next w:val="a2"/>
    <w:semiHidden/>
    <w:rsid w:val="00361EB9"/>
  </w:style>
  <w:style w:type="numbering" w:customStyle="1" w:styleId="1111111262">
    <w:name w:val="1 / 1.1 / 1.1.11262"/>
    <w:basedOn w:val="a2"/>
    <w:next w:val="111111"/>
    <w:rsid w:val="00361EB9"/>
  </w:style>
  <w:style w:type="numbering" w:customStyle="1" w:styleId="111111362">
    <w:name w:val="1 / 1.1 / 1.1.1362"/>
    <w:basedOn w:val="a2"/>
    <w:next w:val="111111"/>
    <w:rsid w:val="00361EB9"/>
  </w:style>
  <w:style w:type="numbering" w:customStyle="1" w:styleId="2262">
    <w:name w:val="Нет списка2262"/>
    <w:next w:val="a2"/>
    <w:uiPriority w:val="99"/>
    <w:semiHidden/>
    <w:unhideWhenUsed/>
    <w:rsid w:val="00361EB9"/>
  </w:style>
  <w:style w:type="numbering" w:customStyle="1" w:styleId="32620">
    <w:name w:val="Нет списка3262"/>
    <w:next w:val="a2"/>
    <w:uiPriority w:val="99"/>
    <w:semiHidden/>
    <w:unhideWhenUsed/>
    <w:rsid w:val="00361EB9"/>
  </w:style>
  <w:style w:type="numbering" w:customStyle="1" w:styleId="4262">
    <w:name w:val="Нет списка4262"/>
    <w:next w:val="a2"/>
    <w:uiPriority w:val="99"/>
    <w:semiHidden/>
    <w:unhideWhenUsed/>
    <w:rsid w:val="00361EB9"/>
  </w:style>
  <w:style w:type="numbering" w:customStyle="1" w:styleId="11362">
    <w:name w:val="Нет списка11362"/>
    <w:next w:val="a2"/>
    <w:uiPriority w:val="99"/>
    <w:semiHidden/>
    <w:unhideWhenUsed/>
    <w:rsid w:val="00361EB9"/>
  </w:style>
  <w:style w:type="numbering" w:customStyle="1" w:styleId="5262">
    <w:name w:val="Нет списка5262"/>
    <w:next w:val="a2"/>
    <w:uiPriority w:val="99"/>
    <w:semiHidden/>
    <w:unhideWhenUsed/>
    <w:rsid w:val="00361EB9"/>
  </w:style>
  <w:style w:type="numbering" w:customStyle="1" w:styleId="12262">
    <w:name w:val="Нет списка12262"/>
    <w:next w:val="a2"/>
    <w:uiPriority w:val="99"/>
    <w:semiHidden/>
    <w:unhideWhenUsed/>
    <w:rsid w:val="00361EB9"/>
  </w:style>
  <w:style w:type="numbering" w:customStyle="1" w:styleId="1111111362">
    <w:name w:val="1 / 1.1 / 1.1.11362"/>
    <w:basedOn w:val="a2"/>
    <w:next w:val="111111"/>
    <w:rsid w:val="00361EB9"/>
  </w:style>
  <w:style w:type="numbering" w:customStyle="1" w:styleId="111111462">
    <w:name w:val="1 / 1.1 / 1.1.1462"/>
    <w:basedOn w:val="a2"/>
    <w:next w:val="111111"/>
    <w:rsid w:val="00361EB9"/>
  </w:style>
  <w:style w:type="numbering" w:customStyle="1" w:styleId="932">
    <w:name w:val="Нет списка932"/>
    <w:next w:val="a2"/>
    <w:uiPriority w:val="99"/>
    <w:semiHidden/>
    <w:unhideWhenUsed/>
    <w:rsid w:val="00361EB9"/>
  </w:style>
  <w:style w:type="numbering" w:customStyle="1" w:styleId="1032">
    <w:name w:val="Нет списка1032"/>
    <w:next w:val="a2"/>
    <w:uiPriority w:val="99"/>
    <w:semiHidden/>
    <w:unhideWhenUsed/>
    <w:rsid w:val="00361EB9"/>
  </w:style>
  <w:style w:type="numbering" w:customStyle="1" w:styleId="1532">
    <w:name w:val="Нет списка1532"/>
    <w:next w:val="a2"/>
    <w:semiHidden/>
    <w:rsid w:val="00361EB9"/>
  </w:style>
  <w:style w:type="table" w:customStyle="1" w:styleId="3332">
    <w:name w:val="Объемная таблица 3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2">
    <w:name w:val="HTA Tabellengitternetz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2">
    <w:name w:val="Нет списка11432"/>
    <w:next w:val="a2"/>
    <w:semiHidden/>
    <w:rsid w:val="00361EB9"/>
  </w:style>
  <w:style w:type="numbering" w:customStyle="1" w:styleId="2332">
    <w:name w:val="Нет списка2332"/>
    <w:next w:val="a2"/>
    <w:uiPriority w:val="99"/>
    <w:semiHidden/>
    <w:unhideWhenUsed/>
    <w:rsid w:val="00361EB9"/>
  </w:style>
  <w:style w:type="numbering" w:customStyle="1" w:styleId="33320">
    <w:name w:val="Нет списка3332"/>
    <w:next w:val="a2"/>
    <w:uiPriority w:val="99"/>
    <w:semiHidden/>
    <w:unhideWhenUsed/>
    <w:rsid w:val="00361EB9"/>
  </w:style>
  <w:style w:type="numbering" w:customStyle="1" w:styleId="4332">
    <w:name w:val="Нет списка4332"/>
    <w:next w:val="a2"/>
    <w:uiPriority w:val="99"/>
    <w:semiHidden/>
    <w:unhideWhenUsed/>
    <w:rsid w:val="00361EB9"/>
  </w:style>
  <w:style w:type="numbering" w:customStyle="1" w:styleId="111132">
    <w:name w:val="Нет списка111132"/>
    <w:next w:val="a2"/>
    <w:uiPriority w:val="99"/>
    <w:semiHidden/>
    <w:unhideWhenUsed/>
    <w:rsid w:val="00361EB9"/>
  </w:style>
  <w:style w:type="numbering" w:customStyle="1" w:styleId="5332">
    <w:name w:val="Нет списка5332"/>
    <w:next w:val="a2"/>
    <w:uiPriority w:val="99"/>
    <w:semiHidden/>
    <w:unhideWhenUsed/>
    <w:rsid w:val="00361EB9"/>
  </w:style>
  <w:style w:type="numbering" w:customStyle="1" w:styleId="12332">
    <w:name w:val="Нет списка12332"/>
    <w:next w:val="a2"/>
    <w:uiPriority w:val="99"/>
    <w:semiHidden/>
    <w:unhideWhenUsed/>
    <w:rsid w:val="00361EB9"/>
  </w:style>
  <w:style w:type="numbering" w:customStyle="1" w:styleId="6132">
    <w:name w:val="Нет списка6132"/>
    <w:next w:val="a2"/>
    <w:uiPriority w:val="99"/>
    <w:semiHidden/>
    <w:unhideWhenUsed/>
    <w:rsid w:val="00361EB9"/>
  </w:style>
  <w:style w:type="numbering" w:customStyle="1" w:styleId="7132">
    <w:name w:val="Нет списка7132"/>
    <w:next w:val="a2"/>
    <w:semiHidden/>
    <w:rsid w:val="00361EB9"/>
  </w:style>
  <w:style w:type="table" w:customStyle="1" w:styleId="31132">
    <w:name w:val="Объемная таблица 31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2">
    <w:name w:val="HTA Tabellengitternetz1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2">
    <w:name w:val="Нет списка13132"/>
    <w:next w:val="a2"/>
    <w:semiHidden/>
    <w:rsid w:val="00361EB9"/>
  </w:style>
  <w:style w:type="numbering" w:customStyle="1" w:styleId="11111111132">
    <w:name w:val="1 / 1.1 / 1.1.111132"/>
    <w:basedOn w:val="a2"/>
    <w:next w:val="111111"/>
    <w:rsid w:val="00361EB9"/>
  </w:style>
  <w:style w:type="numbering" w:customStyle="1" w:styleId="1111112132">
    <w:name w:val="1 / 1.1 / 1.1.12132"/>
    <w:basedOn w:val="a2"/>
    <w:next w:val="111111"/>
    <w:rsid w:val="00361EB9"/>
  </w:style>
  <w:style w:type="numbering" w:customStyle="1" w:styleId="21132">
    <w:name w:val="Нет списка21132"/>
    <w:next w:val="a2"/>
    <w:uiPriority w:val="99"/>
    <w:semiHidden/>
    <w:unhideWhenUsed/>
    <w:rsid w:val="00361EB9"/>
  </w:style>
  <w:style w:type="numbering" w:customStyle="1" w:styleId="311320">
    <w:name w:val="Нет списка31132"/>
    <w:next w:val="a2"/>
    <w:uiPriority w:val="99"/>
    <w:semiHidden/>
    <w:unhideWhenUsed/>
    <w:rsid w:val="00361EB9"/>
  </w:style>
  <w:style w:type="numbering" w:customStyle="1" w:styleId="41132">
    <w:name w:val="Нет списка41132"/>
    <w:next w:val="a2"/>
    <w:uiPriority w:val="99"/>
    <w:semiHidden/>
    <w:unhideWhenUsed/>
    <w:rsid w:val="00361EB9"/>
  </w:style>
  <w:style w:type="numbering" w:customStyle="1" w:styleId="112132">
    <w:name w:val="Нет списка112132"/>
    <w:next w:val="a2"/>
    <w:uiPriority w:val="99"/>
    <w:semiHidden/>
    <w:unhideWhenUsed/>
    <w:rsid w:val="00361EB9"/>
  </w:style>
  <w:style w:type="numbering" w:customStyle="1" w:styleId="51132">
    <w:name w:val="Нет списка51132"/>
    <w:next w:val="a2"/>
    <w:uiPriority w:val="99"/>
    <w:semiHidden/>
    <w:unhideWhenUsed/>
    <w:rsid w:val="00361EB9"/>
  </w:style>
  <w:style w:type="numbering" w:customStyle="1" w:styleId="121132">
    <w:name w:val="Нет списка121132"/>
    <w:next w:val="a2"/>
    <w:uiPriority w:val="99"/>
    <w:semiHidden/>
    <w:unhideWhenUsed/>
    <w:rsid w:val="00361EB9"/>
  </w:style>
  <w:style w:type="numbering" w:customStyle="1" w:styleId="8132">
    <w:name w:val="Нет списка8132"/>
    <w:next w:val="a2"/>
    <w:semiHidden/>
    <w:rsid w:val="00361EB9"/>
  </w:style>
  <w:style w:type="table" w:customStyle="1" w:styleId="32132">
    <w:name w:val="Объемная таблица 32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2">
    <w:name w:val="HTA Tabellengitternetz112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2">
    <w:name w:val="Нет списка14132"/>
    <w:next w:val="a2"/>
    <w:semiHidden/>
    <w:rsid w:val="00361EB9"/>
  </w:style>
  <w:style w:type="numbering" w:customStyle="1" w:styleId="11111112132">
    <w:name w:val="1 / 1.1 / 1.1.112132"/>
    <w:basedOn w:val="a2"/>
    <w:next w:val="111111"/>
    <w:rsid w:val="00361EB9"/>
  </w:style>
  <w:style w:type="numbering" w:customStyle="1" w:styleId="1111113132">
    <w:name w:val="1 / 1.1 / 1.1.13132"/>
    <w:basedOn w:val="a2"/>
    <w:next w:val="111111"/>
    <w:rsid w:val="00361EB9"/>
  </w:style>
  <w:style w:type="numbering" w:customStyle="1" w:styleId="22132">
    <w:name w:val="Нет списка22132"/>
    <w:next w:val="a2"/>
    <w:uiPriority w:val="99"/>
    <w:semiHidden/>
    <w:unhideWhenUsed/>
    <w:rsid w:val="00361EB9"/>
  </w:style>
  <w:style w:type="numbering" w:customStyle="1" w:styleId="321320">
    <w:name w:val="Нет списка32132"/>
    <w:next w:val="a2"/>
    <w:uiPriority w:val="99"/>
    <w:semiHidden/>
    <w:unhideWhenUsed/>
    <w:rsid w:val="00361EB9"/>
  </w:style>
  <w:style w:type="numbering" w:customStyle="1" w:styleId="42132">
    <w:name w:val="Нет списка42132"/>
    <w:next w:val="a2"/>
    <w:uiPriority w:val="99"/>
    <w:semiHidden/>
    <w:unhideWhenUsed/>
    <w:rsid w:val="00361EB9"/>
  </w:style>
  <w:style w:type="numbering" w:customStyle="1" w:styleId="113132">
    <w:name w:val="Нет списка113132"/>
    <w:next w:val="a2"/>
    <w:uiPriority w:val="99"/>
    <w:semiHidden/>
    <w:unhideWhenUsed/>
    <w:rsid w:val="00361EB9"/>
  </w:style>
  <w:style w:type="numbering" w:customStyle="1" w:styleId="52132">
    <w:name w:val="Нет списка52132"/>
    <w:next w:val="a2"/>
    <w:uiPriority w:val="99"/>
    <w:semiHidden/>
    <w:unhideWhenUsed/>
    <w:rsid w:val="00361EB9"/>
  </w:style>
  <w:style w:type="numbering" w:customStyle="1" w:styleId="122132">
    <w:name w:val="Нет списка122132"/>
    <w:next w:val="a2"/>
    <w:uiPriority w:val="99"/>
    <w:semiHidden/>
    <w:unhideWhenUsed/>
    <w:rsid w:val="00361EB9"/>
  </w:style>
  <w:style w:type="numbering" w:customStyle="1" w:styleId="11111113132">
    <w:name w:val="1 / 1.1 / 1.1.113132"/>
    <w:basedOn w:val="a2"/>
    <w:next w:val="111111"/>
    <w:rsid w:val="00361EB9"/>
  </w:style>
  <w:style w:type="numbering" w:customStyle="1" w:styleId="1111114132">
    <w:name w:val="1 / 1.1 / 1.1.14132"/>
    <w:basedOn w:val="a2"/>
    <w:next w:val="111111"/>
    <w:rsid w:val="00361EB9"/>
  </w:style>
  <w:style w:type="numbering" w:customStyle="1" w:styleId="1632">
    <w:name w:val="Нет списка1632"/>
    <w:next w:val="a2"/>
    <w:uiPriority w:val="99"/>
    <w:semiHidden/>
    <w:unhideWhenUsed/>
    <w:rsid w:val="00361EB9"/>
  </w:style>
  <w:style w:type="numbering" w:customStyle="1" w:styleId="1732">
    <w:name w:val="Нет списка1732"/>
    <w:next w:val="a2"/>
    <w:semiHidden/>
    <w:rsid w:val="00361EB9"/>
  </w:style>
  <w:style w:type="table" w:customStyle="1" w:styleId="3432">
    <w:name w:val="Объемная таблица 34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2">
    <w:name w:val="HTA Tabellengitternetz114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2">
    <w:name w:val="Нет списка11532"/>
    <w:next w:val="a2"/>
    <w:semiHidden/>
    <w:rsid w:val="00361EB9"/>
  </w:style>
  <w:style w:type="numbering" w:customStyle="1" w:styleId="2432">
    <w:name w:val="Нет списка2432"/>
    <w:next w:val="a2"/>
    <w:uiPriority w:val="99"/>
    <w:semiHidden/>
    <w:unhideWhenUsed/>
    <w:rsid w:val="00361EB9"/>
  </w:style>
  <w:style w:type="numbering" w:customStyle="1" w:styleId="34320">
    <w:name w:val="Нет списка3432"/>
    <w:next w:val="a2"/>
    <w:uiPriority w:val="99"/>
    <w:semiHidden/>
    <w:unhideWhenUsed/>
    <w:rsid w:val="00361EB9"/>
  </w:style>
  <w:style w:type="numbering" w:customStyle="1" w:styleId="4432">
    <w:name w:val="Нет списка4432"/>
    <w:next w:val="a2"/>
    <w:uiPriority w:val="99"/>
    <w:semiHidden/>
    <w:unhideWhenUsed/>
    <w:rsid w:val="00361EB9"/>
  </w:style>
  <w:style w:type="numbering" w:customStyle="1" w:styleId="111232">
    <w:name w:val="Нет списка111232"/>
    <w:next w:val="a2"/>
    <w:uiPriority w:val="99"/>
    <w:semiHidden/>
    <w:unhideWhenUsed/>
    <w:rsid w:val="00361EB9"/>
  </w:style>
  <w:style w:type="numbering" w:customStyle="1" w:styleId="5432">
    <w:name w:val="Нет списка5432"/>
    <w:next w:val="a2"/>
    <w:uiPriority w:val="99"/>
    <w:semiHidden/>
    <w:unhideWhenUsed/>
    <w:rsid w:val="00361EB9"/>
  </w:style>
  <w:style w:type="numbering" w:customStyle="1" w:styleId="12432">
    <w:name w:val="Нет списка12432"/>
    <w:next w:val="a2"/>
    <w:uiPriority w:val="99"/>
    <w:semiHidden/>
    <w:unhideWhenUsed/>
    <w:rsid w:val="00361EB9"/>
  </w:style>
  <w:style w:type="numbering" w:customStyle="1" w:styleId="6232">
    <w:name w:val="Нет списка6232"/>
    <w:next w:val="a2"/>
    <w:uiPriority w:val="99"/>
    <w:semiHidden/>
    <w:unhideWhenUsed/>
    <w:rsid w:val="00361EB9"/>
  </w:style>
  <w:style w:type="numbering" w:customStyle="1" w:styleId="7232">
    <w:name w:val="Нет списка7232"/>
    <w:next w:val="a2"/>
    <w:semiHidden/>
    <w:rsid w:val="00361EB9"/>
  </w:style>
  <w:style w:type="table" w:customStyle="1" w:styleId="31232">
    <w:name w:val="Объемная таблица 31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2">
    <w:name w:val="HTA Tabellengitternetz1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2">
    <w:name w:val="Нет списка13232"/>
    <w:next w:val="a2"/>
    <w:semiHidden/>
    <w:rsid w:val="00361EB9"/>
  </w:style>
  <w:style w:type="numbering" w:customStyle="1" w:styleId="11111111232">
    <w:name w:val="1 / 1.1 / 1.1.111232"/>
    <w:basedOn w:val="a2"/>
    <w:next w:val="111111"/>
    <w:rsid w:val="00361EB9"/>
  </w:style>
  <w:style w:type="numbering" w:customStyle="1" w:styleId="1111112232">
    <w:name w:val="1 / 1.1 / 1.1.12232"/>
    <w:basedOn w:val="a2"/>
    <w:next w:val="111111"/>
    <w:rsid w:val="00361EB9"/>
  </w:style>
  <w:style w:type="numbering" w:customStyle="1" w:styleId="21232">
    <w:name w:val="Нет списка21232"/>
    <w:next w:val="a2"/>
    <w:uiPriority w:val="99"/>
    <w:semiHidden/>
    <w:unhideWhenUsed/>
    <w:rsid w:val="00361EB9"/>
  </w:style>
  <w:style w:type="numbering" w:customStyle="1" w:styleId="312320">
    <w:name w:val="Нет списка31232"/>
    <w:next w:val="a2"/>
    <w:uiPriority w:val="99"/>
    <w:semiHidden/>
    <w:unhideWhenUsed/>
    <w:rsid w:val="00361EB9"/>
  </w:style>
  <w:style w:type="numbering" w:customStyle="1" w:styleId="41232">
    <w:name w:val="Нет списка41232"/>
    <w:next w:val="a2"/>
    <w:uiPriority w:val="99"/>
    <w:semiHidden/>
    <w:unhideWhenUsed/>
    <w:rsid w:val="00361EB9"/>
  </w:style>
  <w:style w:type="numbering" w:customStyle="1" w:styleId="112232">
    <w:name w:val="Нет списка112232"/>
    <w:next w:val="a2"/>
    <w:uiPriority w:val="99"/>
    <w:semiHidden/>
    <w:unhideWhenUsed/>
    <w:rsid w:val="00361EB9"/>
  </w:style>
  <w:style w:type="numbering" w:customStyle="1" w:styleId="51232">
    <w:name w:val="Нет списка51232"/>
    <w:next w:val="a2"/>
    <w:uiPriority w:val="99"/>
    <w:semiHidden/>
    <w:unhideWhenUsed/>
    <w:rsid w:val="00361EB9"/>
  </w:style>
  <w:style w:type="numbering" w:customStyle="1" w:styleId="121232">
    <w:name w:val="Нет списка121232"/>
    <w:next w:val="a2"/>
    <w:uiPriority w:val="99"/>
    <w:semiHidden/>
    <w:unhideWhenUsed/>
    <w:rsid w:val="00361EB9"/>
  </w:style>
  <w:style w:type="numbering" w:customStyle="1" w:styleId="8232">
    <w:name w:val="Нет списка8232"/>
    <w:next w:val="a2"/>
    <w:semiHidden/>
    <w:rsid w:val="00361EB9"/>
  </w:style>
  <w:style w:type="table" w:customStyle="1" w:styleId="32232">
    <w:name w:val="Объемная таблица 32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2">
    <w:name w:val="HTA Tabellengitternetz112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2">
    <w:name w:val="Нет списка14232"/>
    <w:next w:val="a2"/>
    <w:semiHidden/>
    <w:rsid w:val="00361EB9"/>
  </w:style>
  <w:style w:type="numbering" w:customStyle="1" w:styleId="11111112232">
    <w:name w:val="1 / 1.1 / 1.1.112232"/>
    <w:basedOn w:val="a2"/>
    <w:next w:val="111111"/>
    <w:rsid w:val="00361EB9"/>
  </w:style>
  <w:style w:type="numbering" w:customStyle="1" w:styleId="1111113232">
    <w:name w:val="1 / 1.1 / 1.1.13232"/>
    <w:basedOn w:val="a2"/>
    <w:next w:val="111111"/>
    <w:rsid w:val="00361EB9"/>
  </w:style>
  <w:style w:type="numbering" w:customStyle="1" w:styleId="22232">
    <w:name w:val="Нет списка22232"/>
    <w:next w:val="a2"/>
    <w:uiPriority w:val="99"/>
    <w:semiHidden/>
    <w:unhideWhenUsed/>
    <w:rsid w:val="00361EB9"/>
  </w:style>
  <w:style w:type="numbering" w:customStyle="1" w:styleId="322320">
    <w:name w:val="Нет списка32232"/>
    <w:next w:val="a2"/>
    <w:uiPriority w:val="99"/>
    <w:semiHidden/>
    <w:unhideWhenUsed/>
    <w:rsid w:val="00361EB9"/>
  </w:style>
  <w:style w:type="numbering" w:customStyle="1" w:styleId="42232">
    <w:name w:val="Нет списка42232"/>
    <w:next w:val="a2"/>
    <w:uiPriority w:val="99"/>
    <w:semiHidden/>
    <w:unhideWhenUsed/>
    <w:rsid w:val="00361EB9"/>
  </w:style>
  <w:style w:type="numbering" w:customStyle="1" w:styleId="113232">
    <w:name w:val="Нет списка113232"/>
    <w:next w:val="a2"/>
    <w:uiPriority w:val="99"/>
    <w:semiHidden/>
    <w:unhideWhenUsed/>
    <w:rsid w:val="00361EB9"/>
  </w:style>
  <w:style w:type="numbering" w:customStyle="1" w:styleId="52232">
    <w:name w:val="Нет списка52232"/>
    <w:next w:val="a2"/>
    <w:uiPriority w:val="99"/>
    <w:semiHidden/>
    <w:unhideWhenUsed/>
    <w:rsid w:val="00361EB9"/>
  </w:style>
  <w:style w:type="numbering" w:customStyle="1" w:styleId="122232">
    <w:name w:val="Нет списка122232"/>
    <w:next w:val="a2"/>
    <w:uiPriority w:val="99"/>
    <w:semiHidden/>
    <w:unhideWhenUsed/>
    <w:rsid w:val="00361EB9"/>
  </w:style>
  <w:style w:type="numbering" w:customStyle="1" w:styleId="11111113232">
    <w:name w:val="1 / 1.1 / 1.1.113232"/>
    <w:basedOn w:val="a2"/>
    <w:next w:val="111111"/>
    <w:rsid w:val="00361EB9"/>
  </w:style>
  <w:style w:type="numbering" w:customStyle="1" w:styleId="1111114232">
    <w:name w:val="1 / 1.1 / 1.1.14232"/>
    <w:basedOn w:val="a2"/>
    <w:next w:val="111111"/>
    <w:rsid w:val="00361EB9"/>
  </w:style>
  <w:style w:type="numbering" w:customStyle="1" w:styleId="1832">
    <w:name w:val="Нет списка1832"/>
    <w:next w:val="a2"/>
    <w:uiPriority w:val="99"/>
    <w:semiHidden/>
    <w:unhideWhenUsed/>
    <w:rsid w:val="00361EB9"/>
  </w:style>
  <w:style w:type="numbering" w:customStyle="1" w:styleId="1932">
    <w:name w:val="Нет списка1932"/>
    <w:next w:val="a2"/>
    <w:semiHidden/>
    <w:rsid w:val="00361EB9"/>
  </w:style>
  <w:style w:type="table" w:customStyle="1" w:styleId="3532">
    <w:name w:val="Объемная таблица 35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2">
    <w:name w:val="HTA Tabellengitternetz115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2">
    <w:name w:val="Нет списка11632"/>
    <w:next w:val="a2"/>
    <w:semiHidden/>
    <w:rsid w:val="00361EB9"/>
  </w:style>
  <w:style w:type="numbering" w:customStyle="1" w:styleId="2532">
    <w:name w:val="Нет списка2532"/>
    <w:next w:val="a2"/>
    <w:uiPriority w:val="99"/>
    <w:semiHidden/>
    <w:unhideWhenUsed/>
    <w:rsid w:val="00361EB9"/>
  </w:style>
  <w:style w:type="numbering" w:customStyle="1" w:styleId="35320">
    <w:name w:val="Нет списка3532"/>
    <w:next w:val="a2"/>
    <w:uiPriority w:val="99"/>
    <w:semiHidden/>
    <w:unhideWhenUsed/>
    <w:rsid w:val="00361EB9"/>
  </w:style>
  <w:style w:type="numbering" w:customStyle="1" w:styleId="4532">
    <w:name w:val="Нет списка4532"/>
    <w:next w:val="a2"/>
    <w:uiPriority w:val="99"/>
    <w:semiHidden/>
    <w:unhideWhenUsed/>
    <w:rsid w:val="00361EB9"/>
  </w:style>
  <w:style w:type="numbering" w:customStyle="1" w:styleId="111332">
    <w:name w:val="Нет списка111332"/>
    <w:next w:val="a2"/>
    <w:uiPriority w:val="99"/>
    <w:semiHidden/>
    <w:unhideWhenUsed/>
    <w:rsid w:val="00361EB9"/>
  </w:style>
  <w:style w:type="numbering" w:customStyle="1" w:styleId="5532">
    <w:name w:val="Нет списка5532"/>
    <w:next w:val="a2"/>
    <w:uiPriority w:val="99"/>
    <w:semiHidden/>
    <w:unhideWhenUsed/>
    <w:rsid w:val="00361EB9"/>
  </w:style>
  <w:style w:type="numbering" w:customStyle="1" w:styleId="12532">
    <w:name w:val="Нет списка12532"/>
    <w:next w:val="a2"/>
    <w:uiPriority w:val="99"/>
    <w:semiHidden/>
    <w:unhideWhenUsed/>
    <w:rsid w:val="00361EB9"/>
  </w:style>
  <w:style w:type="numbering" w:customStyle="1" w:styleId="6332">
    <w:name w:val="Нет списка6332"/>
    <w:next w:val="a2"/>
    <w:uiPriority w:val="99"/>
    <w:semiHidden/>
    <w:unhideWhenUsed/>
    <w:rsid w:val="00361EB9"/>
  </w:style>
  <w:style w:type="numbering" w:customStyle="1" w:styleId="7332">
    <w:name w:val="Нет списка7332"/>
    <w:next w:val="a2"/>
    <w:semiHidden/>
    <w:rsid w:val="00361EB9"/>
  </w:style>
  <w:style w:type="table" w:customStyle="1" w:styleId="31332">
    <w:name w:val="Объемная таблица 31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2">
    <w:name w:val="HTA Tabellengitternetz1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2">
    <w:name w:val="Нет списка13332"/>
    <w:next w:val="a2"/>
    <w:semiHidden/>
    <w:rsid w:val="00361EB9"/>
  </w:style>
  <w:style w:type="numbering" w:customStyle="1" w:styleId="11111111332">
    <w:name w:val="1 / 1.1 / 1.1.111332"/>
    <w:basedOn w:val="a2"/>
    <w:next w:val="111111"/>
    <w:rsid w:val="00361EB9"/>
  </w:style>
  <w:style w:type="numbering" w:customStyle="1" w:styleId="1111112332">
    <w:name w:val="1 / 1.1 / 1.1.12332"/>
    <w:basedOn w:val="a2"/>
    <w:next w:val="111111"/>
    <w:rsid w:val="00361EB9"/>
  </w:style>
  <w:style w:type="numbering" w:customStyle="1" w:styleId="21332">
    <w:name w:val="Нет списка21332"/>
    <w:next w:val="a2"/>
    <w:uiPriority w:val="99"/>
    <w:semiHidden/>
    <w:unhideWhenUsed/>
    <w:rsid w:val="00361EB9"/>
  </w:style>
  <w:style w:type="numbering" w:customStyle="1" w:styleId="313320">
    <w:name w:val="Нет списка31332"/>
    <w:next w:val="a2"/>
    <w:uiPriority w:val="99"/>
    <w:semiHidden/>
    <w:unhideWhenUsed/>
    <w:rsid w:val="00361EB9"/>
  </w:style>
  <w:style w:type="numbering" w:customStyle="1" w:styleId="41332">
    <w:name w:val="Нет списка41332"/>
    <w:next w:val="a2"/>
    <w:uiPriority w:val="99"/>
    <w:semiHidden/>
    <w:unhideWhenUsed/>
    <w:rsid w:val="00361EB9"/>
  </w:style>
  <w:style w:type="numbering" w:customStyle="1" w:styleId="112332">
    <w:name w:val="Нет списка112332"/>
    <w:next w:val="a2"/>
    <w:uiPriority w:val="99"/>
    <w:semiHidden/>
    <w:unhideWhenUsed/>
    <w:rsid w:val="00361EB9"/>
  </w:style>
  <w:style w:type="numbering" w:customStyle="1" w:styleId="51332">
    <w:name w:val="Нет списка51332"/>
    <w:next w:val="a2"/>
    <w:uiPriority w:val="99"/>
    <w:semiHidden/>
    <w:unhideWhenUsed/>
    <w:rsid w:val="00361EB9"/>
  </w:style>
  <w:style w:type="numbering" w:customStyle="1" w:styleId="121332">
    <w:name w:val="Нет списка121332"/>
    <w:next w:val="a2"/>
    <w:uiPriority w:val="99"/>
    <w:semiHidden/>
    <w:unhideWhenUsed/>
    <w:rsid w:val="00361EB9"/>
  </w:style>
  <w:style w:type="numbering" w:customStyle="1" w:styleId="8332">
    <w:name w:val="Нет списка8332"/>
    <w:next w:val="a2"/>
    <w:semiHidden/>
    <w:rsid w:val="00361EB9"/>
  </w:style>
  <w:style w:type="table" w:customStyle="1" w:styleId="32332">
    <w:name w:val="Объемная таблица 32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2">
    <w:name w:val="HTA Tabellengitternetz112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2">
    <w:name w:val="Нет списка14332"/>
    <w:next w:val="a2"/>
    <w:semiHidden/>
    <w:rsid w:val="00361EB9"/>
  </w:style>
  <w:style w:type="numbering" w:customStyle="1" w:styleId="11111112332">
    <w:name w:val="1 / 1.1 / 1.1.112332"/>
    <w:basedOn w:val="a2"/>
    <w:next w:val="111111"/>
    <w:rsid w:val="00361EB9"/>
  </w:style>
  <w:style w:type="numbering" w:customStyle="1" w:styleId="1111113332">
    <w:name w:val="1 / 1.1 / 1.1.13332"/>
    <w:basedOn w:val="a2"/>
    <w:next w:val="111111"/>
    <w:rsid w:val="00361EB9"/>
  </w:style>
  <w:style w:type="numbering" w:customStyle="1" w:styleId="22332">
    <w:name w:val="Нет списка22332"/>
    <w:next w:val="a2"/>
    <w:uiPriority w:val="99"/>
    <w:semiHidden/>
    <w:unhideWhenUsed/>
    <w:rsid w:val="00361EB9"/>
  </w:style>
  <w:style w:type="numbering" w:customStyle="1" w:styleId="323320">
    <w:name w:val="Нет списка32332"/>
    <w:next w:val="a2"/>
    <w:uiPriority w:val="99"/>
    <w:semiHidden/>
    <w:unhideWhenUsed/>
    <w:rsid w:val="00361EB9"/>
  </w:style>
  <w:style w:type="numbering" w:customStyle="1" w:styleId="42332">
    <w:name w:val="Нет списка42332"/>
    <w:next w:val="a2"/>
    <w:uiPriority w:val="99"/>
    <w:semiHidden/>
    <w:unhideWhenUsed/>
    <w:rsid w:val="00361EB9"/>
  </w:style>
  <w:style w:type="numbering" w:customStyle="1" w:styleId="113332">
    <w:name w:val="Нет списка113332"/>
    <w:next w:val="a2"/>
    <w:uiPriority w:val="99"/>
    <w:semiHidden/>
    <w:unhideWhenUsed/>
    <w:rsid w:val="00361EB9"/>
  </w:style>
  <w:style w:type="numbering" w:customStyle="1" w:styleId="52332">
    <w:name w:val="Нет списка52332"/>
    <w:next w:val="a2"/>
    <w:uiPriority w:val="99"/>
    <w:semiHidden/>
    <w:unhideWhenUsed/>
    <w:rsid w:val="00361EB9"/>
  </w:style>
  <w:style w:type="numbering" w:customStyle="1" w:styleId="122332">
    <w:name w:val="Нет списка122332"/>
    <w:next w:val="a2"/>
    <w:uiPriority w:val="99"/>
    <w:semiHidden/>
    <w:unhideWhenUsed/>
    <w:rsid w:val="00361EB9"/>
  </w:style>
  <w:style w:type="numbering" w:customStyle="1" w:styleId="11111113332">
    <w:name w:val="1 / 1.1 / 1.1.113332"/>
    <w:basedOn w:val="a2"/>
    <w:next w:val="111111"/>
    <w:rsid w:val="00361EB9"/>
  </w:style>
  <w:style w:type="numbering" w:customStyle="1" w:styleId="1111114332">
    <w:name w:val="1 / 1.1 / 1.1.14332"/>
    <w:basedOn w:val="a2"/>
    <w:next w:val="111111"/>
    <w:rsid w:val="00361EB9"/>
  </w:style>
  <w:style w:type="numbering" w:customStyle="1" w:styleId="3010">
    <w:name w:val="Нет списка301"/>
    <w:next w:val="a2"/>
    <w:uiPriority w:val="99"/>
    <w:semiHidden/>
    <w:unhideWhenUsed/>
    <w:rsid w:val="00361EB9"/>
  </w:style>
  <w:style w:type="numbering" w:customStyle="1" w:styleId="1291">
    <w:name w:val="Нет списка1291"/>
    <w:next w:val="a2"/>
    <w:semiHidden/>
    <w:rsid w:val="00361EB9"/>
  </w:style>
  <w:style w:type="table" w:customStyle="1" w:styleId="3910">
    <w:name w:val="Объемная таблица 39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1">
    <w:name w:val="HTA Tabellengitternetz119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2"/>
    <w:semiHidden/>
    <w:rsid w:val="00361EB9"/>
  </w:style>
  <w:style w:type="numbering" w:customStyle="1" w:styleId="2171">
    <w:name w:val="Нет списка2171"/>
    <w:next w:val="a2"/>
    <w:uiPriority w:val="99"/>
    <w:semiHidden/>
    <w:unhideWhenUsed/>
    <w:rsid w:val="00361EB9"/>
  </w:style>
  <w:style w:type="numbering" w:customStyle="1" w:styleId="3911">
    <w:name w:val="Нет списка391"/>
    <w:next w:val="a2"/>
    <w:uiPriority w:val="99"/>
    <w:semiHidden/>
    <w:unhideWhenUsed/>
    <w:rsid w:val="00361EB9"/>
  </w:style>
  <w:style w:type="numbering" w:customStyle="1" w:styleId="491">
    <w:name w:val="Нет списка491"/>
    <w:next w:val="a2"/>
    <w:uiPriority w:val="99"/>
    <w:semiHidden/>
    <w:unhideWhenUsed/>
    <w:rsid w:val="00361EB9"/>
  </w:style>
  <w:style w:type="numbering" w:customStyle="1" w:styleId="11181">
    <w:name w:val="Нет списка11181"/>
    <w:next w:val="a2"/>
    <w:uiPriority w:val="99"/>
    <w:semiHidden/>
    <w:unhideWhenUsed/>
    <w:rsid w:val="00361EB9"/>
  </w:style>
  <w:style w:type="numbering" w:customStyle="1" w:styleId="591">
    <w:name w:val="Нет списка591"/>
    <w:next w:val="a2"/>
    <w:uiPriority w:val="99"/>
    <w:semiHidden/>
    <w:unhideWhenUsed/>
    <w:rsid w:val="00361EB9"/>
  </w:style>
  <w:style w:type="numbering" w:customStyle="1" w:styleId="12101">
    <w:name w:val="Нет списка12101"/>
    <w:next w:val="a2"/>
    <w:uiPriority w:val="99"/>
    <w:semiHidden/>
    <w:unhideWhenUsed/>
    <w:rsid w:val="00361EB9"/>
  </w:style>
  <w:style w:type="numbering" w:customStyle="1" w:styleId="671">
    <w:name w:val="Нет списка671"/>
    <w:next w:val="a2"/>
    <w:uiPriority w:val="99"/>
    <w:semiHidden/>
    <w:unhideWhenUsed/>
    <w:rsid w:val="00361EB9"/>
  </w:style>
  <w:style w:type="numbering" w:customStyle="1" w:styleId="771">
    <w:name w:val="Нет списка771"/>
    <w:next w:val="a2"/>
    <w:semiHidden/>
    <w:rsid w:val="00361EB9"/>
  </w:style>
  <w:style w:type="table" w:customStyle="1" w:styleId="3171">
    <w:name w:val="Объемная таблица 31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1">
    <w:name w:val="HTA Tabellengitternetz1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1">
    <w:name w:val="Нет списка1371"/>
    <w:next w:val="a2"/>
    <w:semiHidden/>
    <w:rsid w:val="00361EB9"/>
  </w:style>
  <w:style w:type="numbering" w:customStyle="1" w:styleId="1111111171">
    <w:name w:val="1 / 1.1 / 1.1.11171"/>
    <w:basedOn w:val="a2"/>
    <w:next w:val="111111"/>
    <w:rsid w:val="00361EB9"/>
  </w:style>
  <w:style w:type="numbering" w:customStyle="1" w:styleId="111111271">
    <w:name w:val="1 / 1.1 / 1.1.1271"/>
    <w:basedOn w:val="a2"/>
    <w:next w:val="111111"/>
    <w:rsid w:val="00361EB9"/>
  </w:style>
  <w:style w:type="numbering" w:customStyle="1" w:styleId="2181">
    <w:name w:val="Нет списка2181"/>
    <w:next w:val="a2"/>
    <w:uiPriority w:val="99"/>
    <w:semiHidden/>
    <w:unhideWhenUsed/>
    <w:rsid w:val="00361EB9"/>
  </w:style>
  <w:style w:type="numbering" w:customStyle="1" w:styleId="31710">
    <w:name w:val="Нет списка3171"/>
    <w:next w:val="a2"/>
    <w:uiPriority w:val="99"/>
    <w:semiHidden/>
    <w:unhideWhenUsed/>
    <w:rsid w:val="00361EB9"/>
  </w:style>
  <w:style w:type="numbering" w:customStyle="1" w:styleId="4171">
    <w:name w:val="Нет списка4171"/>
    <w:next w:val="a2"/>
    <w:uiPriority w:val="99"/>
    <w:semiHidden/>
    <w:unhideWhenUsed/>
    <w:rsid w:val="00361EB9"/>
  </w:style>
  <w:style w:type="numbering" w:customStyle="1" w:styleId="11271">
    <w:name w:val="Нет списка11271"/>
    <w:next w:val="a2"/>
    <w:uiPriority w:val="99"/>
    <w:semiHidden/>
    <w:unhideWhenUsed/>
    <w:rsid w:val="00361EB9"/>
  </w:style>
  <w:style w:type="numbering" w:customStyle="1" w:styleId="5171">
    <w:name w:val="Нет списка5171"/>
    <w:next w:val="a2"/>
    <w:uiPriority w:val="99"/>
    <w:semiHidden/>
    <w:unhideWhenUsed/>
    <w:rsid w:val="00361EB9"/>
  </w:style>
  <w:style w:type="numbering" w:customStyle="1" w:styleId="12171">
    <w:name w:val="Нет списка12171"/>
    <w:next w:val="a2"/>
    <w:uiPriority w:val="99"/>
    <w:semiHidden/>
    <w:unhideWhenUsed/>
    <w:rsid w:val="00361EB9"/>
  </w:style>
  <w:style w:type="numbering" w:customStyle="1" w:styleId="871">
    <w:name w:val="Нет списка871"/>
    <w:next w:val="a2"/>
    <w:semiHidden/>
    <w:rsid w:val="00361EB9"/>
  </w:style>
  <w:style w:type="table" w:customStyle="1" w:styleId="3271">
    <w:name w:val="Объемная таблица 32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1">
    <w:name w:val="HTA Tabellengitternetz112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1">
    <w:name w:val="Нет списка1471"/>
    <w:next w:val="a2"/>
    <w:semiHidden/>
    <w:rsid w:val="00361EB9"/>
  </w:style>
  <w:style w:type="numbering" w:customStyle="1" w:styleId="1111111271">
    <w:name w:val="1 / 1.1 / 1.1.11271"/>
    <w:basedOn w:val="a2"/>
    <w:next w:val="111111"/>
    <w:rsid w:val="00361EB9"/>
  </w:style>
  <w:style w:type="numbering" w:customStyle="1" w:styleId="111111371">
    <w:name w:val="1 / 1.1 / 1.1.1371"/>
    <w:basedOn w:val="a2"/>
    <w:next w:val="111111"/>
    <w:rsid w:val="00361EB9"/>
  </w:style>
  <w:style w:type="numbering" w:customStyle="1" w:styleId="2271">
    <w:name w:val="Нет списка2271"/>
    <w:next w:val="a2"/>
    <w:uiPriority w:val="99"/>
    <w:semiHidden/>
    <w:unhideWhenUsed/>
    <w:rsid w:val="00361EB9"/>
  </w:style>
  <w:style w:type="numbering" w:customStyle="1" w:styleId="32710">
    <w:name w:val="Нет списка3271"/>
    <w:next w:val="a2"/>
    <w:uiPriority w:val="99"/>
    <w:semiHidden/>
    <w:unhideWhenUsed/>
    <w:rsid w:val="00361EB9"/>
  </w:style>
  <w:style w:type="numbering" w:customStyle="1" w:styleId="4271">
    <w:name w:val="Нет списка4271"/>
    <w:next w:val="a2"/>
    <w:uiPriority w:val="99"/>
    <w:semiHidden/>
    <w:unhideWhenUsed/>
    <w:rsid w:val="00361EB9"/>
  </w:style>
  <w:style w:type="numbering" w:customStyle="1" w:styleId="11371">
    <w:name w:val="Нет списка11371"/>
    <w:next w:val="a2"/>
    <w:uiPriority w:val="99"/>
    <w:semiHidden/>
    <w:unhideWhenUsed/>
    <w:rsid w:val="00361EB9"/>
  </w:style>
  <w:style w:type="numbering" w:customStyle="1" w:styleId="5271">
    <w:name w:val="Нет списка5271"/>
    <w:next w:val="a2"/>
    <w:uiPriority w:val="99"/>
    <w:semiHidden/>
    <w:unhideWhenUsed/>
    <w:rsid w:val="00361EB9"/>
  </w:style>
  <w:style w:type="numbering" w:customStyle="1" w:styleId="12271">
    <w:name w:val="Нет списка12271"/>
    <w:next w:val="a2"/>
    <w:uiPriority w:val="99"/>
    <w:semiHidden/>
    <w:unhideWhenUsed/>
    <w:rsid w:val="00361EB9"/>
  </w:style>
  <w:style w:type="numbering" w:customStyle="1" w:styleId="1111111371">
    <w:name w:val="1 / 1.1 / 1.1.11371"/>
    <w:basedOn w:val="a2"/>
    <w:next w:val="111111"/>
    <w:rsid w:val="00361EB9"/>
  </w:style>
  <w:style w:type="numbering" w:customStyle="1" w:styleId="111111471">
    <w:name w:val="1 / 1.1 / 1.1.1471"/>
    <w:basedOn w:val="a2"/>
    <w:next w:val="111111"/>
    <w:rsid w:val="00361EB9"/>
  </w:style>
  <w:style w:type="numbering" w:customStyle="1" w:styleId="941">
    <w:name w:val="Нет списка941"/>
    <w:next w:val="a2"/>
    <w:uiPriority w:val="99"/>
    <w:semiHidden/>
    <w:unhideWhenUsed/>
    <w:rsid w:val="00361EB9"/>
  </w:style>
  <w:style w:type="numbering" w:customStyle="1" w:styleId="1041">
    <w:name w:val="Нет списка1041"/>
    <w:next w:val="a2"/>
    <w:uiPriority w:val="99"/>
    <w:semiHidden/>
    <w:unhideWhenUsed/>
    <w:rsid w:val="00361EB9"/>
  </w:style>
  <w:style w:type="numbering" w:customStyle="1" w:styleId="1541">
    <w:name w:val="Нет списка1541"/>
    <w:next w:val="a2"/>
    <w:semiHidden/>
    <w:rsid w:val="00361EB9"/>
  </w:style>
  <w:style w:type="table" w:customStyle="1" w:styleId="3341">
    <w:name w:val="Объемная таблица 3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1">
    <w:name w:val="HTA Tabellengitternetz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1">
    <w:name w:val="Нет списка11441"/>
    <w:next w:val="a2"/>
    <w:semiHidden/>
    <w:rsid w:val="00361EB9"/>
  </w:style>
  <w:style w:type="numbering" w:customStyle="1" w:styleId="2341">
    <w:name w:val="Нет списка2341"/>
    <w:next w:val="a2"/>
    <w:uiPriority w:val="99"/>
    <w:semiHidden/>
    <w:unhideWhenUsed/>
    <w:rsid w:val="00361EB9"/>
  </w:style>
  <w:style w:type="numbering" w:customStyle="1" w:styleId="33410">
    <w:name w:val="Нет списка3341"/>
    <w:next w:val="a2"/>
    <w:uiPriority w:val="99"/>
    <w:semiHidden/>
    <w:unhideWhenUsed/>
    <w:rsid w:val="00361EB9"/>
  </w:style>
  <w:style w:type="numbering" w:customStyle="1" w:styleId="4341">
    <w:name w:val="Нет списка4341"/>
    <w:next w:val="a2"/>
    <w:uiPriority w:val="99"/>
    <w:semiHidden/>
    <w:unhideWhenUsed/>
    <w:rsid w:val="00361EB9"/>
  </w:style>
  <w:style w:type="numbering" w:customStyle="1" w:styleId="111141">
    <w:name w:val="Нет списка111141"/>
    <w:next w:val="a2"/>
    <w:uiPriority w:val="99"/>
    <w:semiHidden/>
    <w:unhideWhenUsed/>
    <w:rsid w:val="00361EB9"/>
  </w:style>
  <w:style w:type="numbering" w:customStyle="1" w:styleId="5341">
    <w:name w:val="Нет списка5341"/>
    <w:next w:val="a2"/>
    <w:uiPriority w:val="99"/>
    <w:semiHidden/>
    <w:unhideWhenUsed/>
    <w:rsid w:val="00361EB9"/>
  </w:style>
  <w:style w:type="numbering" w:customStyle="1" w:styleId="12341">
    <w:name w:val="Нет списка12341"/>
    <w:next w:val="a2"/>
    <w:uiPriority w:val="99"/>
    <w:semiHidden/>
    <w:unhideWhenUsed/>
    <w:rsid w:val="00361EB9"/>
  </w:style>
  <w:style w:type="numbering" w:customStyle="1" w:styleId="6141">
    <w:name w:val="Нет списка6141"/>
    <w:next w:val="a2"/>
    <w:uiPriority w:val="99"/>
    <w:semiHidden/>
    <w:unhideWhenUsed/>
    <w:rsid w:val="00361EB9"/>
  </w:style>
  <w:style w:type="numbering" w:customStyle="1" w:styleId="7141">
    <w:name w:val="Нет списка7141"/>
    <w:next w:val="a2"/>
    <w:semiHidden/>
    <w:rsid w:val="00361EB9"/>
  </w:style>
  <w:style w:type="table" w:customStyle="1" w:styleId="31141">
    <w:name w:val="Объемная таблица 31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1">
    <w:name w:val="HTA Tabellengitternetz1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1">
    <w:name w:val="Нет списка13141"/>
    <w:next w:val="a2"/>
    <w:semiHidden/>
    <w:rsid w:val="00361EB9"/>
  </w:style>
  <w:style w:type="numbering" w:customStyle="1" w:styleId="11111111141">
    <w:name w:val="1 / 1.1 / 1.1.111141"/>
    <w:basedOn w:val="a2"/>
    <w:next w:val="111111"/>
    <w:rsid w:val="00361EB9"/>
  </w:style>
  <w:style w:type="numbering" w:customStyle="1" w:styleId="1111112141">
    <w:name w:val="1 / 1.1 / 1.1.12141"/>
    <w:basedOn w:val="a2"/>
    <w:next w:val="111111"/>
    <w:rsid w:val="00361EB9"/>
  </w:style>
  <w:style w:type="numbering" w:customStyle="1" w:styleId="21141">
    <w:name w:val="Нет списка21141"/>
    <w:next w:val="a2"/>
    <w:uiPriority w:val="99"/>
    <w:semiHidden/>
    <w:unhideWhenUsed/>
    <w:rsid w:val="00361EB9"/>
  </w:style>
  <w:style w:type="numbering" w:customStyle="1" w:styleId="311410">
    <w:name w:val="Нет списка31141"/>
    <w:next w:val="a2"/>
    <w:uiPriority w:val="99"/>
    <w:semiHidden/>
    <w:unhideWhenUsed/>
    <w:rsid w:val="00361EB9"/>
  </w:style>
  <w:style w:type="numbering" w:customStyle="1" w:styleId="41141">
    <w:name w:val="Нет списка41141"/>
    <w:next w:val="a2"/>
    <w:uiPriority w:val="99"/>
    <w:semiHidden/>
    <w:unhideWhenUsed/>
    <w:rsid w:val="00361EB9"/>
  </w:style>
  <w:style w:type="numbering" w:customStyle="1" w:styleId="112141">
    <w:name w:val="Нет списка112141"/>
    <w:next w:val="a2"/>
    <w:uiPriority w:val="99"/>
    <w:semiHidden/>
    <w:unhideWhenUsed/>
    <w:rsid w:val="00361EB9"/>
  </w:style>
  <w:style w:type="numbering" w:customStyle="1" w:styleId="51141">
    <w:name w:val="Нет списка51141"/>
    <w:next w:val="a2"/>
    <w:uiPriority w:val="99"/>
    <w:semiHidden/>
    <w:unhideWhenUsed/>
    <w:rsid w:val="00361EB9"/>
  </w:style>
  <w:style w:type="numbering" w:customStyle="1" w:styleId="121141">
    <w:name w:val="Нет списка121141"/>
    <w:next w:val="a2"/>
    <w:uiPriority w:val="99"/>
    <w:semiHidden/>
    <w:unhideWhenUsed/>
    <w:rsid w:val="00361EB9"/>
  </w:style>
  <w:style w:type="numbering" w:customStyle="1" w:styleId="8141">
    <w:name w:val="Нет списка8141"/>
    <w:next w:val="a2"/>
    <w:semiHidden/>
    <w:rsid w:val="00361EB9"/>
  </w:style>
  <w:style w:type="table" w:customStyle="1" w:styleId="32141">
    <w:name w:val="Объемная таблица 32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1">
    <w:name w:val="HTA Tabellengitternetz112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1">
    <w:name w:val="Нет списка14141"/>
    <w:next w:val="a2"/>
    <w:semiHidden/>
    <w:rsid w:val="00361EB9"/>
  </w:style>
  <w:style w:type="numbering" w:customStyle="1" w:styleId="11111112141">
    <w:name w:val="1 / 1.1 / 1.1.112141"/>
    <w:basedOn w:val="a2"/>
    <w:next w:val="111111"/>
    <w:rsid w:val="00361EB9"/>
  </w:style>
  <w:style w:type="numbering" w:customStyle="1" w:styleId="1111113141">
    <w:name w:val="1 / 1.1 / 1.1.13141"/>
    <w:basedOn w:val="a2"/>
    <w:next w:val="111111"/>
    <w:rsid w:val="00361EB9"/>
  </w:style>
  <w:style w:type="numbering" w:customStyle="1" w:styleId="22141">
    <w:name w:val="Нет списка22141"/>
    <w:next w:val="a2"/>
    <w:uiPriority w:val="99"/>
    <w:semiHidden/>
    <w:unhideWhenUsed/>
    <w:rsid w:val="00361EB9"/>
  </w:style>
  <w:style w:type="numbering" w:customStyle="1" w:styleId="321410">
    <w:name w:val="Нет списка32141"/>
    <w:next w:val="a2"/>
    <w:uiPriority w:val="99"/>
    <w:semiHidden/>
    <w:unhideWhenUsed/>
    <w:rsid w:val="00361EB9"/>
  </w:style>
  <w:style w:type="numbering" w:customStyle="1" w:styleId="42141">
    <w:name w:val="Нет списка42141"/>
    <w:next w:val="a2"/>
    <w:uiPriority w:val="99"/>
    <w:semiHidden/>
    <w:unhideWhenUsed/>
    <w:rsid w:val="00361EB9"/>
  </w:style>
  <w:style w:type="numbering" w:customStyle="1" w:styleId="113141">
    <w:name w:val="Нет списка113141"/>
    <w:next w:val="a2"/>
    <w:uiPriority w:val="99"/>
    <w:semiHidden/>
    <w:unhideWhenUsed/>
    <w:rsid w:val="00361EB9"/>
  </w:style>
  <w:style w:type="numbering" w:customStyle="1" w:styleId="52141">
    <w:name w:val="Нет списка52141"/>
    <w:next w:val="a2"/>
    <w:uiPriority w:val="99"/>
    <w:semiHidden/>
    <w:unhideWhenUsed/>
    <w:rsid w:val="00361EB9"/>
  </w:style>
  <w:style w:type="numbering" w:customStyle="1" w:styleId="122141">
    <w:name w:val="Нет списка122141"/>
    <w:next w:val="a2"/>
    <w:uiPriority w:val="99"/>
    <w:semiHidden/>
    <w:unhideWhenUsed/>
    <w:rsid w:val="00361EB9"/>
  </w:style>
  <w:style w:type="numbering" w:customStyle="1" w:styleId="11111113141">
    <w:name w:val="1 / 1.1 / 1.1.113141"/>
    <w:basedOn w:val="a2"/>
    <w:next w:val="111111"/>
    <w:rsid w:val="00361EB9"/>
  </w:style>
  <w:style w:type="numbering" w:customStyle="1" w:styleId="1111114141">
    <w:name w:val="1 / 1.1 / 1.1.14141"/>
    <w:basedOn w:val="a2"/>
    <w:next w:val="111111"/>
    <w:rsid w:val="00361EB9"/>
  </w:style>
  <w:style w:type="numbering" w:customStyle="1" w:styleId="1641">
    <w:name w:val="Нет списка1641"/>
    <w:next w:val="a2"/>
    <w:uiPriority w:val="99"/>
    <w:semiHidden/>
    <w:unhideWhenUsed/>
    <w:rsid w:val="00361EB9"/>
  </w:style>
  <w:style w:type="numbering" w:customStyle="1" w:styleId="1741">
    <w:name w:val="Нет списка1741"/>
    <w:next w:val="a2"/>
    <w:semiHidden/>
    <w:rsid w:val="00361EB9"/>
  </w:style>
  <w:style w:type="table" w:customStyle="1" w:styleId="3441">
    <w:name w:val="Объемная таблица 34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1">
    <w:name w:val="HTA Tabellengitternetz114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1">
    <w:name w:val="Нет списка11541"/>
    <w:next w:val="a2"/>
    <w:semiHidden/>
    <w:rsid w:val="00361EB9"/>
  </w:style>
  <w:style w:type="numbering" w:customStyle="1" w:styleId="2441">
    <w:name w:val="Нет списка2441"/>
    <w:next w:val="a2"/>
    <w:uiPriority w:val="99"/>
    <w:semiHidden/>
    <w:unhideWhenUsed/>
    <w:rsid w:val="00361EB9"/>
  </w:style>
  <w:style w:type="numbering" w:customStyle="1" w:styleId="34410">
    <w:name w:val="Нет списка3441"/>
    <w:next w:val="a2"/>
    <w:uiPriority w:val="99"/>
    <w:semiHidden/>
    <w:unhideWhenUsed/>
    <w:rsid w:val="00361EB9"/>
  </w:style>
  <w:style w:type="numbering" w:customStyle="1" w:styleId="4441">
    <w:name w:val="Нет списка4441"/>
    <w:next w:val="a2"/>
    <w:uiPriority w:val="99"/>
    <w:semiHidden/>
    <w:unhideWhenUsed/>
    <w:rsid w:val="00361EB9"/>
  </w:style>
  <w:style w:type="numbering" w:customStyle="1" w:styleId="111241">
    <w:name w:val="Нет списка111241"/>
    <w:next w:val="a2"/>
    <w:uiPriority w:val="99"/>
    <w:semiHidden/>
    <w:unhideWhenUsed/>
    <w:rsid w:val="00361EB9"/>
  </w:style>
  <w:style w:type="numbering" w:customStyle="1" w:styleId="5441">
    <w:name w:val="Нет списка5441"/>
    <w:next w:val="a2"/>
    <w:uiPriority w:val="99"/>
    <w:semiHidden/>
    <w:unhideWhenUsed/>
    <w:rsid w:val="00361EB9"/>
  </w:style>
  <w:style w:type="numbering" w:customStyle="1" w:styleId="12441">
    <w:name w:val="Нет списка12441"/>
    <w:next w:val="a2"/>
    <w:uiPriority w:val="99"/>
    <w:semiHidden/>
    <w:unhideWhenUsed/>
    <w:rsid w:val="00361EB9"/>
  </w:style>
  <w:style w:type="numbering" w:customStyle="1" w:styleId="6241">
    <w:name w:val="Нет списка6241"/>
    <w:next w:val="a2"/>
    <w:uiPriority w:val="99"/>
    <w:semiHidden/>
    <w:unhideWhenUsed/>
    <w:rsid w:val="00361EB9"/>
  </w:style>
  <w:style w:type="numbering" w:customStyle="1" w:styleId="7241">
    <w:name w:val="Нет списка7241"/>
    <w:next w:val="a2"/>
    <w:semiHidden/>
    <w:rsid w:val="00361EB9"/>
  </w:style>
  <w:style w:type="table" w:customStyle="1" w:styleId="31241">
    <w:name w:val="Объемная таблица 31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1">
    <w:name w:val="HTA Tabellengitternetz1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1">
    <w:name w:val="Нет списка13241"/>
    <w:next w:val="a2"/>
    <w:semiHidden/>
    <w:rsid w:val="00361EB9"/>
  </w:style>
  <w:style w:type="numbering" w:customStyle="1" w:styleId="11111111241">
    <w:name w:val="1 / 1.1 / 1.1.111241"/>
    <w:basedOn w:val="a2"/>
    <w:next w:val="111111"/>
    <w:rsid w:val="00361EB9"/>
  </w:style>
  <w:style w:type="numbering" w:customStyle="1" w:styleId="1111112241">
    <w:name w:val="1 / 1.1 / 1.1.12241"/>
    <w:basedOn w:val="a2"/>
    <w:next w:val="111111"/>
    <w:rsid w:val="00361EB9"/>
  </w:style>
  <w:style w:type="numbering" w:customStyle="1" w:styleId="21241">
    <w:name w:val="Нет списка21241"/>
    <w:next w:val="a2"/>
    <w:uiPriority w:val="99"/>
    <w:semiHidden/>
    <w:unhideWhenUsed/>
    <w:rsid w:val="00361EB9"/>
  </w:style>
  <w:style w:type="numbering" w:customStyle="1" w:styleId="312410">
    <w:name w:val="Нет списка31241"/>
    <w:next w:val="a2"/>
    <w:uiPriority w:val="99"/>
    <w:semiHidden/>
    <w:unhideWhenUsed/>
    <w:rsid w:val="00361EB9"/>
  </w:style>
  <w:style w:type="numbering" w:customStyle="1" w:styleId="41241">
    <w:name w:val="Нет списка41241"/>
    <w:next w:val="a2"/>
    <w:uiPriority w:val="99"/>
    <w:semiHidden/>
    <w:unhideWhenUsed/>
    <w:rsid w:val="00361EB9"/>
  </w:style>
  <w:style w:type="numbering" w:customStyle="1" w:styleId="112241">
    <w:name w:val="Нет списка112241"/>
    <w:next w:val="a2"/>
    <w:uiPriority w:val="99"/>
    <w:semiHidden/>
    <w:unhideWhenUsed/>
    <w:rsid w:val="00361EB9"/>
  </w:style>
  <w:style w:type="numbering" w:customStyle="1" w:styleId="51241">
    <w:name w:val="Нет списка51241"/>
    <w:next w:val="a2"/>
    <w:uiPriority w:val="99"/>
    <w:semiHidden/>
    <w:unhideWhenUsed/>
    <w:rsid w:val="00361EB9"/>
  </w:style>
  <w:style w:type="numbering" w:customStyle="1" w:styleId="121241">
    <w:name w:val="Нет списка121241"/>
    <w:next w:val="a2"/>
    <w:uiPriority w:val="99"/>
    <w:semiHidden/>
    <w:unhideWhenUsed/>
    <w:rsid w:val="00361EB9"/>
  </w:style>
  <w:style w:type="numbering" w:customStyle="1" w:styleId="8241">
    <w:name w:val="Нет списка8241"/>
    <w:next w:val="a2"/>
    <w:semiHidden/>
    <w:rsid w:val="00361EB9"/>
  </w:style>
  <w:style w:type="table" w:customStyle="1" w:styleId="32241">
    <w:name w:val="Объемная таблица 32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1">
    <w:name w:val="HTA Tabellengitternetz112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1">
    <w:name w:val="Нет списка14241"/>
    <w:next w:val="a2"/>
    <w:semiHidden/>
    <w:rsid w:val="00361EB9"/>
  </w:style>
  <w:style w:type="numbering" w:customStyle="1" w:styleId="11111112241">
    <w:name w:val="1 / 1.1 / 1.1.112241"/>
    <w:basedOn w:val="a2"/>
    <w:next w:val="111111"/>
    <w:rsid w:val="00361EB9"/>
  </w:style>
  <w:style w:type="numbering" w:customStyle="1" w:styleId="1111113241">
    <w:name w:val="1 / 1.1 / 1.1.13241"/>
    <w:basedOn w:val="a2"/>
    <w:next w:val="111111"/>
    <w:rsid w:val="00361EB9"/>
  </w:style>
  <w:style w:type="numbering" w:customStyle="1" w:styleId="22241">
    <w:name w:val="Нет списка22241"/>
    <w:next w:val="a2"/>
    <w:uiPriority w:val="99"/>
    <w:semiHidden/>
    <w:unhideWhenUsed/>
    <w:rsid w:val="00361EB9"/>
  </w:style>
  <w:style w:type="numbering" w:customStyle="1" w:styleId="322410">
    <w:name w:val="Нет списка32241"/>
    <w:next w:val="a2"/>
    <w:uiPriority w:val="99"/>
    <w:semiHidden/>
    <w:unhideWhenUsed/>
    <w:rsid w:val="00361EB9"/>
  </w:style>
  <w:style w:type="numbering" w:customStyle="1" w:styleId="42241">
    <w:name w:val="Нет списка42241"/>
    <w:next w:val="a2"/>
    <w:uiPriority w:val="99"/>
    <w:semiHidden/>
    <w:unhideWhenUsed/>
    <w:rsid w:val="00361EB9"/>
  </w:style>
  <w:style w:type="numbering" w:customStyle="1" w:styleId="113241">
    <w:name w:val="Нет списка113241"/>
    <w:next w:val="a2"/>
    <w:uiPriority w:val="99"/>
    <w:semiHidden/>
    <w:unhideWhenUsed/>
    <w:rsid w:val="00361EB9"/>
  </w:style>
  <w:style w:type="numbering" w:customStyle="1" w:styleId="52241">
    <w:name w:val="Нет списка52241"/>
    <w:next w:val="a2"/>
    <w:uiPriority w:val="99"/>
    <w:semiHidden/>
    <w:unhideWhenUsed/>
    <w:rsid w:val="00361EB9"/>
  </w:style>
  <w:style w:type="numbering" w:customStyle="1" w:styleId="122241">
    <w:name w:val="Нет списка122241"/>
    <w:next w:val="a2"/>
    <w:uiPriority w:val="99"/>
    <w:semiHidden/>
    <w:unhideWhenUsed/>
    <w:rsid w:val="00361EB9"/>
  </w:style>
  <w:style w:type="numbering" w:customStyle="1" w:styleId="11111113241">
    <w:name w:val="1 / 1.1 / 1.1.113241"/>
    <w:basedOn w:val="a2"/>
    <w:next w:val="111111"/>
    <w:rsid w:val="00361EB9"/>
  </w:style>
  <w:style w:type="numbering" w:customStyle="1" w:styleId="1111114241">
    <w:name w:val="1 / 1.1 / 1.1.14241"/>
    <w:basedOn w:val="a2"/>
    <w:next w:val="111111"/>
    <w:rsid w:val="00361EB9"/>
  </w:style>
  <w:style w:type="numbering" w:customStyle="1" w:styleId="1841">
    <w:name w:val="Нет списка1841"/>
    <w:next w:val="a2"/>
    <w:uiPriority w:val="99"/>
    <w:semiHidden/>
    <w:unhideWhenUsed/>
    <w:rsid w:val="00361EB9"/>
  </w:style>
  <w:style w:type="numbering" w:customStyle="1" w:styleId="1941">
    <w:name w:val="Нет списка1941"/>
    <w:next w:val="a2"/>
    <w:semiHidden/>
    <w:rsid w:val="00361EB9"/>
  </w:style>
  <w:style w:type="table" w:customStyle="1" w:styleId="3541">
    <w:name w:val="Объемная таблица 35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1">
    <w:name w:val="HTA Tabellengitternetz115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1">
    <w:name w:val="Нет списка11641"/>
    <w:next w:val="a2"/>
    <w:semiHidden/>
    <w:rsid w:val="00361EB9"/>
  </w:style>
  <w:style w:type="numbering" w:customStyle="1" w:styleId="2541">
    <w:name w:val="Нет списка2541"/>
    <w:next w:val="a2"/>
    <w:uiPriority w:val="99"/>
    <w:semiHidden/>
    <w:unhideWhenUsed/>
    <w:rsid w:val="00361EB9"/>
  </w:style>
  <w:style w:type="numbering" w:customStyle="1" w:styleId="35410">
    <w:name w:val="Нет списка3541"/>
    <w:next w:val="a2"/>
    <w:uiPriority w:val="99"/>
    <w:semiHidden/>
    <w:unhideWhenUsed/>
    <w:rsid w:val="00361EB9"/>
  </w:style>
  <w:style w:type="numbering" w:customStyle="1" w:styleId="4541">
    <w:name w:val="Нет списка4541"/>
    <w:next w:val="a2"/>
    <w:uiPriority w:val="99"/>
    <w:semiHidden/>
    <w:unhideWhenUsed/>
    <w:rsid w:val="00361EB9"/>
  </w:style>
  <w:style w:type="numbering" w:customStyle="1" w:styleId="111341">
    <w:name w:val="Нет списка111341"/>
    <w:next w:val="a2"/>
    <w:uiPriority w:val="99"/>
    <w:semiHidden/>
    <w:unhideWhenUsed/>
    <w:rsid w:val="00361EB9"/>
  </w:style>
  <w:style w:type="numbering" w:customStyle="1" w:styleId="5541">
    <w:name w:val="Нет списка5541"/>
    <w:next w:val="a2"/>
    <w:uiPriority w:val="99"/>
    <w:semiHidden/>
    <w:unhideWhenUsed/>
    <w:rsid w:val="00361EB9"/>
  </w:style>
  <w:style w:type="numbering" w:customStyle="1" w:styleId="12541">
    <w:name w:val="Нет списка12541"/>
    <w:next w:val="a2"/>
    <w:uiPriority w:val="99"/>
    <w:semiHidden/>
    <w:unhideWhenUsed/>
    <w:rsid w:val="00361EB9"/>
  </w:style>
  <w:style w:type="numbering" w:customStyle="1" w:styleId="6341">
    <w:name w:val="Нет списка6341"/>
    <w:next w:val="a2"/>
    <w:uiPriority w:val="99"/>
    <w:semiHidden/>
    <w:unhideWhenUsed/>
    <w:rsid w:val="00361EB9"/>
  </w:style>
  <w:style w:type="numbering" w:customStyle="1" w:styleId="7341">
    <w:name w:val="Нет списка7341"/>
    <w:next w:val="a2"/>
    <w:semiHidden/>
    <w:rsid w:val="00361EB9"/>
  </w:style>
  <w:style w:type="table" w:customStyle="1" w:styleId="31341">
    <w:name w:val="Объемная таблица 31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1">
    <w:name w:val="HTA Tabellengitternetz1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1">
    <w:name w:val="Нет списка13341"/>
    <w:next w:val="a2"/>
    <w:semiHidden/>
    <w:rsid w:val="00361EB9"/>
  </w:style>
  <w:style w:type="numbering" w:customStyle="1" w:styleId="11111111341">
    <w:name w:val="1 / 1.1 / 1.1.111341"/>
    <w:basedOn w:val="a2"/>
    <w:next w:val="111111"/>
    <w:rsid w:val="00361EB9"/>
  </w:style>
  <w:style w:type="numbering" w:customStyle="1" w:styleId="1111112341">
    <w:name w:val="1 / 1.1 / 1.1.12341"/>
    <w:basedOn w:val="a2"/>
    <w:next w:val="111111"/>
    <w:rsid w:val="00361EB9"/>
  </w:style>
  <w:style w:type="numbering" w:customStyle="1" w:styleId="21341">
    <w:name w:val="Нет списка21341"/>
    <w:next w:val="a2"/>
    <w:uiPriority w:val="99"/>
    <w:semiHidden/>
    <w:unhideWhenUsed/>
    <w:rsid w:val="00361EB9"/>
  </w:style>
  <w:style w:type="numbering" w:customStyle="1" w:styleId="313410">
    <w:name w:val="Нет списка31341"/>
    <w:next w:val="a2"/>
    <w:uiPriority w:val="99"/>
    <w:semiHidden/>
    <w:unhideWhenUsed/>
    <w:rsid w:val="00361EB9"/>
  </w:style>
  <w:style w:type="numbering" w:customStyle="1" w:styleId="41341">
    <w:name w:val="Нет списка41341"/>
    <w:next w:val="a2"/>
    <w:uiPriority w:val="99"/>
    <w:semiHidden/>
    <w:unhideWhenUsed/>
    <w:rsid w:val="00361EB9"/>
  </w:style>
  <w:style w:type="numbering" w:customStyle="1" w:styleId="112341">
    <w:name w:val="Нет списка112341"/>
    <w:next w:val="a2"/>
    <w:uiPriority w:val="99"/>
    <w:semiHidden/>
    <w:unhideWhenUsed/>
    <w:rsid w:val="00361EB9"/>
  </w:style>
  <w:style w:type="numbering" w:customStyle="1" w:styleId="51341">
    <w:name w:val="Нет списка51341"/>
    <w:next w:val="a2"/>
    <w:uiPriority w:val="99"/>
    <w:semiHidden/>
    <w:unhideWhenUsed/>
    <w:rsid w:val="00361EB9"/>
  </w:style>
  <w:style w:type="numbering" w:customStyle="1" w:styleId="121341">
    <w:name w:val="Нет списка121341"/>
    <w:next w:val="a2"/>
    <w:uiPriority w:val="99"/>
    <w:semiHidden/>
    <w:unhideWhenUsed/>
    <w:rsid w:val="00361EB9"/>
  </w:style>
  <w:style w:type="numbering" w:customStyle="1" w:styleId="8341">
    <w:name w:val="Нет списка8341"/>
    <w:next w:val="a2"/>
    <w:semiHidden/>
    <w:rsid w:val="00361EB9"/>
  </w:style>
  <w:style w:type="table" w:customStyle="1" w:styleId="32341">
    <w:name w:val="Объемная таблица 32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1">
    <w:name w:val="HTA Tabellengitternetz112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1">
    <w:name w:val="Нет списка14341"/>
    <w:next w:val="a2"/>
    <w:semiHidden/>
    <w:rsid w:val="00361EB9"/>
  </w:style>
  <w:style w:type="numbering" w:customStyle="1" w:styleId="11111112341">
    <w:name w:val="1 / 1.1 / 1.1.112341"/>
    <w:basedOn w:val="a2"/>
    <w:next w:val="111111"/>
    <w:rsid w:val="00361EB9"/>
  </w:style>
  <w:style w:type="numbering" w:customStyle="1" w:styleId="1111113341">
    <w:name w:val="1 / 1.1 / 1.1.13341"/>
    <w:basedOn w:val="a2"/>
    <w:next w:val="111111"/>
    <w:rsid w:val="00361EB9"/>
  </w:style>
  <w:style w:type="numbering" w:customStyle="1" w:styleId="22341">
    <w:name w:val="Нет списка22341"/>
    <w:next w:val="a2"/>
    <w:uiPriority w:val="99"/>
    <w:semiHidden/>
    <w:unhideWhenUsed/>
    <w:rsid w:val="00361EB9"/>
  </w:style>
  <w:style w:type="numbering" w:customStyle="1" w:styleId="323410">
    <w:name w:val="Нет списка32341"/>
    <w:next w:val="a2"/>
    <w:uiPriority w:val="99"/>
    <w:semiHidden/>
    <w:unhideWhenUsed/>
    <w:rsid w:val="00361EB9"/>
  </w:style>
  <w:style w:type="numbering" w:customStyle="1" w:styleId="42341">
    <w:name w:val="Нет списка42341"/>
    <w:next w:val="a2"/>
    <w:uiPriority w:val="99"/>
    <w:semiHidden/>
    <w:unhideWhenUsed/>
    <w:rsid w:val="00361EB9"/>
  </w:style>
  <w:style w:type="numbering" w:customStyle="1" w:styleId="113341">
    <w:name w:val="Нет списка113341"/>
    <w:next w:val="a2"/>
    <w:uiPriority w:val="99"/>
    <w:semiHidden/>
    <w:unhideWhenUsed/>
    <w:rsid w:val="00361EB9"/>
  </w:style>
  <w:style w:type="numbering" w:customStyle="1" w:styleId="52341">
    <w:name w:val="Нет списка52341"/>
    <w:next w:val="a2"/>
    <w:uiPriority w:val="99"/>
    <w:semiHidden/>
    <w:unhideWhenUsed/>
    <w:rsid w:val="00361EB9"/>
  </w:style>
  <w:style w:type="numbering" w:customStyle="1" w:styleId="122341">
    <w:name w:val="Нет списка122341"/>
    <w:next w:val="a2"/>
    <w:uiPriority w:val="99"/>
    <w:semiHidden/>
    <w:unhideWhenUsed/>
    <w:rsid w:val="00361EB9"/>
  </w:style>
  <w:style w:type="numbering" w:customStyle="1" w:styleId="11111113341">
    <w:name w:val="1 / 1.1 / 1.1.113341"/>
    <w:basedOn w:val="a2"/>
    <w:next w:val="111111"/>
    <w:rsid w:val="00361EB9"/>
  </w:style>
  <w:style w:type="numbering" w:customStyle="1" w:styleId="1111114341">
    <w:name w:val="1 / 1.1 / 1.1.14341"/>
    <w:basedOn w:val="a2"/>
    <w:next w:val="111111"/>
    <w:rsid w:val="00361EB9"/>
  </w:style>
  <w:style w:type="numbering" w:customStyle="1" w:styleId="2011">
    <w:name w:val="Нет списка2011"/>
    <w:next w:val="a2"/>
    <w:uiPriority w:val="99"/>
    <w:semiHidden/>
    <w:unhideWhenUsed/>
    <w:rsid w:val="00361EB9"/>
  </w:style>
  <w:style w:type="numbering" w:customStyle="1" w:styleId="11011">
    <w:name w:val="Нет списка11011"/>
    <w:next w:val="a2"/>
    <w:semiHidden/>
    <w:rsid w:val="00361EB9"/>
  </w:style>
  <w:style w:type="table" w:customStyle="1" w:styleId="36110">
    <w:name w:val="Объемная таблица 3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1">
    <w:name w:val="HTA Tabellengitternetz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1">
    <w:name w:val="Нет списка11711"/>
    <w:next w:val="a2"/>
    <w:semiHidden/>
    <w:rsid w:val="00361EB9"/>
  </w:style>
  <w:style w:type="numbering" w:customStyle="1" w:styleId="2611">
    <w:name w:val="Нет списка2611"/>
    <w:next w:val="a2"/>
    <w:uiPriority w:val="99"/>
    <w:semiHidden/>
    <w:unhideWhenUsed/>
    <w:rsid w:val="00361EB9"/>
  </w:style>
  <w:style w:type="numbering" w:customStyle="1" w:styleId="36111">
    <w:name w:val="Нет списка3611"/>
    <w:next w:val="a2"/>
    <w:uiPriority w:val="99"/>
    <w:semiHidden/>
    <w:unhideWhenUsed/>
    <w:rsid w:val="00361EB9"/>
  </w:style>
  <w:style w:type="numbering" w:customStyle="1" w:styleId="4611">
    <w:name w:val="Нет списка4611"/>
    <w:next w:val="a2"/>
    <w:uiPriority w:val="99"/>
    <w:semiHidden/>
    <w:unhideWhenUsed/>
    <w:rsid w:val="00361EB9"/>
  </w:style>
  <w:style w:type="numbering" w:customStyle="1" w:styleId="111411">
    <w:name w:val="Нет списка111411"/>
    <w:next w:val="a2"/>
    <w:uiPriority w:val="99"/>
    <w:semiHidden/>
    <w:unhideWhenUsed/>
    <w:rsid w:val="00361EB9"/>
  </w:style>
  <w:style w:type="numbering" w:customStyle="1" w:styleId="5611">
    <w:name w:val="Нет списка5611"/>
    <w:next w:val="a2"/>
    <w:uiPriority w:val="99"/>
    <w:semiHidden/>
    <w:unhideWhenUsed/>
    <w:rsid w:val="00361EB9"/>
  </w:style>
  <w:style w:type="numbering" w:customStyle="1" w:styleId="12611">
    <w:name w:val="Нет списка12611"/>
    <w:next w:val="a2"/>
    <w:uiPriority w:val="99"/>
    <w:semiHidden/>
    <w:unhideWhenUsed/>
    <w:rsid w:val="00361EB9"/>
  </w:style>
  <w:style w:type="numbering" w:customStyle="1" w:styleId="6411">
    <w:name w:val="Нет списка6411"/>
    <w:next w:val="a2"/>
    <w:uiPriority w:val="99"/>
    <w:semiHidden/>
    <w:unhideWhenUsed/>
    <w:rsid w:val="00361EB9"/>
  </w:style>
  <w:style w:type="numbering" w:customStyle="1" w:styleId="7411">
    <w:name w:val="Нет списка7411"/>
    <w:next w:val="a2"/>
    <w:semiHidden/>
    <w:rsid w:val="00361EB9"/>
  </w:style>
  <w:style w:type="table" w:customStyle="1" w:styleId="31411">
    <w:name w:val="Объемная таблица 31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1">
    <w:name w:val="HTA Tabellengitternetz1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1">
    <w:name w:val="Нет списка13411"/>
    <w:next w:val="a2"/>
    <w:semiHidden/>
    <w:rsid w:val="00361EB9"/>
  </w:style>
  <w:style w:type="numbering" w:customStyle="1" w:styleId="11111111411">
    <w:name w:val="1 / 1.1 / 1.1.111411"/>
    <w:basedOn w:val="a2"/>
    <w:next w:val="111111"/>
    <w:rsid w:val="00361EB9"/>
  </w:style>
  <w:style w:type="numbering" w:customStyle="1" w:styleId="1111112411">
    <w:name w:val="1 / 1.1 / 1.1.12411"/>
    <w:basedOn w:val="a2"/>
    <w:next w:val="111111"/>
    <w:rsid w:val="00361EB9"/>
  </w:style>
  <w:style w:type="numbering" w:customStyle="1" w:styleId="21411">
    <w:name w:val="Нет списка21411"/>
    <w:next w:val="a2"/>
    <w:uiPriority w:val="99"/>
    <w:semiHidden/>
    <w:unhideWhenUsed/>
    <w:rsid w:val="00361EB9"/>
  </w:style>
  <w:style w:type="numbering" w:customStyle="1" w:styleId="314110">
    <w:name w:val="Нет списка31411"/>
    <w:next w:val="a2"/>
    <w:uiPriority w:val="99"/>
    <w:semiHidden/>
    <w:unhideWhenUsed/>
    <w:rsid w:val="00361EB9"/>
  </w:style>
  <w:style w:type="numbering" w:customStyle="1" w:styleId="41411">
    <w:name w:val="Нет списка41411"/>
    <w:next w:val="a2"/>
    <w:uiPriority w:val="99"/>
    <w:semiHidden/>
    <w:unhideWhenUsed/>
    <w:rsid w:val="00361EB9"/>
  </w:style>
  <w:style w:type="numbering" w:customStyle="1" w:styleId="112411">
    <w:name w:val="Нет списка112411"/>
    <w:next w:val="a2"/>
    <w:uiPriority w:val="99"/>
    <w:semiHidden/>
    <w:unhideWhenUsed/>
    <w:rsid w:val="00361EB9"/>
  </w:style>
  <w:style w:type="numbering" w:customStyle="1" w:styleId="51411">
    <w:name w:val="Нет списка51411"/>
    <w:next w:val="a2"/>
    <w:uiPriority w:val="99"/>
    <w:semiHidden/>
    <w:unhideWhenUsed/>
    <w:rsid w:val="00361EB9"/>
  </w:style>
  <w:style w:type="numbering" w:customStyle="1" w:styleId="121411">
    <w:name w:val="Нет списка121411"/>
    <w:next w:val="a2"/>
    <w:uiPriority w:val="99"/>
    <w:semiHidden/>
    <w:unhideWhenUsed/>
    <w:rsid w:val="00361EB9"/>
  </w:style>
  <w:style w:type="numbering" w:customStyle="1" w:styleId="8411">
    <w:name w:val="Нет списка8411"/>
    <w:next w:val="a2"/>
    <w:semiHidden/>
    <w:rsid w:val="00361EB9"/>
  </w:style>
  <w:style w:type="table" w:customStyle="1" w:styleId="32411">
    <w:name w:val="Объемная таблица 32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1">
    <w:name w:val="HTA Tabellengitternetz112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1">
    <w:name w:val="Нет списка14411"/>
    <w:next w:val="a2"/>
    <w:semiHidden/>
    <w:rsid w:val="00361EB9"/>
  </w:style>
  <w:style w:type="numbering" w:customStyle="1" w:styleId="11111112411">
    <w:name w:val="1 / 1.1 / 1.1.112411"/>
    <w:basedOn w:val="a2"/>
    <w:next w:val="111111"/>
    <w:rsid w:val="00361EB9"/>
  </w:style>
  <w:style w:type="numbering" w:customStyle="1" w:styleId="1111113411">
    <w:name w:val="1 / 1.1 / 1.1.13411"/>
    <w:basedOn w:val="a2"/>
    <w:next w:val="111111"/>
    <w:rsid w:val="00361EB9"/>
  </w:style>
  <w:style w:type="numbering" w:customStyle="1" w:styleId="22411">
    <w:name w:val="Нет списка22411"/>
    <w:next w:val="a2"/>
    <w:uiPriority w:val="99"/>
    <w:semiHidden/>
    <w:unhideWhenUsed/>
    <w:rsid w:val="00361EB9"/>
  </w:style>
  <w:style w:type="numbering" w:customStyle="1" w:styleId="324110">
    <w:name w:val="Нет списка32411"/>
    <w:next w:val="a2"/>
    <w:uiPriority w:val="99"/>
    <w:semiHidden/>
    <w:unhideWhenUsed/>
    <w:rsid w:val="00361EB9"/>
  </w:style>
  <w:style w:type="numbering" w:customStyle="1" w:styleId="42411">
    <w:name w:val="Нет списка42411"/>
    <w:next w:val="a2"/>
    <w:uiPriority w:val="99"/>
    <w:semiHidden/>
    <w:unhideWhenUsed/>
    <w:rsid w:val="00361EB9"/>
  </w:style>
  <w:style w:type="numbering" w:customStyle="1" w:styleId="113411">
    <w:name w:val="Нет списка113411"/>
    <w:next w:val="a2"/>
    <w:uiPriority w:val="99"/>
    <w:semiHidden/>
    <w:unhideWhenUsed/>
    <w:rsid w:val="00361EB9"/>
  </w:style>
  <w:style w:type="numbering" w:customStyle="1" w:styleId="52411">
    <w:name w:val="Нет списка52411"/>
    <w:next w:val="a2"/>
    <w:uiPriority w:val="99"/>
    <w:semiHidden/>
    <w:unhideWhenUsed/>
    <w:rsid w:val="00361EB9"/>
  </w:style>
  <w:style w:type="numbering" w:customStyle="1" w:styleId="122411">
    <w:name w:val="Нет списка122411"/>
    <w:next w:val="a2"/>
    <w:uiPriority w:val="99"/>
    <w:semiHidden/>
    <w:unhideWhenUsed/>
    <w:rsid w:val="00361EB9"/>
  </w:style>
  <w:style w:type="numbering" w:customStyle="1" w:styleId="11111113411">
    <w:name w:val="1 / 1.1 / 1.1.113411"/>
    <w:basedOn w:val="a2"/>
    <w:next w:val="111111"/>
    <w:rsid w:val="00361EB9"/>
  </w:style>
  <w:style w:type="numbering" w:customStyle="1" w:styleId="1111114411">
    <w:name w:val="1 / 1.1 / 1.1.14411"/>
    <w:basedOn w:val="a2"/>
    <w:next w:val="111111"/>
    <w:rsid w:val="00361EB9"/>
  </w:style>
  <w:style w:type="numbering" w:customStyle="1" w:styleId="9111">
    <w:name w:val="Нет списка9111"/>
    <w:next w:val="a2"/>
    <w:uiPriority w:val="99"/>
    <w:semiHidden/>
    <w:unhideWhenUsed/>
    <w:rsid w:val="00361EB9"/>
  </w:style>
  <w:style w:type="numbering" w:customStyle="1" w:styleId="10111">
    <w:name w:val="Нет списка10111"/>
    <w:next w:val="a2"/>
    <w:uiPriority w:val="99"/>
    <w:semiHidden/>
    <w:unhideWhenUsed/>
    <w:rsid w:val="00361EB9"/>
  </w:style>
  <w:style w:type="numbering" w:customStyle="1" w:styleId="15111">
    <w:name w:val="Нет списка15111"/>
    <w:next w:val="a2"/>
    <w:semiHidden/>
    <w:rsid w:val="00361EB9"/>
  </w:style>
  <w:style w:type="table" w:customStyle="1" w:styleId="331110">
    <w:name w:val="Объемная таблица 3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1">
    <w:name w:val="HTA Tabellengitternetz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1">
    <w:name w:val="Нет списка114111"/>
    <w:next w:val="a2"/>
    <w:semiHidden/>
    <w:rsid w:val="00361EB9"/>
  </w:style>
  <w:style w:type="numbering" w:customStyle="1" w:styleId="23111">
    <w:name w:val="Нет списка23111"/>
    <w:next w:val="a2"/>
    <w:uiPriority w:val="99"/>
    <w:semiHidden/>
    <w:unhideWhenUsed/>
    <w:rsid w:val="00361EB9"/>
  </w:style>
  <w:style w:type="numbering" w:customStyle="1" w:styleId="331111">
    <w:name w:val="Нет списка33111"/>
    <w:next w:val="a2"/>
    <w:uiPriority w:val="99"/>
    <w:semiHidden/>
    <w:unhideWhenUsed/>
    <w:rsid w:val="00361EB9"/>
  </w:style>
  <w:style w:type="numbering" w:customStyle="1" w:styleId="43111">
    <w:name w:val="Нет списка43111"/>
    <w:next w:val="a2"/>
    <w:uiPriority w:val="99"/>
    <w:semiHidden/>
    <w:unhideWhenUsed/>
    <w:rsid w:val="00361EB9"/>
  </w:style>
  <w:style w:type="numbering" w:customStyle="1" w:styleId="111111119">
    <w:name w:val="Нет списка11111111"/>
    <w:next w:val="a2"/>
    <w:uiPriority w:val="99"/>
    <w:semiHidden/>
    <w:unhideWhenUsed/>
    <w:rsid w:val="00361EB9"/>
  </w:style>
  <w:style w:type="numbering" w:customStyle="1" w:styleId="53111">
    <w:name w:val="Нет списка53111"/>
    <w:next w:val="a2"/>
    <w:uiPriority w:val="99"/>
    <w:semiHidden/>
    <w:unhideWhenUsed/>
    <w:rsid w:val="00361EB9"/>
  </w:style>
  <w:style w:type="numbering" w:customStyle="1" w:styleId="123111">
    <w:name w:val="Нет списка123111"/>
    <w:next w:val="a2"/>
    <w:uiPriority w:val="99"/>
    <w:semiHidden/>
    <w:unhideWhenUsed/>
    <w:rsid w:val="00361EB9"/>
  </w:style>
  <w:style w:type="numbering" w:customStyle="1" w:styleId="61111">
    <w:name w:val="Нет списка61111"/>
    <w:next w:val="a2"/>
    <w:uiPriority w:val="99"/>
    <w:semiHidden/>
    <w:unhideWhenUsed/>
    <w:rsid w:val="00361EB9"/>
  </w:style>
  <w:style w:type="numbering" w:customStyle="1" w:styleId="71111">
    <w:name w:val="Нет списка71111"/>
    <w:next w:val="a2"/>
    <w:semiHidden/>
    <w:rsid w:val="00361EB9"/>
  </w:style>
  <w:style w:type="table" w:customStyle="1" w:styleId="3111110">
    <w:name w:val="Объемная таблица 31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1">
    <w:name w:val="HTA Tabellengitternetz1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1">
    <w:name w:val="Нет списка131111"/>
    <w:next w:val="a2"/>
    <w:semiHidden/>
    <w:rsid w:val="00361EB9"/>
  </w:style>
  <w:style w:type="numbering" w:customStyle="1" w:styleId="111111111111">
    <w:name w:val="1 / 1.1 / 1.1.1111111"/>
    <w:basedOn w:val="a2"/>
    <w:next w:val="111111"/>
    <w:rsid w:val="00361EB9"/>
  </w:style>
  <w:style w:type="numbering" w:customStyle="1" w:styleId="11111121111">
    <w:name w:val="1 / 1.1 / 1.1.121111"/>
    <w:basedOn w:val="a2"/>
    <w:next w:val="111111"/>
    <w:rsid w:val="00361EB9"/>
  </w:style>
  <w:style w:type="numbering" w:customStyle="1" w:styleId="211111">
    <w:name w:val="Нет списка211111"/>
    <w:next w:val="a2"/>
    <w:uiPriority w:val="99"/>
    <w:semiHidden/>
    <w:unhideWhenUsed/>
    <w:rsid w:val="00361EB9"/>
  </w:style>
  <w:style w:type="numbering" w:customStyle="1" w:styleId="3111111">
    <w:name w:val="Нет списка311111"/>
    <w:next w:val="a2"/>
    <w:uiPriority w:val="99"/>
    <w:semiHidden/>
    <w:unhideWhenUsed/>
    <w:rsid w:val="00361EB9"/>
  </w:style>
  <w:style w:type="numbering" w:customStyle="1" w:styleId="411111">
    <w:name w:val="Нет списка411111"/>
    <w:next w:val="a2"/>
    <w:uiPriority w:val="99"/>
    <w:semiHidden/>
    <w:unhideWhenUsed/>
    <w:rsid w:val="00361EB9"/>
  </w:style>
  <w:style w:type="numbering" w:customStyle="1" w:styleId="1121111">
    <w:name w:val="Нет списка1121111"/>
    <w:next w:val="a2"/>
    <w:uiPriority w:val="99"/>
    <w:semiHidden/>
    <w:unhideWhenUsed/>
    <w:rsid w:val="00361EB9"/>
  </w:style>
  <w:style w:type="numbering" w:customStyle="1" w:styleId="511111">
    <w:name w:val="Нет списка511111"/>
    <w:next w:val="a2"/>
    <w:uiPriority w:val="99"/>
    <w:semiHidden/>
    <w:unhideWhenUsed/>
    <w:rsid w:val="00361EB9"/>
  </w:style>
  <w:style w:type="numbering" w:customStyle="1" w:styleId="1211111">
    <w:name w:val="Нет списка1211111"/>
    <w:next w:val="a2"/>
    <w:uiPriority w:val="99"/>
    <w:semiHidden/>
    <w:unhideWhenUsed/>
    <w:rsid w:val="00361EB9"/>
  </w:style>
  <w:style w:type="numbering" w:customStyle="1" w:styleId="81111">
    <w:name w:val="Нет списка81111"/>
    <w:next w:val="a2"/>
    <w:semiHidden/>
    <w:rsid w:val="00361EB9"/>
  </w:style>
  <w:style w:type="table" w:customStyle="1" w:styleId="3211110">
    <w:name w:val="Объемная таблица 32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1">
    <w:name w:val="HTA Tabellengitternetz112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1">
    <w:name w:val="Нет списка141111"/>
    <w:next w:val="a2"/>
    <w:semiHidden/>
    <w:rsid w:val="00361EB9"/>
  </w:style>
  <w:style w:type="numbering" w:customStyle="1" w:styleId="111111121111">
    <w:name w:val="1 / 1.1 / 1.1.1121111"/>
    <w:basedOn w:val="a2"/>
    <w:next w:val="111111"/>
    <w:rsid w:val="00361EB9"/>
  </w:style>
  <w:style w:type="numbering" w:customStyle="1" w:styleId="11111131111">
    <w:name w:val="1 / 1.1 / 1.1.131111"/>
    <w:basedOn w:val="a2"/>
    <w:next w:val="111111"/>
    <w:rsid w:val="00361EB9"/>
  </w:style>
  <w:style w:type="numbering" w:customStyle="1" w:styleId="221111">
    <w:name w:val="Нет списка221111"/>
    <w:next w:val="a2"/>
    <w:uiPriority w:val="99"/>
    <w:semiHidden/>
    <w:unhideWhenUsed/>
    <w:rsid w:val="00361EB9"/>
  </w:style>
  <w:style w:type="numbering" w:customStyle="1" w:styleId="3211111">
    <w:name w:val="Нет списка321111"/>
    <w:next w:val="a2"/>
    <w:uiPriority w:val="99"/>
    <w:semiHidden/>
    <w:unhideWhenUsed/>
    <w:rsid w:val="00361EB9"/>
  </w:style>
  <w:style w:type="numbering" w:customStyle="1" w:styleId="421111">
    <w:name w:val="Нет списка421111"/>
    <w:next w:val="a2"/>
    <w:uiPriority w:val="99"/>
    <w:semiHidden/>
    <w:unhideWhenUsed/>
    <w:rsid w:val="00361EB9"/>
  </w:style>
  <w:style w:type="numbering" w:customStyle="1" w:styleId="1131111">
    <w:name w:val="Нет списка1131111"/>
    <w:next w:val="a2"/>
    <w:uiPriority w:val="99"/>
    <w:semiHidden/>
    <w:unhideWhenUsed/>
    <w:rsid w:val="00361EB9"/>
  </w:style>
  <w:style w:type="numbering" w:customStyle="1" w:styleId="521111">
    <w:name w:val="Нет списка521111"/>
    <w:next w:val="a2"/>
    <w:uiPriority w:val="99"/>
    <w:semiHidden/>
    <w:unhideWhenUsed/>
    <w:rsid w:val="00361EB9"/>
  </w:style>
  <w:style w:type="numbering" w:customStyle="1" w:styleId="1221111">
    <w:name w:val="Нет списка1221111"/>
    <w:next w:val="a2"/>
    <w:uiPriority w:val="99"/>
    <w:semiHidden/>
    <w:unhideWhenUsed/>
    <w:rsid w:val="00361EB9"/>
  </w:style>
  <w:style w:type="numbering" w:customStyle="1" w:styleId="111111131111">
    <w:name w:val="1 / 1.1 / 1.1.1131111"/>
    <w:basedOn w:val="a2"/>
    <w:next w:val="111111"/>
    <w:rsid w:val="00361EB9"/>
  </w:style>
  <w:style w:type="numbering" w:customStyle="1" w:styleId="11111141111">
    <w:name w:val="1 / 1.1 / 1.1.141111"/>
    <w:basedOn w:val="a2"/>
    <w:next w:val="111111"/>
    <w:rsid w:val="00361EB9"/>
  </w:style>
  <w:style w:type="numbering" w:customStyle="1" w:styleId="16111">
    <w:name w:val="Нет списка16111"/>
    <w:next w:val="a2"/>
    <w:uiPriority w:val="99"/>
    <w:semiHidden/>
    <w:unhideWhenUsed/>
    <w:rsid w:val="00361EB9"/>
  </w:style>
  <w:style w:type="numbering" w:customStyle="1" w:styleId="17111">
    <w:name w:val="Нет списка17111"/>
    <w:next w:val="a2"/>
    <w:semiHidden/>
    <w:rsid w:val="00361EB9"/>
  </w:style>
  <w:style w:type="table" w:customStyle="1" w:styleId="341110">
    <w:name w:val="Объемная таблица 34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1">
    <w:name w:val="HTA Tabellengitternetz114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1">
    <w:name w:val="Нет списка115111"/>
    <w:next w:val="a2"/>
    <w:semiHidden/>
    <w:rsid w:val="00361EB9"/>
  </w:style>
  <w:style w:type="numbering" w:customStyle="1" w:styleId="24111">
    <w:name w:val="Нет списка24111"/>
    <w:next w:val="a2"/>
    <w:uiPriority w:val="99"/>
    <w:semiHidden/>
    <w:unhideWhenUsed/>
    <w:rsid w:val="00361EB9"/>
  </w:style>
  <w:style w:type="numbering" w:customStyle="1" w:styleId="341111">
    <w:name w:val="Нет списка34111"/>
    <w:next w:val="a2"/>
    <w:uiPriority w:val="99"/>
    <w:semiHidden/>
    <w:unhideWhenUsed/>
    <w:rsid w:val="00361EB9"/>
  </w:style>
  <w:style w:type="numbering" w:customStyle="1" w:styleId="44111">
    <w:name w:val="Нет списка44111"/>
    <w:next w:val="a2"/>
    <w:uiPriority w:val="99"/>
    <w:semiHidden/>
    <w:unhideWhenUsed/>
    <w:rsid w:val="00361EB9"/>
  </w:style>
  <w:style w:type="numbering" w:customStyle="1" w:styleId="1112111">
    <w:name w:val="Нет списка1112111"/>
    <w:next w:val="a2"/>
    <w:uiPriority w:val="99"/>
    <w:semiHidden/>
    <w:unhideWhenUsed/>
    <w:rsid w:val="00361EB9"/>
  </w:style>
  <w:style w:type="numbering" w:customStyle="1" w:styleId="54111">
    <w:name w:val="Нет списка54111"/>
    <w:next w:val="a2"/>
    <w:uiPriority w:val="99"/>
    <w:semiHidden/>
    <w:unhideWhenUsed/>
    <w:rsid w:val="00361EB9"/>
  </w:style>
  <w:style w:type="numbering" w:customStyle="1" w:styleId="124111">
    <w:name w:val="Нет списка124111"/>
    <w:next w:val="a2"/>
    <w:uiPriority w:val="99"/>
    <w:semiHidden/>
    <w:unhideWhenUsed/>
    <w:rsid w:val="00361EB9"/>
  </w:style>
  <w:style w:type="numbering" w:customStyle="1" w:styleId="62111">
    <w:name w:val="Нет списка62111"/>
    <w:next w:val="a2"/>
    <w:uiPriority w:val="99"/>
    <w:semiHidden/>
    <w:unhideWhenUsed/>
    <w:rsid w:val="00361EB9"/>
  </w:style>
  <w:style w:type="numbering" w:customStyle="1" w:styleId="72111">
    <w:name w:val="Нет списка72111"/>
    <w:next w:val="a2"/>
    <w:semiHidden/>
    <w:rsid w:val="00361EB9"/>
  </w:style>
  <w:style w:type="table" w:customStyle="1" w:styleId="3121110">
    <w:name w:val="Объемная таблица 31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1">
    <w:name w:val="HTA Tabellengitternetz1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1">
    <w:name w:val="Нет списка132111"/>
    <w:next w:val="a2"/>
    <w:semiHidden/>
    <w:rsid w:val="00361EB9"/>
  </w:style>
  <w:style w:type="numbering" w:customStyle="1" w:styleId="111111112111">
    <w:name w:val="1 / 1.1 / 1.1.1112111"/>
    <w:basedOn w:val="a2"/>
    <w:next w:val="111111"/>
    <w:rsid w:val="00361EB9"/>
  </w:style>
  <w:style w:type="numbering" w:customStyle="1" w:styleId="11111122111">
    <w:name w:val="1 / 1.1 / 1.1.122111"/>
    <w:basedOn w:val="a2"/>
    <w:next w:val="111111"/>
    <w:rsid w:val="00361EB9"/>
  </w:style>
  <w:style w:type="numbering" w:customStyle="1" w:styleId="212111">
    <w:name w:val="Нет списка212111"/>
    <w:next w:val="a2"/>
    <w:uiPriority w:val="99"/>
    <w:semiHidden/>
    <w:unhideWhenUsed/>
    <w:rsid w:val="00361EB9"/>
  </w:style>
  <w:style w:type="numbering" w:customStyle="1" w:styleId="3121111">
    <w:name w:val="Нет списка312111"/>
    <w:next w:val="a2"/>
    <w:uiPriority w:val="99"/>
    <w:semiHidden/>
    <w:unhideWhenUsed/>
    <w:rsid w:val="00361EB9"/>
  </w:style>
  <w:style w:type="numbering" w:customStyle="1" w:styleId="412111">
    <w:name w:val="Нет списка412111"/>
    <w:next w:val="a2"/>
    <w:uiPriority w:val="99"/>
    <w:semiHidden/>
    <w:unhideWhenUsed/>
    <w:rsid w:val="00361EB9"/>
  </w:style>
  <w:style w:type="numbering" w:customStyle="1" w:styleId="1122111">
    <w:name w:val="Нет списка1122111"/>
    <w:next w:val="a2"/>
    <w:uiPriority w:val="99"/>
    <w:semiHidden/>
    <w:unhideWhenUsed/>
    <w:rsid w:val="00361EB9"/>
  </w:style>
  <w:style w:type="numbering" w:customStyle="1" w:styleId="512111">
    <w:name w:val="Нет списка512111"/>
    <w:next w:val="a2"/>
    <w:uiPriority w:val="99"/>
    <w:semiHidden/>
    <w:unhideWhenUsed/>
    <w:rsid w:val="00361EB9"/>
  </w:style>
  <w:style w:type="numbering" w:customStyle="1" w:styleId="1212111">
    <w:name w:val="Нет списка1212111"/>
    <w:next w:val="a2"/>
    <w:uiPriority w:val="99"/>
    <w:semiHidden/>
    <w:unhideWhenUsed/>
    <w:rsid w:val="00361EB9"/>
  </w:style>
  <w:style w:type="numbering" w:customStyle="1" w:styleId="82111">
    <w:name w:val="Нет списка82111"/>
    <w:next w:val="a2"/>
    <w:semiHidden/>
    <w:rsid w:val="00361EB9"/>
  </w:style>
  <w:style w:type="table" w:customStyle="1" w:styleId="3221110">
    <w:name w:val="Объемная таблица 32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1">
    <w:name w:val="HTA Tabellengitternetz112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1">
    <w:name w:val="Нет списка142111"/>
    <w:next w:val="a2"/>
    <w:semiHidden/>
    <w:rsid w:val="00361EB9"/>
  </w:style>
  <w:style w:type="numbering" w:customStyle="1" w:styleId="111111122111">
    <w:name w:val="1 / 1.1 / 1.1.1122111"/>
    <w:basedOn w:val="a2"/>
    <w:next w:val="111111"/>
    <w:rsid w:val="00361EB9"/>
  </w:style>
  <w:style w:type="numbering" w:customStyle="1" w:styleId="11111132111">
    <w:name w:val="1 / 1.1 / 1.1.132111"/>
    <w:basedOn w:val="a2"/>
    <w:next w:val="111111"/>
    <w:rsid w:val="00361EB9"/>
  </w:style>
  <w:style w:type="numbering" w:customStyle="1" w:styleId="222111">
    <w:name w:val="Нет списка222111"/>
    <w:next w:val="a2"/>
    <w:uiPriority w:val="99"/>
    <w:semiHidden/>
    <w:unhideWhenUsed/>
    <w:rsid w:val="00361EB9"/>
  </w:style>
  <w:style w:type="numbering" w:customStyle="1" w:styleId="3221111">
    <w:name w:val="Нет списка322111"/>
    <w:next w:val="a2"/>
    <w:uiPriority w:val="99"/>
    <w:semiHidden/>
    <w:unhideWhenUsed/>
    <w:rsid w:val="00361EB9"/>
  </w:style>
  <w:style w:type="numbering" w:customStyle="1" w:styleId="422111">
    <w:name w:val="Нет списка422111"/>
    <w:next w:val="a2"/>
    <w:uiPriority w:val="99"/>
    <w:semiHidden/>
    <w:unhideWhenUsed/>
    <w:rsid w:val="00361EB9"/>
  </w:style>
  <w:style w:type="numbering" w:customStyle="1" w:styleId="1132111">
    <w:name w:val="Нет списка1132111"/>
    <w:next w:val="a2"/>
    <w:uiPriority w:val="99"/>
    <w:semiHidden/>
    <w:unhideWhenUsed/>
    <w:rsid w:val="00361EB9"/>
  </w:style>
  <w:style w:type="numbering" w:customStyle="1" w:styleId="522111">
    <w:name w:val="Нет списка522111"/>
    <w:next w:val="a2"/>
    <w:uiPriority w:val="99"/>
    <w:semiHidden/>
    <w:unhideWhenUsed/>
    <w:rsid w:val="00361EB9"/>
  </w:style>
  <w:style w:type="numbering" w:customStyle="1" w:styleId="1222111">
    <w:name w:val="Нет списка1222111"/>
    <w:next w:val="a2"/>
    <w:uiPriority w:val="99"/>
    <w:semiHidden/>
    <w:unhideWhenUsed/>
    <w:rsid w:val="00361EB9"/>
  </w:style>
  <w:style w:type="numbering" w:customStyle="1" w:styleId="111111132111">
    <w:name w:val="1 / 1.1 / 1.1.1132111"/>
    <w:basedOn w:val="a2"/>
    <w:next w:val="111111"/>
    <w:rsid w:val="00361EB9"/>
  </w:style>
  <w:style w:type="numbering" w:customStyle="1" w:styleId="11111142111">
    <w:name w:val="1 / 1.1 / 1.1.142111"/>
    <w:basedOn w:val="a2"/>
    <w:next w:val="111111"/>
    <w:rsid w:val="00361EB9"/>
  </w:style>
  <w:style w:type="numbering" w:customStyle="1" w:styleId="18111">
    <w:name w:val="Нет списка18111"/>
    <w:next w:val="a2"/>
    <w:uiPriority w:val="99"/>
    <w:semiHidden/>
    <w:unhideWhenUsed/>
    <w:rsid w:val="00361EB9"/>
  </w:style>
  <w:style w:type="numbering" w:customStyle="1" w:styleId="19111">
    <w:name w:val="Нет списка19111"/>
    <w:next w:val="a2"/>
    <w:semiHidden/>
    <w:rsid w:val="00361EB9"/>
  </w:style>
  <w:style w:type="table" w:customStyle="1" w:styleId="351110">
    <w:name w:val="Объемная таблица 35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1">
    <w:name w:val="HTA Tabellengitternetz115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1">
    <w:name w:val="Нет списка116111"/>
    <w:next w:val="a2"/>
    <w:semiHidden/>
    <w:rsid w:val="00361EB9"/>
  </w:style>
  <w:style w:type="numbering" w:customStyle="1" w:styleId="25111">
    <w:name w:val="Нет списка25111"/>
    <w:next w:val="a2"/>
    <w:uiPriority w:val="99"/>
    <w:semiHidden/>
    <w:unhideWhenUsed/>
    <w:rsid w:val="00361EB9"/>
  </w:style>
  <w:style w:type="numbering" w:customStyle="1" w:styleId="351111">
    <w:name w:val="Нет списка35111"/>
    <w:next w:val="a2"/>
    <w:uiPriority w:val="99"/>
    <w:semiHidden/>
    <w:unhideWhenUsed/>
    <w:rsid w:val="00361EB9"/>
  </w:style>
  <w:style w:type="numbering" w:customStyle="1" w:styleId="45111">
    <w:name w:val="Нет списка45111"/>
    <w:next w:val="a2"/>
    <w:uiPriority w:val="99"/>
    <w:semiHidden/>
    <w:unhideWhenUsed/>
    <w:rsid w:val="00361EB9"/>
  </w:style>
  <w:style w:type="numbering" w:customStyle="1" w:styleId="1113111">
    <w:name w:val="Нет списка1113111"/>
    <w:next w:val="a2"/>
    <w:uiPriority w:val="99"/>
    <w:semiHidden/>
    <w:unhideWhenUsed/>
    <w:rsid w:val="00361EB9"/>
  </w:style>
  <w:style w:type="numbering" w:customStyle="1" w:styleId="55111">
    <w:name w:val="Нет списка55111"/>
    <w:next w:val="a2"/>
    <w:uiPriority w:val="99"/>
    <w:semiHidden/>
    <w:unhideWhenUsed/>
    <w:rsid w:val="00361EB9"/>
  </w:style>
  <w:style w:type="numbering" w:customStyle="1" w:styleId="125111">
    <w:name w:val="Нет списка125111"/>
    <w:next w:val="a2"/>
    <w:uiPriority w:val="99"/>
    <w:semiHidden/>
    <w:unhideWhenUsed/>
    <w:rsid w:val="00361EB9"/>
  </w:style>
  <w:style w:type="numbering" w:customStyle="1" w:styleId="63111">
    <w:name w:val="Нет списка63111"/>
    <w:next w:val="a2"/>
    <w:uiPriority w:val="99"/>
    <w:semiHidden/>
    <w:unhideWhenUsed/>
    <w:rsid w:val="00361EB9"/>
  </w:style>
  <w:style w:type="numbering" w:customStyle="1" w:styleId="73111">
    <w:name w:val="Нет списка73111"/>
    <w:next w:val="a2"/>
    <w:semiHidden/>
    <w:rsid w:val="00361EB9"/>
  </w:style>
  <w:style w:type="table" w:customStyle="1" w:styleId="3131110">
    <w:name w:val="Объемная таблица 31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1">
    <w:name w:val="HTA Tabellengitternetz1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1">
    <w:name w:val="Нет списка133111"/>
    <w:next w:val="a2"/>
    <w:semiHidden/>
    <w:rsid w:val="00361EB9"/>
  </w:style>
  <w:style w:type="numbering" w:customStyle="1" w:styleId="111111113111">
    <w:name w:val="1 / 1.1 / 1.1.1113111"/>
    <w:basedOn w:val="a2"/>
    <w:next w:val="111111"/>
    <w:rsid w:val="00361EB9"/>
  </w:style>
  <w:style w:type="numbering" w:customStyle="1" w:styleId="11111123111">
    <w:name w:val="1 / 1.1 / 1.1.123111"/>
    <w:basedOn w:val="a2"/>
    <w:next w:val="111111"/>
    <w:rsid w:val="00361EB9"/>
  </w:style>
  <w:style w:type="numbering" w:customStyle="1" w:styleId="213111">
    <w:name w:val="Нет списка213111"/>
    <w:next w:val="a2"/>
    <w:uiPriority w:val="99"/>
    <w:semiHidden/>
    <w:unhideWhenUsed/>
    <w:rsid w:val="00361EB9"/>
  </w:style>
  <w:style w:type="numbering" w:customStyle="1" w:styleId="3131111">
    <w:name w:val="Нет списка313111"/>
    <w:next w:val="a2"/>
    <w:uiPriority w:val="99"/>
    <w:semiHidden/>
    <w:unhideWhenUsed/>
    <w:rsid w:val="00361EB9"/>
  </w:style>
  <w:style w:type="numbering" w:customStyle="1" w:styleId="413111">
    <w:name w:val="Нет списка413111"/>
    <w:next w:val="a2"/>
    <w:uiPriority w:val="99"/>
    <w:semiHidden/>
    <w:unhideWhenUsed/>
    <w:rsid w:val="00361EB9"/>
  </w:style>
  <w:style w:type="numbering" w:customStyle="1" w:styleId="1123111">
    <w:name w:val="Нет списка1123111"/>
    <w:next w:val="a2"/>
    <w:uiPriority w:val="99"/>
    <w:semiHidden/>
    <w:unhideWhenUsed/>
    <w:rsid w:val="00361EB9"/>
  </w:style>
  <w:style w:type="numbering" w:customStyle="1" w:styleId="513111">
    <w:name w:val="Нет списка513111"/>
    <w:next w:val="a2"/>
    <w:uiPriority w:val="99"/>
    <w:semiHidden/>
    <w:unhideWhenUsed/>
    <w:rsid w:val="00361EB9"/>
  </w:style>
  <w:style w:type="numbering" w:customStyle="1" w:styleId="1213111">
    <w:name w:val="Нет списка1213111"/>
    <w:next w:val="a2"/>
    <w:uiPriority w:val="99"/>
    <w:semiHidden/>
    <w:unhideWhenUsed/>
    <w:rsid w:val="00361EB9"/>
  </w:style>
  <w:style w:type="numbering" w:customStyle="1" w:styleId="83111">
    <w:name w:val="Нет списка83111"/>
    <w:next w:val="a2"/>
    <w:semiHidden/>
    <w:rsid w:val="00361EB9"/>
  </w:style>
  <w:style w:type="table" w:customStyle="1" w:styleId="3231110">
    <w:name w:val="Объемная таблица 32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1">
    <w:name w:val="HTA Tabellengitternetz112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1">
    <w:name w:val="Нет списка143111"/>
    <w:next w:val="a2"/>
    <w:semiHidden/>
    <w:rsid w:val="00361EB9"/>
  </w:style>
  <w:style w:type="numbering" w:customStyle="1" w:styleId="111111123111">
    <w:name w:val="1 / 1.1 / 1.1.1123111"/>
    <w:basedOn w:val="a2"/>
    <w:next w:val="111111"/>
    <w:rsid w:val="00361EB9"/>
  </w:style>
  <w:style w:type="numbering" w:customStyle="1" w:styleId="11111133111">
    <w:name w:val="1 / 1.1 / 1.1.133111"/>
    <w:basedOn w:val="a2"/>
    <w:next w:val="111111"/>
    <w:rsid w:val="00361EB9"/>
  </w:style>
  <w:style w:type="numbering" w:customStyle="1" w:styleId="223111">
    <w:name w:val="Нет списка223111"/>
    <w:next w:val="a2"/>
    <w:uiPriority w:val="99"/>
    <w:semiHidden/>
    <w:unhideWhenUsed/>
    <w:rsid w:val="00361EB9"/>
  </w:style>
  <w:style w:type="numbering" w:customStyle="1" w:styleId="3231111">
    <w:name w:val="Нет списка323111"/>
    <w:next w:val="a2"/>
    <w:uiPriority w:val="99"/>
    <w:semiHidden/>
    <w:unhideWhenUsed/>
    <w:rsid w:val="00361EB9"/>
  </w:style>
  <w:style w:type="numbering" w:customStyle="1" w:styleId="423111">
    <w:name w:val="Нет списка423111"/>
    <w:next w:val="a2"/>
    <w:uiPriority w:val="99"/>
    <w:semiHidden/>
    <w:unhideWhenUsed/>
    <w:rsid w:val="00361EB9"/>
  </w:style>
  <w:style w:type="numbering" w:customStyle="1" w:styleId="1133111">
    <w:name w:val="Нет списка1133111"/>
    <w:next w:val="a2"/>
    <w:uiPriority w:val="99"/>
    <w:semiHidden/>
    <w:unhideWhenUsed/>
    <w:rsid w:val="00361EB9"/>
  </w:style>
  <w:style w:type="numbering" w:customStyle="1" w:styleId="523111">
    <w:name w:val="Нет списка523111"/>
    <w:next w:val="a2"/>
    <w:uiPriority w:val="99"/>
    <w:semiHidden/>
    <w:unhideWhenUsed/>
    <w:rsid w:val="00361EB9"/>
  </w:style>
  <w:style w:type="numbering" w:customStyle="1" w:styleId="1223111">
    <w:name w:val="Нет списка1223111"/>
    <w:next w:val="a2"/>
    <w:uiPriority w:val="99"/>
    <w:semiHidden/>
    <w:unhideWhenUsed/>
    <w:rsid w:val="00361EB9"/>
  </w:style>
  <w:style w:type="numbering" w:customStyle="1" w:styleId="111111133111">
    <w:name w:val="1 / 1.1 / 1.1.1133111"/>
    <w:basedOn w:val="a2"/>
    <w:next w:val="111111"/>
    <w:rsid w:val="00361EB9"/>
  </w:style>
  <w:style w:type="numbering" w:customStyle="1" w:styleId="11111143111">
    <w:name w:val="1 / 1.1 / 1.1.143111"/>
    <w:basedOn w:val="a2"/>
    <w:next w:val="111111"/>
    <w:rsid w:val="00361EB9"/>
  </w:style>
  <w:style w:type="numbering" w:customStyle="1" w:styleId="1111111411">
    <w:name w:val="1 / 1.1 / 1.1.11411"/>
    <w:basedOn w:val="a2"/>
    <w:next w:val="111111"/>
    <w:rsid w:val="00361EB9"/>
  </w:style>
  <w:style w:type="numbering" w:customStyle="1" w:styleId="111111511">
    <w:name w:val="1 / 1.1 / 1.1.1511"/>
    <w:basedOn w:val="a2"/>
    <w:next w:val="111111"/>
    <w:rsid w:val="00361EB9"/>
  </w:style>
  <w:style w:type="numbering" w:customStyle="1" w:styleId="2711">
    <w:name w:val="Нет списка2711"/>
    <w:next w:val="a2"/>
    <w:uiPriority w:val="99"/>
    <w:semiHidden/>
    <w:unhideWhenUsed/>
    <w:rsid w:val="00361EB9"/>
  </w:style>
  <w:style w:type="numbering" w:customStyle="1" w:styleId="11811">
    <w:name w:val="Нет списка11811"/>
    <w:next w:val="a2"/>
    <w:semiHidden/>
    <w:rsid w:val="00361EB9"/>
  </w:style>
  <w:style w:type="table" w:customStyle="1" w:styleId="37110">
    <w:name w:val="Объемная таблица 37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1">
    <w:name w:val="HTA Tabellengitternetz117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1">
    <w:name w:val="Нет списка11911"/>
    <w:next w:val="a2"/>
    <w:semiHidden/>
    <w:rsid w:val="00361EB9"/>
  </w:style>
  <w:style w:type="numbering" w:customStyle="1" w:styleId="2811">
    <w:name w:val="Нет списка2811"/>
    <w:next w:val="a2"/>
    <w:uiPriority w:val="99"/>
    <w:semiHidden/>
    <w:unhideWhenUsed/>
    <w:rsid w:val="00361EB9"/>
  </w:style>
  <w:style w:type="numbering" w:customStyle="1" w:styleId="37111">
    <w:name w:val="Нет списка3711"/>
    <w:next w:val="a2"/>
    <w:uiPriority w:val="99"/>
    <w:semiHidden/>
    <w:unhideWhenUsed/>
    <w:rsid w:val="00361EB9"/>
  </w:style>
  <w:style w:type="numbering" w:customStyle="1" w:styleId="4711">
    <w:name w:val="Нет списка4711"/>
    <w:next w:val="a2"/>
    <w:uiPriority w:val="99"/>
    <w:semiHidden/>
    <w:unhideWhenUsed/>
    <w:rsid w:val="00361EB9"/>
  </w:style>
  <w:style w:type="numbering" w:customStyle="1" w:styleId="111511">
    <w:name w:val="Нет списка111511"/>
    <w:next w:val="a2"/>
    <w:uiPriority w:val="99"/>
    <w:semiHidden/>
    <w:unhideWhenUsed/>
    <w:rsid w:val="00361EB9"/>
  </w:style>
  <w:style w:type="numbering" w:customStyle="1" w:styleId="5711">
    <w:name w:val="Нет списка5711"/>
    <w:next w:val="a2"/>
    <w:uiPriority w:val="99"/>
    <w:semiHidden/>
    <w:unhideWhenUsed/>
    <w:rsid w:val="00361EB9"/>
  </w:style>
  <w:style w:type="numbering" w:customStyle="1" w:styleId="12711">
    <w:name w:val="Нет списка12711"/>
    <w:next w:val="a2"/>
    <w:uiPriority w:val="99"/>
    <w:semiHidden/>
    <w:unhideWhenUsed/>
    <w:rsid w:val="00361EB9"/>
  </w:style>
  <w:style w:type="numbering" w:customStyle="1" w:styleId="6511">
    <w:name w:val="Нет списка6511"/>
    <w:next w:val="a2"/>
    <w:uiPriority w:val="99"/>
    <w:semiHidden/>
    <w:unhideWhenUsed/>
    <w:rsid w:val="00361EB9"/>
  </w:style>
  <w:style w:type="numbering" w:customStyle="1" w:styleId="7511">
    <w:name w:val="Нет списка7511"/>
    <w:next w:val="a2"/>
    <w:semiHidden/>
    <w:rsid w:val="00361EB9"/>
  </w:style>
  <w:style w:type="table" w:customStyle="1" w:styleId="31511">
    <w:name w:val="Объемная таблица 31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1">
    <w:name w:val="HTA Tabellengitternetz1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1">
    <w:name w:val="Нет списка13511"/>
    <w:next w:val="a2"/>
    <w:semiHidden/>
    <w:rsid w:val="00361EB9"/>
  </w:style>
  <w:style w:type="numbering" w:customStyle="1" w:styleId="11111111511">
    <w:name w:val="1 / 1.1 / 1.1.111511"/>
    <w:basedOn w:val="a2"/>
    <w:next w:val="111111"/>
    <w:rsid w:val="00361EB9"/>
  </w:style>
  <w:style w:type="numbering" w:customStyle="1" w:styleId="1111112511">
    <w:name w:val="1 / 1.1 / 1.1.12511"/>
    <w:basedOn w:val="a2"/>
    <w:next w:val="111111"/>
    <w:rsid w:val="00361EB9"/>
  </w:style>
  <w:style w:type="numbering" w:customStyle="1" w:styleId="21511">
    <w:name w:val="Нет списка21511"/>
    <w:next w:val="a2"/>
    <w:uiPriority w:val="99"/>
    <w:semiHidden/>
    <w:unhideWhenUsed/>
    <w:rsid w:val="00361EB9"/>
  </w:style>
  <w:style w:type="numbering" w:customStyle="1" w:styleId="315110">
    <w:name w:val="Нет списка31511"/>
    <w:next w:val="a2"/>
    <w:uiPriority w:val="99"/>
    <w:semiHidden/>
    <w:unhideWhenUsed/>
    <w:rsid w:val="00361EB9"/>
  </w:style>
  <w:style w:type="numbering" w:customStyle="1" w:styleId="41511">
    <w:name w:val="Нет списка41511"/>
    <w:next w:val="a2"/>
    <w:uiPriority w:val="99"/>
    <w:semiHidden/>
    <w:unhideWhenUsed/>
    <w:rsid w:val="00361EB9"/>
  </w:style>
  <w:style w:type="numbering" w:customStyle="1" w:styleId="112511">
    <w:name w:val="Нет списка112511"/>
    <w:next w:val="a2"/>
    <w:uiPriority w:val="99"/>
    <w:semiHidden/>
    <w:unhideWhenUsed/>
    <w:rsid w:val="00361EB9"/>
  </w:style>
  <w:style w:type="numbering" w:customStyle="1" w:styleId="51511">
    <w:name w:val="Нет списка51511"/>
    <w:next w:val="a2"/>
    <w:uiPriority w:val="99"/>
    <w:semiHidden/>
    <w:unhideWhenUsed/>
    <w:rsid w:val="00361EB9"/>
  </w:style>
  <w:style w:type="numbering" w:customStyle="1" w:styleId="121511">
    <w:name w:val="Нет списка121511"/>
    <w:next w:val="a2"/>
    <w:uiPriority w:val="99"/>
    <w:semiHidden/>
    <w:unhideWhenUsed/>
    <w:rsid w:val="00361EB9"/>
  </w:style>
  <w:style w:type="numbering" w:customStyle="1" w:styleId="8511">
    <w:name w:val="Нет списка8511"/>
    <w:next w:val="a2"/>
    <w:semiHidden/>
    <w:rsid w:val="00361EB9"/>
  </w:style>
  <w:style w:type="table" w:customStyle="1" w:styleId="32511">
    <w:name w:val="Объемная таблица 32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1">
    <w:name w:val="HTA Tabellengitternetz112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1">
    <w:name w:val="Нет списка14511"/>
    <w:next w:val="a2"/>
    <w:semiHidden/>
    <w:rsid w:val="00361EB9"/>
  </w:style>
  <w:style w:type="numbering" w:customStyle="1" w:styleId="11111112511">
    <w:name w:val="1 / 1.1 / 1.1.112511"/>
    <w:basedOn w:val="a2"/>
    <w:next w:val="111111"/>
    <w:rsid w:val="00361EB9"/>
  </w:style>
  <w:style w:type="numbering" w:customStyle="1" w:styleId="1111113511">
    <w:name w:val="1 / 1.1 / 1.1.13511"/>
    <w:basedOn w:val="a2"/>
    <w:next w:val="111111"/>
    <w:rsid w:val="00361EB9"/>
  </w:style>
  <w:style w:type="numbering" w:customStyle="1" w:styleId="22511">
    <w:name w:val="Нет списка22511"/>
    <w:next w:val="a2"/>
    <w:uiPriority w:val="99"/>
    <w:semiHidden/>
    <w:unhideWhenUsed/>
    <w:rsid w:val="00361EB9"/>
  </w:style>
  <w:style w:type="numbering" w:customStyle="1" w:styleId="325110">
    <w:name w:val="Нет списка32511"/>
    <w:next w:val="a2"/>
    <w:uiPriority w:val="99"/>
    <w:semiHidden/>
    <w:unhideWhenUsed/>
    <w:rsid w:val="00361EB9"/>
  </w:style>
  <w:style w:type="numbering" w:customStyle="1" w:styleId="42511">
    <w:name w:val="Нет списка42511"/>
    <w:next w:val="a2"/>
    <w:uiPriority w:val="99"/>
    <w:semiHidden/>
    <w:unhideWhenUsed/>
    <w:rsid w:val="00361EB9"/>
  </w:style>
  <w:style w:type="numbering" w:customStyle="1" w:styleId="113511">
    <w:name w:val="Нет списка113511"/>
    <w:next w:val="a2"/>
    <w:uiPriority w:val="99"/>
    <w:semiHidden/>
    <w:unhideWhenUsed/>
    <w:rsid w:val="00361EB9"/>
  </w:style>
  <w:style w:type="numbering" w:customStyle="1" w:styleId="52511">
    <w:name w:val="Нет списка52511"/>
    <w:next w:val="a2"/>
    <w:uiPriority w:val="99"/>
    <w:semiHidden/>
    <w:unhideWhenUsed/>
    <w:rsid w:val="00361EB9"/>
  </w:style>
  <w:style w:type="numbering" w:customStyle="1" w:styleId="122511">
    <w:name w:val="Нет списка122511"/>
    <w:next w:val="a2"/>
    <w:uiPriority w:val="99"/>
    <w:semiHidden/>
    <w:unhideWhenUsed/>
    <w:rsid w:val="00361EB9"/>
  </w:style>
  <w:style w:type="numbering" w:customStyle="1" w:styleId="11111113511">
    <w:name w:val="1 / 1.1 / 1.1.113511"/>
    <w:basedOn w:val="a2"/>
    <w:next w:val="111111"/>
    <w:rsid w:val="00361EB9"/>
  </w:style>
  <w:style w:type="numbering" w:customStyle="1" w:styleId="1111114511">
    <w:name w:val="1 / 1.1 / 1.1.14511"/>
    <w:basedOn w:val="a2"/>
    <w:next w:val="111111"/>
    <w:rsid w:val="00361EB9"/>
  </w:style>
  <w:style w:type="numbering" w:customStyle="1" w:styleId="9211">
    <w:name w:val="Нет списка9211"/>
    <w:next w:val="a2"/>
    <w:uiPriority w:val="99"/>
    <w:semiHidden/>
    <w:unhideWhenUsed/>
    <w:rsid w:val="00361EB9"/>
  </w:style>
  <w:style w:type="numbering" w:customStyle="1" w:styleId="10211">
    <w:name w:val="Нет списка10211"/>
    <w:next w:val="a2"/>
    <w:uiPriority w:val="99"/>
    <w:semiHidden/>
    <w:unhideWhenUsed/>
    <w:rsid w:val="00361EB9"/>
  </w:style>
  <w:style w:type="numbering" w:customStyle="1" w:styleId="15211">
    <w:name w:val="Нет списка15211"/>
    <w:next w:val="a2"/>
    <w:semiHidden/>
    <w:rsid w:val="00361EB9"/>
  </w:style>
  <w:style w:type="table" w:customStyle="1" w:styleId="332110">
    <w:name w:val="Объемная таблица 3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1">
    <w:name w:val="HTA Tabellengitternetz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1">
    <w:name w:val="Нет списка114211"/>
    <w:next w:val="a2"/>
    <w:semiHidden/>
    <w:rsid w:val="00361EB9"/>
  </w:style>
  <w:style w:type="numbering" w:customStyle="1" w:styleId="23211">
    <w:name w:val="Нет списка23211"/>
    <w:next w:val="a2"/>
    <w:uiPriority w:val="99"/>
    <w:semiHidden/>
    <w:unhideWhenUsed/>
    <w:rsid w:val="00361EB9"/>
  </w:style>
  <w:style w:type="numbering" w:customStyle="1" w:styleId="332111">
    <w:name w:val="Нет списка33211"/>
    <w:next w:val="a2"/>
    <w:uiPriority w:val="99"/>
    <w:semiHidden/>
    <w:unhideWhenUsed/>
    <w:rsid w:val="00361EB9"/>
  </w:style>
  <w:style w:type="numbering" w:customStyle="1" w:styleId="43211">
    <w:name w:val="Нет списка43211"/>
    <w:next w:val="a2"/>
    <w:uiPriority w:val="99"/>
    <w:semiHidden/>
    <w:unhideWhenUsed/>
    <w:rsid w:val="00361EB9"/>
  </w:style>
  <w:style w:type="numbering" w:customStyle="1" w:styleId="1111211">
    <w:name w:val="Нет списка1111211"/>
    <w:next w:val="a2"/>
    <w:uiPriority w:val="99"/>
    <w:semiHidden/>
    <w:unhideWhenUsed/>
    <w:rsid w:val="00361EB9"/>
  </w:style>
  <w:style w:type="numbering" w:customStyle="1" w:styleId="53211">
    <w:name w:val="Нет списка53211"/>
    <w:next w:val="a2"/>
    <w:uiPriority w:val="99"/>
    <w:semiHidden/>
    <w:unhideWhenUsed/>
    <w:rsid w:val="00361EB9"/>
  </w:style>
  <w:style w:type="numbering" w:customStyle="1" w:styleId="123211">
    <w:name w:val="Нет списка123211"/>
    <w:next w:val="a2"/>
    <w:uiPriority w:val="99"/>
    <w:semiHidden/>
    <w:unhideWhenUsed/>
    <w:rsid w:val="00361EB9"/>
  </w:style>
  <w:style w:type="numbering" w:customStyle="1" w:styleId="61211">
    <w:name w:val="Нет списка61211"/>
    <w:next w:val="a2"/>
    <w:uiPriority w:val="99"/>
    <w:semiHidden/>
    <w:unhideWhenUsed/>
    <w:rsid w:val="00361EB9"/>
  </w:style>
  <w:style w:type="numbering" w:customStyle="1" w:styleId="71211">
    <w:name w:val="Нет списка71211"/>
    <w:next w:val="a2"/>
    <w:semiHidden/>
    <w:rsid w:val="00361EB9"/>
  </w:style>
  <w:style w:type="table" w:customStyle="1" w:styleId="311211">
    <w:name w:val="Объемная таблица 31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1">
    <w:name w:val="HTA Tabellengitternetz1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1">
    <w:name w:val="Нет списка131211"/>
    <w:next w:val="a2"/>
    <w:semiHidden/>
    <w:rsid w:val="00361EB9"/>
  </w:style>
  <w:style w:type="numbering" w:customStyle="1" w:styleId="111111111211">
    <w:name w:val="1 / 1.1 / 1.1.1111211"/>
    <w:basedOn w:val="a2"/>
    <w:next w:val="111111"/>
    <w:rsid w:val="00361EB9"/>
  </w:style>
  <w:style w:type="numbering" w:customStyle="1" w:styleId="11111121211">
    <w:name w:val="1 / 1.1 / 1.1.121211"/>
    <w:basedOn w:val="a2"/>
    <w:next w:val="111111"/>
    <w:rsid w:val="00361EB9"/>
  </w:style>
  <w:style w:type="numbering" w:customStyle="1" w:styleId="211211">
    <w:name w:val="Нет списка211211"/>
    <w:next w:val="a2"/>
    <w:uiPriority w:val="99"/>
    <w:semiHidden/>
    <w:unhideWhenUsed/>
    <w:rsid w:val="00361EB9"/>
  </w:style>
  <w:style w:type="numbering" w:customStyle="1" w:styleId="3112110">
    <w:name w:val="Нет списка311211"/>
    <w:next w:val="a2"/>
    <w:uiPriority w:val="99"/>
    <w:semiHidden/>
    <w:unhideWhenUsed/>
    <w:rsid w:val="00361EB9"/>
  </w:style>
  <w:style w:type="numbering" w:customStyle="1" w:styleId="411211">
    <w:name w:val="Нет списка411211"/>
    <w:next w:val="a2"/>
    <w:uiPriority w:val="99"/>
    <w:semiHidden/>
    <w:unhideWhenUsed/>
    <w:rsid w:val="00361EB9"/>
  </w:style>
  <w:style w:type="numbering" w:customStyle="1" w:styleId="1121211">
    <w:name w:val="Нет списка1121211"/>
    <w:next w:val="a2"/>
    <w:uiPriority w:val="99"/>
    <w:semiHidden/>
    <w:unhideWhenUsed/>
    <w:rsid w:val="00361EB9"/>
  </w:style>
  <w:style w:type="numbering" w:customStyle="1" w:styleId="511211">
    <w:name w:val="Нет списка511211"/>
    <w:next w:val="a2"/>
    <w:uiPriority w:val="99"/>
    <w:semiHidden/>
    <w:unhideWhenUsed/>
    <w:rsid w:val="00361EB9"/>
  </w:style>
  <w:style w:type="numbering" w:customStyle="1" w:styleId="1211211">
    <w:name w:val="Нет списка1211211"/>
    <w:next w:val="a2"/>
    <w:uiPriority w:val="99"/>
    <w:semiHidden/>
    <w:unhideWhenUsed/>
    <w:rsid w:val="00361EB9"/>
  </w:style>
  <w:style w:type="numbering" w:customStyle="1" w:styleId="81211">
    <w:name w:val="Нет списка81211"/>
    <w:next w:val="a2"/>
    <w:semiHidden/>
    <w:rsid w:val="00361EB9"/>
  </w:style>
  <w:style w:type="table" w:customStyle="1" w:styleId="321211">
    <w:name w:val="Объемная таблица 32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1">
    <w:name w:val="HTA Tabellengitternetz112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1">
    <w:name w:val="Нет списка141211"/>
    <w:next w:val="a2"/>
    <w:semiHidden/>
    <w:rsid w:val="00361EB9"/>
  </w:style>
  <w:style w:type="numbering" w:customStyle="1" w:styleId="111111121211">
    <w:name w:val="1 / 1.1 / 1.1.1121211"/>
    <w:basedOn w:val="a2"/>
    <w:next w:val="111111"/>
    <w:rsid w:val="00361EB9"/>
  </w:style>
  <w:style w:type="numbering" w:customStyle="1" w:styleId="11111131211">
    <w:name w:val="1 / 1.1 / 1.1.131211"/>
    <w:basedOn w:val="a2"/>
    <w:next w:val="111111"/>
    <w:rsid w:val="00361EB9"/>
  </w:style>
  <w:style w:type="numbering" w:customStyle="1" w:styleId="221211">
    <w:name w:val="Нет списка221211"/>
    <w:next w:val="a2"/>
    <w:uiPriority w:val="99"/>
    <w:semiHidden/>
    <w:unhideWhenUsed/>
    <w:rsid w:val="00361EB9"/>
  </w:style>
  <w:style w:type="numbering" w:customStyle="1" w:styleId="3212110">
    <w:name w:val="Нет списка321211"/>
    <w:next w:val="a2"/>
    <w:uiPriority w:val="99"/>
    <w:semiHidden/>
    <w:unhideWhenUsed/>
    <w:rsid w:val="00361EB9"/>
  </w:style>
  <w:style w:type="numbering" w:customStyle="1" w:styleId="421211">
    <w:name w:val="Нет списка421211"/>
    <w:next w:val="a2"/>
    <w:uiPriority w:val="99"/>
    <w:semiHidden/>
    <w:unhideWhenUsed/>
    <w:rsid w:val="00361EB9"/>
  </w:style>
  <w:style w:type="numbering" w:customStyle="1" w:styleId="1131211">
    <w:name w:val="Нет списка1131211"/>
    <w:next w:val="a2"/>
    <w:uiPriority w:val="99"/>
    <w:semiHidden/>
    <w:unhideWhenUsed/>
    <w:rsid w:val="00361EB9"/>
  </w:style>
  <w:style w:type="numbering" w:customStyle="1" w:styleId="521211">
    <w:name w:val="Нет списка521211"/>
    <w:next w:val="a2"/>
    <w:uiPriority w:val="99"/>
    <w:semiHidden/>
    <w:unhideWhenUsed/>
    <w:rsid w:val="00361EB9"/>
  </w:style>
  <w:style w:type="numbering" w:customStyle="1" w:styleId="1221211">
    <w:name w:val="Нет списка1221211"/>
    <w:next w:val="a2"/>
    <w:uiPriority w:val="99"/>
    <w:semiHidden/>
    <w:unhideWhenUsed/>
    <w:rsid w:val="00361EB9"/>
  </w:style>
  <w:style w:type="numbering" w:customStyle="1" w:styleId="111111131211">
    <w:name w:val="1 / 1.1 / 1.1.1131211"/>
    <w:basedOn w:val="a2"/>
    <w:next w:val="111111"/>
    <w:rsid w:val="00361EB9"/>
  </w:style>
  <w:style w:type="numbering" w:customStyle="1" w:styleId="11111141211">
    <w:name w:val="1 / 1.1 / 1.1.141211"/>
    <w:basedOn w:val="a2"/>
    <w:next w:val="111111"/>
    <w:rsid w:val="00361EB9"/>
  </w:style>
  <w:style w:type="numbering" w:customStyle="1" w:styleId="16211">
    <w:name w:val="Нет списка16211"/>
    <w:next w:val="a2"/>
    <w:uiPriority w:val="99"/>
    <w:semiHidden/>
    <w:unhideWhenUsed/>
    <w:rsid w:val="00361EB9"/>
  </w:style>
  <w:style w:type="numbering" w:customStyle="1" w:styleId="17211">
    <w:name w:val="Нет списка17211"/>
    <w:next w:val="a2"/>
    <w:semiHidden/>
    <w:rsid w:val="00361EB9"/>
  </w:style>
  <w:style w:type="table" w:customStyle="1" w:styleId="342110">
    <w:name w:val="Объемная таблица 34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1">
    <w:name w:val="HTA Tabellengitternetz114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1">
    <w:name w:val="Нет списка115211"/>
    <w:next w:val="a2"/>
    <w:semiHidden/>
    <w:rsid w:val="00361EB9"/>
  </w:style>
  <w:style w:type="numbering" w:customStyle="1" w:styleId="24211">
    <w:name w:val="Нет списка24211"/>
    <w:next w:val="a2"/>
    <w:uiPriority w:val="99"/>
    <w:semiHidden/>
    <w:unhideWhenUsed/>
    <w:rsid w:val="00361EB9"/>
  </w:style>
  <w:style w:type="numbering" w:customStyle="1" w:styleId="342111">
    <w:name w:val="Нет списка34211"/>
    <w:next w:val="a2"/>
    <w:uiPriority w:val="99"/>
    <w:semiHidden/>
    <w:unhideWhenUsed/>
    <w:rsid w:val="00361EB9"/>
  </w:style>
  <w:style w:type="numbering" w:customStyle="1" w:styleId="44211">
    <w:name w:val="Нет списка44211"/>
    <w:next w:val="a2"/>
    <w:uiPriority w:val="99"/>
    <w:semiHidden/>
    <w:unhideWhenUsed/>
    <w:rsid w:val="00361EB9"/>
  </w:style>
  <w:style w:type="numbering" w:customStyle="1" w:styleId="1112211">
    <w:name w:val="Нет списка1112211"/>
    <w:next w:val="a2"/>
    <w:uiPriority w:val="99"/>
    <w:semiHidden/>
    <w:unhideWhenUsed/>
    <w:rsid w:val="00361EB9"/>
  </w:style>
  <w:style w:type="numbering" w:customStyle="1" w:styleId="54211">
    <w:name w:val="Нет списка54211"/>
    <w:next w:val="a2"/>
    <w:uiPriority w:val="99"/>
    <w:semiHidden/>
    <w:unhideWhenUsed/>
    <w:rsid w:val="00361EB9"/>
  </w:style>
  <w:style w:type="numbering" w:customStyle="1" w:styleId="124211">
    <w:name w:val="Нет списка124211"/>
    <w:next w:val="a2"/>
    <w:uiPriority w:val="99"/>
    <w:semiHidden/>
    <w:unhideWhenUsed/>
    <w:rsid w:val="00361EB9"/>
  </w:style>
  <w:style w:type="numbering" w:customStyle="1" w:styleId="62211">
    <w:name w:val="Нет списка62211"/>
    <w:next w:val="a2"/>
    <w:uiPriority w:val="99"/>
    <w:semiHidden/>
    <w:unhideWhenUsed/>
    <w:rsid w:val="00361EB9"/>
  </w:style>
  <w:style w:type="numbering" w:customStyle="1" w:styleId="72211">
    <w:name w:val="Нет списка72211"/>
    <w:next w:val="a2"/>
    <w:semiHidden/>
    <w:rsid w:val="00361EB9"/>
  </w:style>
  <w:style w:type="table" w:customStyle="1" w:styleId="312211">
    <w:name w:val="Объемная таблица 31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1">
    <w:name w:val="HTA Tabellengitternetz1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1">
    <w:name w:val="Нет списка132211"/>
    <w:next w:val="a2"/>
    <w:semiHidden/>
    <w:rsid w:val="00361EB9"/>
  </w:style>
  <w:style w:type="numbering" w:customStyle="1" w:styleId="111111112211">
    <w:name w:val="1 / 1.1 / 1.1.1112211"/>
    <w:basedOn w:val="a2"/>
    <w:next w:val="111111"/>
    <w:rsid w:val="00361EB9"/>
  </w:style>
  <w:style w:type="numbering" w:customStyle="1" w:styleId="11111122211">
    <w:name w:val="1 / 1.1 / 1.1.122211"/>
    <w:basedOn w:val="a2"/>
    <w:next w:val="111111"/>
    <w:rsid w:val="00361EB9"/>
  </w:style>
  <w:style w:type="numbering" w:customStyle="1" w:styleId="212211">
    <w:name w:val="Нет списка212211"/>
    <w:next w:val="a2"/>
    <w:uiPriority w:val="99"/>
    <w:semiHidden/>
    <w:unhideWhenUsed/>
    <w:rsid w:val="00361EB9"/>
  </w:style>
  <w:style w:type="numbering" w:customStyle="1" w:styleId="3122110">
    <w:name w:val="Нет списка312211"/>
    <w:next w:val="a2"/>
    <w:uiPriority w:val="99"/>
    <w:semiHidden/>
    <w:unhideWhenUsed/>
    <w:rsid w:val="00361EB9"/>
  </w:style>
  <w:style w:type="numbering" w:customStyle="1" w:styleId="412211">
    <w:name w:val="Нет списка412211"/>
    <w:next w:val="a2"/>
    <w:uiPriority w:val="99"/>
    <w:semiHidden/>
    <w:unhideWhenUsed/>
    <w:rsid w:val="00361EB9"/>
  </w:style>
  <w:style w:type="numbering" w:customStyle="1" w:styleId="1122211">
    <w:name w:val="Нет списка1122211"/>
    <w:next w:val="a2"/>
    <w:uiPriority w:val="99"/>
    <w:semiHidden/>
    <w:unhideWhenUsed/>
    <w:rsid w:val="00361EB9"/>
  </w:style>
  <w:style w:type="numbering" w:customStyle="1" w:styleId="512211">
    <w:name w:val="Нет списка512211"/>
    <w:next w:val="a2"/>
    <w:uiPriority w:val="99"/>
    <w:semiHidden/>
    <w:unhideWhenUsed/>
    <w:rsid w:val="00361EB9"/>
  </w:style>
  <w:style w:type="numbering" w:customStyle="1" w:styleId="1212211">
    <w:name w:val="Нет списка1212211"/>
    <w:next w:val="a2"/>
    <w:uiPriority w:val="99"/>
    <w:semiHidden/>
    <w:unhideWhenUsed/>
    <w:rsid w:val="00361EB9"/>
  </w:style>
  <w:style w:type="numbering" w:customStyle="1" w:styleId="82211">
    <w:name w:val="Нет списка82211"/>
    <w:next w:val="a2"/>
    <w:semiHidden/>
    <w:rsid w:val="00361EB9"/>
  </w:style>
  <w:style w:type="table" w:customStyle="1" w:styleId="322211">
    <w:name w:val="Объемная таблица 32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1">
    <w:name w:val="HTA Tabellengitternetz112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1">
    <w:name w:val="Нет списка142211"/>
    <w:next w:val="a2"/>
    <w:semiHidden/>
    <w:rsid w:val="00361EB9"/>
  </w:style>
  <w:style w:type="numbering" w:customStyle="1" w:styleId="111111122211">
    <w:name w:val="1 / 1.1 / 1.1.1122211"/>
    <w:basedOn w:val="a2"/>
    <w:next w:val="111111"/>
    <w:rsid w:val="00361EB9"/>
  </w:style>
  <w:style w:type="numbering" w:customStyle="1" w:styleId="11111132211">
    <w:name w:val="1 / 1.1 / 1.1.132211"/>
    <w:basedOn w:val="a2"/>
    <w:next w:val="111111"/>
    <w:rsid w:val="00361EB9"/>
  </w:style>
  <w:style w:type="numbering" w:customStyle="1" w:styleId="222211">
    <w:name w:val="Нет списка222211"/>
    <w:next w:val="a2"/>
    <w:uiPriority w:val="99"/>
    <w:semiHidden/>
    <w:unhideWhenUsed/>
    <w:rsid w:val="00361EB9"/>
  </w:style>
  <w:style w:type="numbering" w:customStyle="1" w:styleId="3222110">
    <w:name w:val="Нет списка322211"/>
    <w:next w:val="a2"/>
    <w:uiPriority w:val="99"/>
    <w:semiHidden/>
    <w:unhideWhenUsed/>
    <w:rsid w:val="00361EB9"/>
  </w:style>
  <w:style w:type="numbering" w:customStyle="1" w:styleId="422211">
    <w:name w:val="Нет списка422211"/>
    <w:next w:val="a2"/>
    <w:uiPriority w:val="99"/>
    <w:semiHidden/>
    <w:unhideWhenUsed/>
    <w:rsid w:val="00361EB9"/>
  </w:style>
  <w:style w:type="numbering" w:customStyle="1" w:styleId="1132211">
    <w:name w:val="Нет списка1132211"/>
    <w:next w:val="a2"/>
    <w:uiPriority w:val="99"/>
    <w:semiHidden/>
    <w:unhideWhenUsed/>
    <w:rsid w:val="00361EB9"/>
  </w:style>
  <w:style w:type="numbering" w:customStyle="1" w:styleId="522211">
    <w:name w:val="Нет списка522211"/>
    <w:next w:val="a2"/>
    <w:uiPriority w:val="99"/>
    <w:semiHidden/>
    <w:unhideWhenUsed/>
    <w:rsid w:val="00361EB9"/>
  </w:style>
  <w:style w:type="numbering" w:customStyle="1" w:styleId="1222211">
    <w:name w:val="Нет списка1222211"/>
    <w:next w:val="a2"/>
    <w:uiPriority w:val="99"/>
    <w:semiHidden/>
    <w:unhideWhenUsed/>
    <w:rsid w:val="00361EB9"/>
  </w:style>
  <w:style w:type="numbering" w:customStyle="1" w:styleId="111111132211">
    <w:name w:val="1 / 1.1 / 1.1.1132211"/>
    <w:basedOn w:val="a2"/>
    <w:next w:val="111111"/>
    <w:rsid w:val="00361EB9"/>
  </w:style>
  <w:style w:type="numbering" w:customStyle="1" w:styleId="11111142211">
    <w:name w:val="1 / 1.1 / 1.1.142211"/>
    <w:basedOn w:val="a2"/>
    <w:next w:val="111111"/>
    <w:rsid w:val="00361EB9"/>
  </w:style>
  <w:style w:type="numbering" w:customStyle="1" w:styleId="18211">
    <w:name w:val="Нет списка18211"/>
    <w:next w:val="a2"/>
    <w:uiPriority w:val="99"/>
    <w:semiHidden/>
    <w:unhideWhenUsed/>
    <w:rsid w:val="00361EB9"/>
  </w:style>
  <w:style w:type="numbering" w:customStyle="1" w:styleId="19211">
    <w:name w:val="Нет списка19211"/>
    <w:next w:val="a2"/>
    <w:semiHidden/>
    <w:rsid w:val="00361EB9"/>
  </w:style>
  <w:style w:type="table" w:customStyle="1" w:styleId="352110">
    <w:name w:val="Объемная таблица 35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1">
    <w:name w:val="HTA Tabellengitternetz115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1">
    <w:name w:val="Нет списка116211"/>
    <w:next w:val="a2"/>
    <w:semiHidden/>
    <w:rsid w:val="00361EB9"/>
  </w:style>
  <w:style w:type="numbering" w:customStyle="1" w:styleId="25211">
    <w:name w:val="Нет списка25211"/>
    <w:next w:val="a2"/>
    <w:uiPriority w:val="99"/>
    <w:semiHidden/>
    <w:unhideWhenUsed/>
    <w:rsid w:val="00361EB9"/>
  </w:style>
  <w:style w:type="numbering" w:customStyle="1" w:styleId="352111">
    <w:name w:val="Нет списка35211"/>
    <w:next w:val="a2"/>
    <w:uiPriority w:val="99"/>
    <w:semiHidden/>
    <w:unhideWhenUsed/>
    <w:rsid w:val="00361EB9"/>
  </w:style>
  <w:style w:type="numbering" w:customStyle="1" w:styleId="45211">
    <w:name w:val="Нет списка45211"/>
    <w:next w:val="a2"/>
    <w:uiPriority w:val="99"/>
    <w:semiHidden/>
    <w:unhideWhenUsed/>
    <w:rsid w:val="00361EB9"/>
  </w:style>
  <w:style w:type="numbering" w:customStyle="1" w:styleId="1113211">
    <w:name w:val="Нет списка1113211"/>
    <w:next w:val="a2"/>
    <w:uiPriority w:val="99"/>
    <w:semiHidden/>
    <w:unhideWhenUsed/>
    <w:rsid w:val="00361EB9"/>
  </w:style>
  <w:style w:type="numbering" w:customStyle="1" w:styleId="55211">
    <w:name w:val="Нет списка55211"/>
    <w:next w:val="a2"/>
    <w:uiPriority w:val="99"/>
    <w:semiHidden/>
    <w:unhideWhenUsed/>
    <w:rsid w:val="00361EB9"/>
  </w:style>
  <w:style w:type="numbering" w:customStyle="1" w:styleId="125211">
    <w:name w:val="Нет списка125211"/>
    <w:next w:val="a2"/>
    <w:uiPriority w:val="99"/>
    <w:semiHidden/>
    <w:unhideWhenUsed/>
    <w:rsid w:val="00361EB9"/>
  </w:style>
  <w:style w:type="numbering" w:customStyle="1" w:styleId="63211">
    <w:name w:val="Нет списка63211"/>
    <w:next w:val="a2"/>
    <w:uiPriority w:val="99"/>
    <w:semiHidden/>
    <w:unhideWhenUsed/>
    <w:rsid w:val="00361EB9"/>
  </w:style>
  <w:style w:type="numbering" w:customStyle="1" w:styleId="73211">
    <w:name w:val="Нет списка73211"/>
    <w:next w:val="a2"/>
    <w:semiHidden/>
    <w:rsid w:val="00361EB9"/>
  </w:style>
  <w:style w:type="table" w:customStyle="1" w:styleId="313211">
    <w:name w:val="Объемная таблица 31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1">
    <w:name w:val="HTA Tabellengitternetz1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1">
    <w:name w:val="Нет списка133211"/>
    <w:next w:val="a2"/>
    <w:semiHidden/>
    <w:rsid w:val="00361EB9"/>
  </w:style>
  <w:style w:type="numbering" w:customStyle="1" w:styleId="111111113211">
    <w:name w:val="1 / 1.1 / 1.1.1113211"/>
    <w:basedOn w:val="a2"/>
    <w:next w:val="111111"/>
    <w:rsid w:val="00361EB9"/>
  </w:style>
  <w:style w:type="numbering" w:customStyle="1" w:styleId="11111123211">
    <w:name w:val="1 / 1.1 / 1.1.123211"/>
    <w:basedOn w:val="a2"/>
    <w:next w:val="111111"/>
    <w:rsid w:val="00361EB9"/>
  </w:style>
  <w:style w:type="numbering" w:customStyle="1" w:styleId="213211">
    <w:name w:val="Нет списка213211"/>
    <w:next w:val="a2"/>
    <w:uiPriority w:val="99"/>
    <w:semiHidden/>
    <w:unhideWhenUsed/>
    <w:rsid w:val="00361EB9"/>
  </w:style>
  <w:style w:type="numbering" w:customStyle="1" w:styleId="3132110">
    <w:name w:val="Нет списка313211"/>
    <w:next w:val="a2"/>
    <w:uiPriority w:val="99"/>
    <w:semiHidden/>
    <w:unhideWhenUsed/>
    <w:rsid w:val="00361EB9"/>
  </w:style>
  <w:style w:type="numbering" w:customStyle="1" w:styleId="413211">
    <w:name w:val="Нет списка413211"/>
    <w:next w:val="a2"/>
    <w:uiPriority w:val="99"/>
    <w:semiHidden/>
    <w:unhideWhenUsed/>
    <w:rsid w:val="00361EB9"/>
  </w:style>
  <w:style w:type="numbering" w:customStyle="1" w:styleId="1123211">
    <w:name w:val="Нет списка1123211"/>
    <w:next w:val="a2"/>
    <w:uiPriority w:val="99"/>
    <w:semiHidden/>
    <w:unhideWhenUsed/>
    <w:rsid w:val="00361EB9"/>
  </w:style>
  <w:style w:type="numbering" w:customStyle="1" w:styleId="513211">
    <w:name w:val="Нет списка513211"/>
    <w:next w:val="a2"/>
    <w:uiPriority w:val="99"/>
    <w:semiHidden/>
    <w:unhideWhenUsed/>
    <w:rsid w:val="00361EB9"/>
  </w:style>
  <w:style w:type="numbering" w:customStyle="1" w:styleId="1213211">
    <w:name w:val="Нет списка1213211"/>
    <w:next w:val="a2"/>
    <w:uiPriority w:val="99"/>
    <w:semiHidden/>
    <w:unhideWhenUsed/>
    <w:rsid w:val="00361EB9"/>
  </w:style>
  <w:style w:type="numbering" w:customStyle="1" w:styleId="83211">
    <w:name w:val="Нет списка83211"/>
    <w:next w:val="a2"/>
    <w:semiHidden/>
    <w:rsid w:val="00361EB9"/>
  </w:style>
  <w:style w:type="table" w:customStyle="1" w:styleId="323211">
    <w:name w:val="Объемная таблица 32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1">
    <w:name w:val="HTA Tabellengitternetz112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1">
    <w:name w:val="Нет списка143211"/>
    <w:next w:val="a2"/>
    <w:semiHidden/>
    <w:rsid w:val="00361EB9"/>
  </w:style>
  <w:style w:type="numbering" w:customStyle="1" w:styleId="111111123211">
    <w:name w:val="1 / 1.1 / 1.1.1123211"/>
    <w:basedOn w:val="a2"/>
    <w:next w:val="111111"/>
    <w:rsid w:val="00361EB9"/>
  </w:style>
  <w:style w:type="numbering" w:customStyle="1" w:styleId="11111133211">
    <w:name w:val="1 / 1.1 / 1.1.133211"/>
    <w:basedOn w:val="a2"/>
    <w:next w:val="111111"/>
    <w:rsid w:val="00361EB9"/>
  </w:style>
  <w:style w:type="numbering" w:customStyle="1" w:styleId="223211">
    <w:name w:val="Нет списка223211"/>
    <w:next w:val="a2"/>
    <w:uiPriority w:val="99"/>
    <w:semiHidden/>
    <w:unhideWhenUsed/>
    <w:rsid w:val="00361EB9"/>
  </w:style>
  <w:style w:type="numbering" w:customStyle="1" w:styleId="3232110">
    <w:name w:val="Нет списка323211"/>
    <w:next w:val="a2"/>
    <w:uiPriority w:val="99"/>
    <w:semiHidden/>
    <w:unhideWhenUsed/>
    <w:rsid w:val="00361EB9"/>
  </w:style>
  <w:style w:type="numbering" w:customStyle="1" w:styleId="423211">
    <w:name w:val="Нет списка423211"/>
    <w:next w:val="a2"/>
    <w:uiPriority w:val="99"/>
    <w:semiHidden/>
    <w:unhideWhenUsed/>
    <w:rsid w:val="00361EB9"/>
  </w:style>
  <w:style w:type="numbering" w:customStyle="1" w:styleId="1133211">
    <w:name w:val="Нет списка1133211"/>
    <w:next w:val="a2"/>
    <w:uiPriority w:val="99"/>
    <w:semiHidden/>
    <w:unhideWhenUsed/>
    <w:rsid w:val="00361EB9"/>
  </w:style>
  <w:style w:type="numbering" w:customStyle="1" w:styleId="523211">
    <w:name w:val="Нет списка523211"/>
    <w:next w:val="a2"/>
    <w:uiPriority w:val="99"/>
    <w:semiHidden/>
    <w:unhideWhenUsed/>
    <w:rsid w:val="00361EB9"/>
  </w:style>
  <w:style w:type="numbering" w:customStyle="1" w:styleId="1223211">
    <w:name w:val="Нет списка1223211"/>
    <w:next w:val="a2"/>
    <w:uiPriority w:val="99"/>
    <w:semiHidden/>
    <w:unhideWhenUsed/>
    <w:rsid w:val="00361EB9"/>
  </w:style>
  <w:style w:type="numbering" w:customStyle="1" w:styleId="111111133211">
    <w:name w:val="1 / 1.1 / 1.1.1133211"/>
    <w:basedOn w:val="a2"/>
    <w:next w:val="111111"/>
    <w:rsid w:val="00361EB9"/>
  </w:style>
  <w:style w:type="numbering" w:customStyle="1" w:styleId="11111143211">
    <w:name w:val="1 / 1.1 / 1.1.143211"/>
    <w:basedOn w:val="a2"/>
    <w:next w:val="111111"/>
    <w:rsid w:val="00361EB9"/>
  </w:style>
  <w:style w:type="numbering" w:customStyle="1" w:styleId="2911">
    <w:name w:val="Нет списка2911"/>
    <w:next w:val="a2"/>
    <w:uiPriority w:val="99"/>
    <w:semiHidden/>
    <w:unhideWhenUsed/>
    <w:rsid w:val="00361EB9"/>
  </w:style>
  <w:style w:type="numbering" w:customStyle="1" w:styleId="12011">
    <w:name w:val="Нет списка12011"/>
    <w:next w:val="a2"/>
    <w:semiHidden/>
    <w:rsid w:val="00361EB9"/>
  </w:style>
  <w:style w:type="table" w:customStyle="1" w:styleId="38110">
    <w:name w:val="Объемная таблица 38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1">
    <w:name w:val="HTA Tabellengitternetz118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1">
    <w:name w:val="Нет списка111011"/>
    <w:next w:val="a2"/>
    <w:semiHidden/>
    <w:rsid w:val="00361EB9"/>
  </w:style>
  <w:style w:type="numbering" w:customStyle="1" w:styleId="21011">
    <w:name w:val="Нет списка21011"/>
    <w:next w:val="a2"/>
    <w:uiPriority w:val="99"/>
    <w:semiHidden/>
    <w:unhideWhenUsed/>
    <w:rsid w:val="00361EB9"/>
  </w:style>
  <w:style w:type="numbering" w:customStyle="1" w:styleId="38111">
    <w:name w:val="Нет списка3811"/>
    <w:next w:val="a2"/>
    <w:uiPriority w:val="99"/>
    <w:semiHidden/>
    <w:unhideWhenUsed/>
    <w:rsid w:val="00361EB9"/>
  </w:style>
  <w:style w:type="numbering" w:customStyle="1" w:styleId="4811">
    <w:name w:val="Нет списка4811"/>
    <w:next w:val="a2"/>
    <w:uiPriority w:val="99"/>
    <w:semiHidden/>
    <w:unhideWhenUsed/>
    <w:rsid w:val="00361EB9"/>
  </w:style>
  <w:style w:type="numbering" w:customStyle="1" w:styleId="111611">
    <w:name w:val="Нет списка111611"/>
    <w:next w:val="a2"/>
    <w:uiPriority w:val="99"/>
    <w:semiHidden/>
    <w:unhideWhenUsed/>
    <w:rsid w:val="00361EB9"/>
  </w:style>
  <w:style w:type="numbering" w:customStyle="1" w:styleId="5811">
    <w:name w:val="Нет списка5811"/>
    <w:next w:val="a2"/>
    <w:uiPriority w:val="99"/>
    <w:semiHidden/>
    <w:unhideWhenUsed/>
    <w:rsid w:val="00361EB9"/>
  </w:style>
  <w:style w:type="numbering" w:customStyle="1" w:styleId="12811">
    <w:name w:val="Нет списка12811"/>
    <w:next w:val="a2"/>
    <w:uiPriority w:val="99"/>
    <w:semiHidden/>
    <w:unhideWhenUsed/>
    <w:rsid w:val="00361EB9"/>
  </w:style>
  <w:style w:type="numbering" w:customStyle="1" w:styleId="6611">
    <w:name w:val="Нет списка6611"/>
    <w:next w:val="a2"/>
    <w:uiPriority w:val="99"/>
    <w:semiHidden/>
    <w:unhideWhenUsed/>
    <w:rsid w:val="00361EB9"/>
  </w:style>
  <w:style w:type="numbering" w:customStyle="1" w:styleId="7611">
    <w:name w:val="Нет списка7611"/>
    <w:next w:val="a2"/>
    <w:semiHidden/>
    <w:rsid w:val="00361EB9"/>
  </w:style>
  <w:style w:type="table" w:customStyle="1" w:styleId="31611">
    <w:name w:val="Объемная таблица 31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1">
    <w:name w:val="HTA Tabellengitternetz1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1">
    <w:name w:val="Нет списка13611"/>
    <w:next w:val="a2"/>
    <w:semiHidden/>
    <w:rsid w:val="00361EB9"/>
  </w:style>
  <w:style w:type="numbering" w:customStyle="1" w:styleId="11111111611">
    <w:name w:val="1 / 1.1 / 1.1.111611"/>
    <w:basedOn w:val="a2"/>
    <w:next w:val="111111"/>
    <w:rsid w:val="00361EB9"/>
  </w:style>
  <w:style w:type="numbering" w:customStyle="1" w:styleId="1111112611">
    <w:name w:val="1 / 1.1 / 1.1.12611"/>
    <w:basedOn w:val="a2"/>
    <w:next w:val="111111"/>
    <w:rsid w:val="00361EB9"/>
  </w:style>
  <w:style w:type="numbering" w:customStyle="1" w:styleId="21611">
    <w:name w:val="Нет списка21611"/>
    <w:next w:val="a2"/>
    <w:uiPriority w:val="99"/>
    <w:semiHidden/>
    <w:unhideWhenUsed/>
    <w:rsid w:val="00361EB9"/>
  </w:style>
  <w:style w:type="numbering" w:customStyle="1" w:styleId="316110">
    <w:name w:val="Нет списка31611"/>
    <w:next w:val="a2"/>
    <w:uiPriority w:val="99"/>
    <w:semiHidden/>
    <w:unhideWhenUsed/>
    <w:rsid w:val="00361EB9"/>
  </w:style>
  <w:style w:type="numbering" w:customStyle="1" w:styleId="41611">
    <w:name w:val="Нет списка41611"/>
    <w:next w:val="a2"/>
    <w:uiPriority w:val="99"/>
    <w:semiHidden/>
    <w:unhideWhenUsed/>
    <w:rsid w:val="00361EB9"/>
  </w:style>
  <w:style w:type="numbering" w:customStyle="1" w:styleId="112611">
    <w:name w:val="Нет списка112611"/>
    <w:next w:val="a2"/>
    <w:uiPriority w:val="99"/>
    <w:semiHidden/>
    <w:unhideWhenUsed/>
    <w:rsid w:val="00361EB9"/>
  </w:style>
  <w:style w:type="numbering" w:customStyle="1" w:styleId="51611">
    <w:name w:val="Нет списка51611"/>
    <w:next w:val="a2"/>
    <w:uiPriority w:val="99"/>
    <w:semiHidden/>
    <w:unhideWhenUsed/>
    <w:rsid w:val="00361EB9"/>
  </w:style>
  <w:style w:type="numbering" w:customStyle="1" w:styleId="121611">
    <w:name w:val="Нет списка121611"/>
    <w:next w:val="a2"/>
    <w:uiPriority w:val="99"/>
    <w:semiHidden/>
    <w:unhideWhenUsed/>
    <w:rsid w:val="00361EB9"/>
  </w:style>
  <w:style w:type="numbering" w:customStyle="1" w:styleId="8611">
    <w:name w:val="Нет списка8611"/>
    <w:next w:val="a2"/>
    <w:semiHidden/>
    <w:rsid w:val="00361EB9"/>
  </w:style>
  <w:style w:type="table" w:customStyle="1" w:styleId="32611">
    <w:name w:val="Объемная таблица 32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1">
    <w:name w:val="HTA Tabellengitternetz112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1">
    <w:name w:val="Нет списка14611"/>
    <w:next w:val="a2"/>
    <w:semiHidden/>
    <w:rsid w:val="00361EB9"/>
  </w:style>
  <w:style w:type="numbering" w:customStyle="1" w:styleId="11111112611">
    <w:name w:val="1 / 1.1 / 1.1.112611"/>
    <w:basedOn w:val="a2"/>
    <w:next w:val="111111"/>
    <w:rsid w:val="00361EB9"/>
  </w:style>
  <w:style w:type="numbering" w:customStyle="1" w:styleId="1111113611">
    <w:name w:val="1 / 1.1 / 1.1.13611"/>
    <w:basedOn w:val="a2"/>
    <w:next w:val="111111"/>
    <w:rsid w:val="00361EB9"/>
  </w:style>
  <w:style w:type="numbering" w:customStyle="1" w:styleId="22611">
    <w:name w:val="Нет списка22611"/>
    <w:next w:val="a2"/>
    <w:uiPriority w:val="99"/>
    <w:semiHidden/>
    <w:unhideWhenUsed/>
    <w:rsid w:val="00361EB9"/>
  </w:style>
  <w:style w:type="numbering" w:customStyle="1" w:styleId="326110">
    <w:name w:val="Нет списка32611"/>
    <w:next w:val="a2"/>
    <w:uiPriority w:val="99"/>
    <w:semiHidden/>
    <w:unhideWhenUsed/>
    <w:rsid w:val="00361EB9"/>
  </w:style>
  <w:style w:type="numbering" w:customStyle="1" w:styleId="42611">
    <w:name w:val="Нет списка42611"/>
    <w:next w:val="a2"/>
    <w:uiPriority w:val="99"/>
    <w:semiHidden/>
    <w:unhideWhenUsed/>
    <w:rsid w:val="00361EB9"/>
  </w:style>
  <w:style w:type="numbering" w:customStyle="1" w:styleId="113611">
    <w:name w:val="Нет списка113611"/>
    <w:next w:val="a2"/>
    <w:uiPriority w:val="99"/>
    <w:semiHidden/>
    <w:unhideWhenUsed/>
    <w:rsid w:val="00361EB9"/>
  </w:style>
  <w:style w:type="numbering" w:customStyle="1" w:styleId="52611">
    <w:name w:val="Нет списка52611"/>
    <w:next w:val="a2"/>
    <w:uiPriority w:val="99"/>
    <w:semiHidden/>
    <w:unhideWhenUsed/>
    <w:rsid w:val="00361EB9"/>
  </w:style>
  <w:style w:type="numbering" w:customStyle="1" w:styleId="122611">
    <w:name w:val="Нет списка122611"/>
    <w:next w:val="a2"/>
    <w:uiPriority w:val="99"/>
    <w:semiHidden/>
    <w:unhideWhenUsed/>
    <w:rsid w:val="00361EB9"/>
  </w:style>
  <w:style w:type="numbering" w:customStyle="1" w:styleId="11111113611">
    <w:name w:val="1 / 1.1 / 1.1.113611"/>
    <w:basedOn w:val="a2"/>
    <w:next w:val="111111"/>
    <w:rsid w:val="00361EB9"/>
  </w:style>
  <w:style w:type="numbering" w:customStyle="1" w:styleId="1111114611">
    <w:name w:val="1 / 1.1 / 1.1.14611"/>
    <w:basedOn w:val="a2"/>
    <w:next w:val="111111"/>
    <w:rsid w:val="00361EB9"/>
  </w:style>
  <w:style w:type="numbering" w:customStyle="1" w:styleId="9311">
    <w:name w:val="Нет списка9311"/>
    <w:next w:val="a2"/>
    <w:uiPriority w:val="99"/>
    <w:semiHidden/>
    <w:unhideWhenUsed/>
    <w:rsid w:val="00361EB9"/>
  </w:style>
  <w:style w:type="numbering" w:customStyle="1" w:styleId="10311">
    <w:name w:val="Нет списка10311"/>
    <w:next w:val="a2"/>
    <w:uiPriority w:val="99"/>
    <w:semiHidden/>
    <w:unhideWhenUsed/>
    <w:rsid w:val="00361EB9"/>
  </w:style>
  <w:style w:type="numbering" w:customStyle="1" w:styleId="15311">
    <w:name w:val="Нет списка15311"/>
    <w:next w:val="a2"/>
    <w:semiHidden/>
    <w:rsid w:val="00361EB9"/>
  </w:style>
  <w:style w:type="table" w:customStyle="1" w:styleId="33311">
    <w:name w:val="Объемная таблица 3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1">
    <w:name w:val="HTA Tabellengitternetz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1">
    <w:name w:val="Нет списка114311"/>
    <w:next w:val="a2"/>
    <w:semiHidden/>
    <w:rsid w:val="00361EB9"/>
  </w:style>
  <w:style w:type="numbering" w:customStyle="1" w:styleId="23311">
    <w:name w:val="Нет списка23311"/>
    <w:next w:val="a2"/>
    <w:uiPriority w:val="99"/>
    <w:semiHidden/>
    <w:unhideWhenUsed/>
    <w:rsid w:val="00361EB9"/>
  </w:style>
  <w:style w:type="numbering" w:customStyle="1" w:styleId="333110">
    <w:name w:val="Нет списка33311"/>
    <w:next w:val="a2"/>
    <w:uiPriority w:val="99"/>
    <w:semiHidden/>
    <w:unhideWhenUsed/>
    <w:rsid w:val="00361EB9"/>
  </w:style>
  <w:style w:type="numbering" w:customStyle="1" w:styleId="43311">
    <w:name w:val="Нет списка43311"/>
    <w:next w:val="a2"/>
    <w:uiPriority w:val="99"/>
    <w:semiHidden/>
    <w:unhideWhenUsed/>
    <w:rsid w:val="00361EB9"/>
  </w:style>
  <w:style w:type="numbering" w:customStyle="1" w:styleId="1111311">
    <w:name w:val="Нет списка1111311"/>
    <w:next w:val="a2"/>
    <w:uiPriority w:val="99"/>
    <w:semiHidden/>
    <w:unhideWhenUsed/>
    <w:rsid w:val="00361EB9"/>
  </w:style>
  <w:style w:type="numbering" w:customStyle="1" w:styleId="53311">
    <w:name w:val="Нет списка53311"/>
    <w:next w:val="a2"/>
    <w:uiPriority w:val="99"/>
    <w:semiHidden/>
    <w:unhideWhenUsed/>
    <w:rsid w:val="00361EB9"/>
  </w:style>
  <w:style w:type="numbering" w:customStyle="1" w:styleId="123311">
    <w:name w:val="Нет списка123311"/>
    <w:next w:val="a2"/>
    <w:uiPriority w:val="99"/>
    <w:semiHidden/>
    <w:unhideWhenUsed/>
    <w:rsid w:val="00361EB9"/>
  </w:style>
  <w:style w:type="numbering" w:customStyle="1" w:styleId="61311">
    <w:name w:val="Нет списка61311"/>
    <w:next w:val="a2"/>
    <w:uiPriority w:val="99"/>
    <w:semiHidden/>
    <w:unhideWhenUsed/>
    <w:rsid w:val="00361EB9"/>
  </w:style>
  <w:style w:type="numbering" w:customStyle="1" w:styleId="71311">
    <w:name w:val="Нет списка71311"/>
    <w:next w:val="a2"/>
    <w:semiHidden/>
    <w:rsid w:val="00361EB9"/>
  </w:style>
  <w:style w:type="table" w:customStyle="1" w:styleId="311311">
    <w:name w:val="Объемная таблица 31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1">
    <w:name w:val="HTA Tabellengitternetz1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1">
    <w:name w:val="Нет списка131311"/>
    <w:next w:val="a2"/>
    <w:semiHidden/>
    <w:rsid w:val="00361EB9"/>
  </w:style>
  <w:style w:type="numbering" w:customStyle="1" w:styleId="111111111311">
    <w:name w:val="1 / 1.1 / 1.1.1111311"/>
    <w:basedOn w:val="a2"/>
    <w:next w:val="111111"/>
    <w:rsid w:val="00361EB9"/>
  </w:style>
  <w:style w:type="numbering" w:customStyle="1" w:styleId="11111121311">
    <w:name w:val="1 / 1.1 / 1.1.121311"/>
    <w:basedOn w:val="a2"/>
    <w:next w:val="111111"/>
    <w:rsid w:val="00361EB9"/>
  </w:style>
  <w:style w:type="numbering" w:customStyle="1" w:styleId="211311">
    <w:name w:val="Нет списка211311"/>
    <w:next w:val="a2"/>
    <w:uiPriority w:val="99"/>
    <w:semiHidden/>
    <w:unhideWhenUsed/>
    <w:rsid w:val="00361EB9"/>
  </w:style>
  <w:style w:type="numbering" w:customStyle="1" w:styleId="3113110">
    <w:name w:val="Нет списка311311"/>
    <w:next w:val="a2"/>
    <w:uiPriority w:val="99"/>
    <w:semiHidden/>
    <w:unhideWhenUsed/>
    <w:rsid w:val="00361EB9"/>
  </w:style>
  <w:style w:type="numbering" w:customStyle="1" w:styleId="411311">
    <w:name w:val="Нет списка411311"/>
    <w:next w:val="a2"/>
    <w:uiPriority w:val="99"/>
    <w:semiHidden/>
    <w:unhideWhenUsed/>
    <w:rsid w:val="00361EB9"/>
  </w:style>
  <w:style w:type="numbering" w:customStyle="1" w:styleId="1121311">
    <w:name w:val="Нет списка1121311"/>
    <w:next w:val="a2"/>
    <w:uiPriority w:val="99"/>
    <w:semiHidden/>
    <w:unhideWhenUsed/>
    <w:rsid w:val="00361EB9"/>
  </w:style>
  <w:style w:type="numbering" w:customStyle="1" w:styleId="511311">
    <w:name w:val="Нет списка511311"/>
    <w:next w:val="a2"/>
    <w:uiPriority w:val="99"/>
    <w:semiHidden/>
    <w:unhideWhenUsed/>
    <w:rsid w:val="00361EB9"/>
  </w:style>
  <w:style w:type="numbering" w:customStyle="1" w:styleId="1211311">
    <w:name w:val="Нет списка1211311"/>
    <w:next w:val="a2"/>
    <w:uiPriority w:val="99"/>
    <w:semiHidden/>
    <w:unhideWhenUsed/>
    <w:rsid w:val="00361EB9"/>
  </w:style>
  <w:style w:type="numbering" w:customStyle="1" w:styleId="81311">
    <w:name w:val="Нет списка81311"/>
    <w:next w:val="a2"/>
    <w:semiHidden/>
    <w:rsid w:val="00361EB9"/>
  </w:style>
  <w:style w:type="table" w:customStyle="1" w:styleId="321311">
    <w:name w:val="Объемная таблица 32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1">
    <w:name w:val="HTA Tabellengitternetz112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1">
    <w:name w:val="Нет списка141311"/>
    <w:next w:val="a2"/>
    <w:semiHidden/>
    <w:rsid w:val="00361EB9"/>
  </w:style>
  <w:style w:type="numbering" w:customStyle="1" w:styleId="111111121311">
    <w:name w:val="1 / 1.1 / 1.1.1121311"/>
    <w:basedOn w:val="a2"/>
    <w:next w:val="111111"/>
    <w:rsid w:val="00361EB9"/>
  </w:style>
  <w:style w:type="numbering" w:customStyle="1" w:styleId="11111131311">
    <w:name w:val="1 / 1.1 / 1.1.131311"/>
    <w:basedOn w:val="a2"/>
    <w:next w:val="111111"/>
    <w:rsid w:val="00361EB9"/>
  </w:style>
  <w:style w:type="numbering" w:customStyle="1" w:styleId="221311">
    <w:name w:val="Нет списка221311"/>
    <w:next w:val="a2"/>
    <w:uiPriority w:val="99"/>
    <w:semiHidden/>
    <w:unhideWhenUsed/>
    <w:rsid w:val="00361EB9"/>
  </w:style>
  <w:style w:type="numbering" w:customStyle="1" w:styleId="3213110">
    <w:name w:val="Нет списка321311"/>
    <w:next w:val="a2"/>
    <w:uiPriority w:val="99"/>
    <w:semiHidden/>
    <w:unhideWhenUsed/>
    <w:rsid w:val="00361EB9"/>
  </w:style>
  <w:style w:type="numbering" w:customStyle="1" w:styleId="421311">
    <w:name w:val="Нет списка421311"/>
    <w:next w:val="a2"/>
    <w:uiPriority w:val="99"/>
    <w:semiHidden/>
    <w:unhideWhenUsed/>
    <w:rsid w:val="00361EB9"/>
  </w:style>
  <w:style w:type="numbering" w:customStyle="1" w:styleId="1131311">
    <w:name w:val="Нет списка1131311"/>
    <w:next w:val="a2"/>
    <w:uiPriority w:val="99"/>
    <w:semiHidden/>
    <w:unhideWhenUsed/>
    <w:rsid w:val="00361EB9"/>
  </w:style>
  <w:style w:type="numbering" w:customStyle="1" w:styleId="521311">
    <w:name w:val="Нет списка521311"/>
    <w:next w:val="a2"/>
    <w:uiPriority w:val="99"/>
    <w:semiHidden/>
    <w:unhideWhenUsed/>
    <w:rsid w:val="00361EB9"/>
  </w:style>
  <w:style w:type="numbering" w:customStyle="1" w:styleId="1221311">
    <w:name w:val="Нет списка1221311"/>
    <w:next w:val="a2"/>
    <w:uiPriority w:val="99"/>
    <w:semiHidden/>
    <w:unhideWhenUsed/>
    <w:rsid w:val="00361EB9"/>
  </w:style>
  <w:style w:type="numbering" w:customStyle="1" w:styleId="111111131311">
    <w:name w:val="1 / 1.1 / 1.1.1131311"/>
    <w:basedOn w:val="a2"/>
    <w:next w:val="111111"/>
    <w:rsid w:val="00361EB9"/>
  </w:style>
  <w:style w:type="numbering" w:customStyle="1" w:styleId="11111141311">
    <w:name w:val="1 / 1.1 / 1.1.141311"/>
    <w:basedOn w:val="a2"/>
    <w:next w:val="111111"/>
    <w:rsid w:val="00361EB9"/>
  </w:style>
  <w:style w:type="numbering" w:customStyle="1" w:styleId="16311">
    <w:name w:val="Нет списка16311"/>
    <w:next w:val="a2"/>
    <w:uiPriority w:val="99"/>
    <w:semiHidden/>
    <w:unhideWhenUsed/>
    <w:rsid w:val="00361EB9"/>
  </w:style>
  <w:style w:type="numbering" w:customStyle="1" w:styleId="17311">
    <w:name w:val="Нет списка17311"/>
    <w:next w:val="a2"/>
    <w:semiHidden/>
    <w:rsid w:val="00361EB9"/>
  </w:style>
  <w:style w:type="table" w:customStyle="1" w:styleId="34311">
    <w:name w:val="Объемная таблица 34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1">
    <w:name w:val="HTA Tabellengitternetz114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1">
    <w:name w:val="Нет списка115311"/>
    <w:next w:val="a2"/>
    <w:semiHidden/>
    <w:rsid w:val="00361EB9"/>
  </w:style>
  <w:style w:type="numbering" w:customStyle="1" w:styleId="24311">
    <w:name w:val="Нет списка24311"/>
    <w:next w:val="a2"/>
    <w:uiPriority w:val="99"/>
    <w:semiHidden/>
    <w:unhideWhenUsed/>
    <w:rsid w:val="00361EB9"/>
  </w:style>
  <w:style w:type="numbering" w:customStyle="1" w:styleId="343110">
    <w:name w:val="Нет списка34311"/>
    <w:next w:val="a2"/>
    <w:uiPriority w:val="99"/>
    <w:semiHidden/>
    <w:unhideWhenUsed/>
    <w:rsid w:val="00361EB9"/>
  </w:style>
  <w:style w:type="numbering" w:customStyle="1" w:styleId="44311">
    <w:name w:val="Нет списка44311"/>
    <w:next w:val="a2"/>
    <w:uiPriority w:val="99"/>
    <w:semiHidden/>
    <w:unhideWhenUsed/>
    <w:rsid w:val="00361EB9"/>
  </w:style>
  <w:style w:type="numbering" w:customStyle="1" w:styleId="1112311">
    <w:name w:val="Нет списка1112311"/>
    <w:next w:val="a2"/>
    <w:uiPriority w:val="99"/>
    <w:semiHidden/>
    <w:unhideWhenUsed/>
    <w:rsid w:val="00361EB9"/>
  </w:style>
  <w:style w:type="numbering" w:customStyle="1" w:styleId="54311">
    <w:name w:val="Нет списка54311"/>
    <w:next w:val="a2"/>
    <w:uiPriority w:val="99"/>
    <w:semiHidden/>
    <w:unhideWhenUsed/>
    <w:rsid w:val="00361EB9"/>
  </w:style>
  <w:style w:type="numbering" w:customStyle="1" w:styleId="124311">
    <w:name w:val="Нет списка124311"/>
    <w:next w:val="a2"/>
    <w:uiPriority w:val="99"/>
    <w:semiHidden/>
    <w:unhideWhenUsed/>
    <w:rsid w:val="00361EB9"/>
  </w:style>
  <w:style w:type="numbering" w:customStyle="1" w:styleId="62311">
    <w:name w:val="Нет списка62311"/>
    <w:next w:val="a2"/>
    <w:uiPriority w:val="99"/>
    <w:semiHidden/>
    <w:unhideWhenUsed/>
    <w:rsid w:val="00361EB9"/>
  </w:style>
  <w:style w:type="numbering" w:customStyle="1" w:styleId="72311">
    <w:name w:val="Нет списка72311"/>
    <w:next w:val="a2"/>
    <w:semiHidden/>
    <w:rsid w:val="00361EB9"/>
  </w:style>
  <w:style w:type="table" w:customStyle="1" w:styleId="312311">
    <w:name w:val="Объемная таблица 31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1">
    <w:name w:val="HTA Tabellengitternetz1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1">
    <w:name w:val="Нет списка132311"/>
    <w:next w:val="a2"/>
    <w:semiHidden/>
    <w:rsid w:val="00361EB9"/>
  </w:style>
  <w:style w:type="numbering" w:customStyle="1" w:styleId="111111112311">
    <w:name w:val="1 / 1.1 / 1.1.1112311"/>
    <w:basedOn w:val="a2"/>
    <w:next w:val="111111"/>
    <w:rsid w:val="00361EB9"/>
  </w:style>
  <w:style w:type="numbering" w:customStyle="1" w:styleId="11111122311">
    <w:name w:val="1 / 1.1 / 1.1.122311"/>
    <w:basedOn w:val="a2"/>
    <w:next w:val="111111"/>
    <w:rsid w:val="00361EB9"/>
  </w:style>
  <w:style w:type="numbering" w:customStyle="1" w:styleId="212311">
    <w:name w:val="Нет списка212311"/>
    <w:next w:val="a2"/>
    <w:uiPriority w:val="99"/>
    <w:semiHidden/>
    <w:unhideWhenUsed/>
    <w:rsid w:val="00361EB9"/>
  </w:style>
  <w:style w:type="numbering" w:customStyle="1" w:styleId="3123110">
    <w:name w:val="Нет списка312311"/>
    <w:next w:val="a2"/>
    <w:uiPriority w:val="99"/>
    <w:semiHidden/>
    <w:unhideWhenUsed/>
    <w:rsid w:val="00361EB9"/>
  </w:style>
  <w:style w:type="numbering" w:customStyle="1" w:styleId="412311">
    <w:name w:val="Нет списка412311"/>
    <w:next w:val="a2"/>
    <w:uiPriority w:val="99"/>
    <w:semiHidden/>
    <w:unhideWhenUsed/>
    <w:rsid w:val="00361EB9"/>
  </w:style>
  <w:style w:type="numbering" w:customStyle="1" w:styleId="1122311">
    <w:name w:val="Нет списка1122311"/>
    <w:next w:val="a2"/>
    <w:uiPriority w:val="99"/>
    <w:semiHidden/>
    <w:unhideWhenUsed/>
    <w:rsid w:val="00361EB9"/>
  </w:style>
  <w:style w:type="numbering" w:customStyle="1" w:styleId="512311">
    <w:name w:val="Нет списка512311"/>
    <w:next w:val="a2"/>
    <w:uiPriority w:val="99"/>
    <w:semiHidden/>
    <w:unhideWhenUsed/>
    <w:rsid w:val="00361EB9"/>
  </w:style>
  <w:style w:type="numbering" w:customStyle="1" w:styleId="1212311">
    <w:name w:val="Нет списка1212311"/>
    <w:next w:val="a2"/>
    <w:uiPriority w:val="99"/>
    <w:semiHidden/>
    <w:unhideWhenUsed/>
    <w:rsid w:val="00361EB9"/>
  </w:style>
  <w:style w:type="numbering" w:customStyle="1" w:styleId="82311">
    <w:name w:val="Нет списка82311"/>
    <w:next w:val="a2"/>
    <w:semiHidden/>
    <w:rsid w:val="00361EB9"/>
  </w:style>
  <w:style w:type="table" w:customStyle="1" w:styleId="322311">
    <w:name w:val="Объемная таблица 32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1">
    <w:name w:val="HTA Tabellengitternetz112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1">
    <w:name w:val="Нет списка142311"/>
    <w:next w:val="a2"/>
    <w:semiHidden/>
    <w:rsid w:val="00361EB9"/>
  </w:style>
  <w:style w:type="numbering" w:customStyle="1" w:styleId="111111122311">
    <w:name w:val="1 / 1.1 / 1.1.1122311"/>
    <w:basedOn w:val="a2"/>
    <w:next w:val="111111"/>
    <w:rsid w:val="00361EB9"/>
  </w:style>
  <w:style w:type="numbering" w:customStyle="1" w:styleId="11111132311">
    <w:name w:val="1 / 1.1 / 1.1.132311"/>
    <w:basedOn w:val="a2"/>
    <w:next w:val="111111"/>
    <w:rsid w:val="00361EB9"/>
  </w:style>
  <w:style w:type="numbering" w:customStyle="1" w:styleId="222311">
    <w:name w:val="Нет списка222311"/>
    <w:next w:val="a2"/>
    <w:uiPriority w:val="99"/>
    <w:semiHidden/>
    <w:unhideWhenUsed/>
    <w:rsid w:val="00361EB9"/>
  </w:style>
  <w:style w:type="numbering" w:customStyle="1" w:styleId="3223110">
    <w:name w:val="Нет списка322311"/>
    <w:next w:val="a2"/>
    <w:uiPriority w:val="99"/>
    <w:semiHidden/>
    <w:unhideWhenUsed/>
    <w:rsid w:val="00361EB9"/>
  </w:style>
  <w:style w:type="numbering" w:customStyle="1" w:styleId="422311">
    <w:name w:val="Нет списка422311"/>
    <w:next w:val="a2"/>
    <w:uiPriority w:val="99"/>
    <w:semiHidden/>
    <w:unhideWhenUsed/>
    <w:rsid w:val="00361EB9"/>
  </w:style>
  <w:style w:type="numbering" w:customStyle="1" w:styleId="1132311">
    <w:name w:val="Нет списка1132311"/>
    <w:next w:val="a2"/>
    <w:uiPriority w:val="99"/>
    <w:semiHidden/>
    <w:unhideWhenUsed/>
    <w:rsid w:val="00361EB9"/>
  </w:style>
  <w:style w:type="numbering" w:customStyle="1" w:styleId="522311">
    <w:name w:val="Нет списка522311"/>
    <w:next w:val="a2"/>
    <w:uiPriority w:val="99"/>
    <w:semiHidden/>
    <w:unhideWhenUsed/>
    <w:rsid w:val="00361EB9"/>
  </w:style>
  <w:style w:type="numbering" w:customStyle="1" w:styleId="1222311">
    <w:name w:val="Нет списка1222311"/>
    <w:next w:val="a2"/>
    <w:uiPriority w:val="99"/>
    <w:semiHidden/>
    <w:unhideWhenUsed/>
    <w:rsid w:val="00361EB9"/>
  </w:style>
  <w:style w:type="numbering" w:customStyle="1" w:styleId="111111132311">
    <w:name w:val="1 / 1.1 / 1.1.1132311"/>
    <w:basedOn w:val="a2"/>
    <w:next w:val="111111"/>
    <w:rsid w:val="00361EB9"/>
  </w:style>
  <w:style w:type="numbering" w:customStyle="1" w:styleId="11111142311">
    <w:name w:val="1 / 1.1 / 1.1.142311"/>
    <w:basedOn w:val="a2"/>
    <w:next w:val="111111"/>
    <w:rsid w:val="00361EB9"/>
  </w:style>
  <w:style w:type="numbering" w:customStyle="1" w:styleId="18311">
    <w:name w:val="Нет списка18311"/>
    <w:next w:val="a2"/>
    <w:uiPriority w:val="99"/>
    <w:semiHidden/>
    <w:unhideWhenUsed/>
    <w:rsid w:val="00361EB9"/>
  </w:style>
  <w:style w:type="numbering" w:customStyle="1" w:styleId="19311">
    <w:name w:val="Нет списка19311"/>
    <w:next w:val="a2"/>
    <w:semiHidden/>
    <w:rsid w:val="00361EB9"/>
  </w:style>
  <w:style w:type="table" w:customStyle="1" w:styleId="35311">
    <w:name w:val="Объемная таблица 35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1">
    <w:name w:val="HTA Tabellengitternetz115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1">
    <w:name w:val="Нет списка116311"/>
    <w:next w:val="a2"/>
    <w:semiHidden/>
    <w:rsid w:val="00361EB9"/>
  </w:style>
  <w:style w:type="numbering" w:customStyle="1" w:styleId="25311">
    <w:name w:val="Нет списка25311"/>
    <w:next w:val="a2"/>
    <w:uiPriority w:val="99"/>
    <w:semiHidden/>
    <w:unhideWhenUsed/>
    <w:rsid w:val="00361EB9"/>
  </w:style>
  <w:style w:type="numbering" w:customStyle="1" w:styleId="353110">
    <w:name w:val="Нет списка35311"/>
    <w:next w:val="a2"/>
    <w:uiPriority w:val="99"/>
    <w:semiHidden/>
    <w:unhideWhenUsed/>
    <w:rsid w:val="00361EB9"/>
  </w:style>
  <w:style w:type="numbering" w:customStyle="1" w:styleId="45311">
    <w:name w:val="Нет списка45311"/>
    <w:next w:val="a2"/>
    <w:uiPriority w:val="99"/>
    <w:semiHidden/>
    <w:unhideWhenUsed/>
    <w:rsid w:val="00361EB9"/>
  </w:style>
  <w:style w:type="numbering" w:customStyle="1" w:styleId="1113311">
    <w:name w:val="Нет списка1113311"/>
    <w:next w:val="a2"/>
    <w:uiPriority w:val="99"/>
    <w:semiHidden/>
    <w:unhideWhenUsed/>
    <w:rsid w:val="00361EB9"/>
  </w:style>
  <w:style w:type="numbering" w:customStyle="1" w:styleId="55311">
    <w:name w:val="Нет списка55311"/>
    <w:next w:val="a2"/>
    <w:uiPriority w:val="99"/>
    <w:semiHidden/>
    <w:unhideWhenUsed/>
    <w:rsid w:val="00361EB9"/>
  </w:style>
  <w:style w:type="numbering" w:customStyle="1" w:styleId="125311">
    <w:name w:val="Нет списка125311"/>
    <w:next w:val="a2"/>
    <w:uiPriority w:val="99"/>
    <w:semiHidden/>
    <w:unhideWhenUsed/>
    <w:rsid w:val="00361EB9"/>
  </w:style>
  <w:style w:type="numbering" w:customStyle="1" w:styleId="63311">
    <w:name w:val="Нет списка63311"/>
    <w:next w:val="a2"/>
    <w:uiPriority w:val="99"/>
    <w:semiHidden/>
    <w:unhideWhenUsed/>
    <w:rsid w:val="00361EB9"/>
  </w:style>
  <w:style w:type="numbering" w:customStyle="1" w:styleId="73311">
    <w:name w:val="Нет списка73311"/>
    <w:next w:val="a2"/>
    <w:semiHidden/>
    <w:rsid w:val="00361EB9"/>
  </w:style>
  <w:style w:type="table" w:customStyle="1" w:styleId="313311">
    <w:name w:val="Объемная таблица 31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1">
    <w:name w:val="HTA Tabellengitternetz1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1">
    <w:name w:val="Нет списка133311"/>
    <w:next w:val="a2"/>
    <w:semiHidden/>
    <w:rsid w:val="00361EB9"/>
  </w:style>
  <w:style w:type="numbering" w:customStyle="1" w:styleId="111111113311">
    <w:name w:val="1 / 1.1 / 1.1.1113311"/>
    <w:basedOn w:val="a2"/>
    <w:next w:val="111111"/>
    <w:rsid w:val="00361EB9"/>
  </w:style>
  <w:style w:type="numbering" w:customStyle="1" w:styleId="11111123311">
    <w:name w:val="1 / 1.1 / 1.1.123311"/>
    <w:basedOn w:val="a2"/>
    <w:next w:val="111111"/>
    <w:rsid w:val="00361EB9"/>
  </w:style>
  <w:style w:type="numbering" w:customStyle="1" w:styleId="213311">
    <w:name w:val="Нет списка213311"/>
    <w:next w:val="a2"/>
    <w:uiPriority w:val="99"/>
    <w:semiHidden/>
    <w:unhideWhenUsed/>
    <w:rsid w:val="00361EB9"/>
  </w:style>
  <w:style w:type="numbering" w:customStyle="1" w:styleId="3133110">
    <w:name w:val="Нет списка313311"/>
    <w:next w:val="a2"/>
    <w:uiPriority w:val="99"/>
    <w:semiHidden/>
    <w:unhideWhenUsed/>
    <w:rsid w:val="00361EB9"/>
  </w:style>
  <w:style w:type="numbering" w:customStyle="1" w:styleId="413311">
    <w:name w:val="Нет списка413311"/>
    <w:next w:val="a2"/>
    <w:uiPriority w:val="99"/>
    <w:semiHidden/>
    <w:unhideWhenUsed/>
    <w:rsid w:val="00361EB9"/>
  </w:style>
  <w:style w:type="numbering" w:customStyle="1" w:styleId="1123311">
    <w:name w:val="Нет списка1123311"/>
    <w:next w:val="a2"/>
    <w:uiPriority w:val="99"/>
    <w:semiHidden/>
    <w:unhideWhenUsed/>
    <w:rsid w:val="00361EB9"/>
  </w:style>
  <w:style w:type="numbering" w:customStyle="1" w:styleId="513311">
    <w:name w:val="Нет списка513311"/>
    <w:next w:val="a2"/>
    <w:uiPriority w:val="99"/>
    <w:semiHidden/>
    <w:unhideWhenUsed/>
    <w:rsid w:val="00361EB9"/>
  </w:style>
  <w:style w:type="numbering" w:customStyle="1" w:styleId="1213311">
    <w:name w:val="Нет списка1213311"/>
    <w:next w:val="a2"/>
    <w:uiPriority w:val="99"/>
    <w:semiHidden/>
    <w:unhideWhenUsed/>
    <w:rsid w:val="00361EB9"/>
  </w:style>
  <w:style w:type="numbering" w:customStyle="1" w:styleId="83311">
    <w:name w:val="Нет списка83311"/>
    <w:next w:val="a2"/>
    <w:semiHidden/>
    <w:rsid w:val="00361EB9"/>
  </w:style>
  <w:style w:type="table" w:customStyle="1" w:styleId="323311">
    <w:name w:val="Объемная таблица 32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1">
    <w:name w:val="HTA Tabellengitternetz112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1">
    <w:name w:val="Нет списка143311"/>
    <w:next w:val="a2"/>
    <w:semiHidden/>
    <w:rsid w:val="00361EB9"/>
  </w:style>
  <w:style w:type="numbering" w:customStyle="1" w:styleId="111111123311">
    <w:name w:val="1 / 1.1 / 1.1.1123311"/>
    <w:basedOn w:val="a2"/>
    <w:next w:val="111111"/>
    <w:rsid w:val="00361EB9"/>
  </w:style>
  <w:style w:type="numbering" w:customStyle="1" w:styleId="11111133311">
    <w:name w:val="1 / 1.1 / 1.1.133311"/>
    <w:basedOn w:val="a2"/>
    <w:next w:val="111111"/>
    <w:rsid w:val="00361EB9"/>
  </w:style>
  <w:style w:type="numbering" w:customStyle="1" w:styleId="223311">
    <w:name w:val="Нет списка223311"/>
    <w:next w:val="a2"/>
    <w:uiPriority w:val="99"/>
    <w:semiHidden/>
    <w:unhideWhenUsed/>
    <w:rsid w:val="00361EB9"/>
  </w:style>
  <w:style w:type="numbering" w:customStyle="1" w:styleId="3233110">
    <w:name w:val="Нет списка323311"/>
    <w:next w:val="a2"/>
    <w:uiPriority w:val="99"/>
    <w:semiHidden/>
    <w:unhideWhenUsed/>
    <w:rsid w:val="00361EB9"/>
  </w:style>
  <w:style w:type="numbering" w:customStyle="1" w:styleId="423311">
    <w:name w:val="Нет списка423311"/>
    <w:next w:val="a2"/>
    <w:uiPriority w:val="99"/>
    <w:semiHidden/>
    <w:unhideWhenUsed/>
    <w:rsid w:val="00361EB9"/>
  </w:style>
  <w:style w:type="numbering" w:customStyle="1" w:styleId="1133311">
    <w:name w:val="Нет списка1133311"/>
    <w:next w:val="a2"/>
    <w:uiPriority w:val="99"/>
    <w:semiHidden/>
    <w:unhideWhenUsed/>
    <w:rsid w:val="00361EB9"/>
  </w:style>
  <w:style w:type="numbering" w:customStyle="1" w:styleId="523311">
    <w:name w:val="Нет списка523311"/>
    <w:next w:val="a2"/>
    <w:uiPriority w:val="99"/>
    <w:semiHidden/>
    <w:unhideWhenUsed/>
    <w:rsid w:val="00361EB9"/>
  </w:style>
  <w:style w:type="numbering" w:customStyle="1" w:styleId="1223311">
    <w:name w:val="Нет списка1223311"/>
    <w:next w:val="a2"/>
    <w:uiPriority w:val="99"/>
    <w:semiHidden/>
    <w:unhideWhenUsed/>
    <w:rsid w:val="00361EB9"/>
  </w:style>
  <w:style w:type="numbering" w:customStyle="1" w:styleId="111111133311">
    <w:name w:val="1 / 1.1 / 1.1.1133311"/>
    <w:basedOn w:val="a2"/>
    <w:next w:val="111111"/>
    <w:rsid w:val="00361EB9"/>
  </w:style>
  <w:style w:type="numbering" w:customStyle="1" w:styleId="11111143311">
    <w:name w:val="1 / 1.1 / 1.1.143311"/>
    <w:basedOn w:val="a2"/>
    <w:next w:val="111111"/>
    <w:rsid w:val="00361EB9"/>
  </w:style>
  <w:style w:type="numbering" w:customStyle="1" w:styleId="111111151">
    <w:name w:val="1 / 1.1 / 1.1.1151"/>
    <w:basedOn w:val="a2"/>
    <w:next w:val="111111"/>
    <w:rsid w:val="00361EB9"/>
  </w:style>
  <w:style w:type="numbering" w:customStyle="1" w:styleId="11111161">
    <w:name w:val="1 / 1.1 / 1.1.161"/>
    <w:basedOn w:val="a2"/>
    <w:next w:val="111111"/>
    <w:rsid w:val="00361EB9"/>
  </w:style>
  <w:style w:type="numbering" w:customStyle="1" w:styleId="111111161">
    <w:name w:val="1 / 1.1 / 1.1.1161"/>
    <w:basedOn w:val="a2"/>
    <w:next w:val="111111"/>
    <w:rsid w:val="00361EB9"/>
  </w:style>
  <w:style w:type="numbering" w:customStyle="1" w:styleId="111111171">
    <w:name w:val="1 / 1.1 / 1.1.1171"/>
    <w:basedOn w:val="a2"/>
    <w:next w:val="111111"/>
    <w:rsid w:val="00361EB9"/>
  </w:style>
  <w:style w:type="numbering" w:customStyle="1" w:styleId="500">
    <w:name w:val="Нет списка50"/>
    <w:next w:val="a2"/>
    <w:uiPriority w:val="99"/>
    <w:semiHidden/>
    <w:unhideWhenUsed/>
    <w:rsid w:val="00361EB9"/>
  </w:style>
  <w:style w:type="numbering" w:customStyle="1" w:styleId="139">
    <w:name w:val="Нет списка139"/>
    <w:next w:val="a2"/>
    <w:semiHidden/>
    <w:rsid w:val="00361EB9"/>
  </w:style>
  <w:style w:type="table" w:customStyle="1" w:styleId="319">
    <w:name w:val="Объемная таблица 31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9">
    <w:name w:val="HTA Tabellengitternetz1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2"/>
    <w:semiHidden/>
    <w:rsid w:val="00361EB9"/>
  </w:style>
  <w:style w:type="numbering" w:customStyle="1" w:styleId="11111119">
    <w:name w:val="1 / 1.1 / 1.1.119"/>
    <w:basedOn w:val="a2"/>
    <w:next w:val="111111"/>
    <w:rsid w:val="00361EB9"/>
  </w:style>
  <w:style w:type="numbering" w:customStyle="1" w:styleId="1111118">
    <w:name w:val="1 / 1.1 / 1.1.18"/>
    <w:basedOn w:val="a2"/>
    <w:next w:val="111111"/>
    <w:rsid w:val="00361EB9"/>
  </w:style>
  <w:style w:type="numbering" w:customStyle="1" w:styleId="2200">
    <w:name w:val="Нет списка220"/>
    <w:next w:val="a2"/>
    <w:uiPriority w:val="99"/>
    <w:semiHidden/>
    <w:unhideWhenUsed/>
    <w:rsid w:val="00361EB9"/>
  </w:style>
  <w:style w:type="numbering" w:customStyle="1" w:styleId="3190">
    <w:name w:val="Нет списка319"/>
    <w:next w:val="a2"/>
    <w:uiPriority w:val="99"/>
    <w:semiHidden/>
    <w:unhideWhenUsed/>
    <w:rsid w:val="00361EB9"/>
  </w:style>
  <w:style w:type="numbering" w:customStyle="1" w:styleId="419">
    <w:name w:val="Нет списка419"/>
    <w:next w:val="a2"/>
    <w:uiPriority w:val="99"/>
    <w:semiHidden/>
    <w:unhideWhenUsed/>
    <w:rsid w:val="00361EB9"/>
  </w:style>
  <w:style w:type="numbering" w:customStyle="1" w:styleId="11116">
    <w:name w:val="Нет списка11116"/>
    <w:next w:val="a2"/>
    <w:uiPriority w:val="99"/>
    <w:semiHidden/>
    <w:unhideWhenUsed/>
    <w:rsid w:val="00361EB9"/>
  </w:style>
  <w:style w:type="numbering" w:customStyle="1" w:styleId="519">
    <w:name w:val="Нет списка519"/>
    <w:next w:val="a2"/>
    <w:uiPriority w:val="99"/>
    <w:semiHidden/>
    <w:unhideWhenUsed/>
    <w:rsid w:val="00361EB9"/>
  </w:style>
  <w:style w:type="numbering" w:customStyle="1" w:styleId="12200">
    <w:name w:val="Нет списка1220"/>
    <w:next w:val="a2"/>
    <w:uiPriority w:val="99"/>
    <w:semiHidden/>
    <w:unhideWhenUsed/>
    <w:rsid w:val="00361EB9"/>
  </w:style>
  <w:style w:type="numbering" w:customStyle="1" w:styleId="69">
    <w:name w:val="Нет списка69"/>
    <w:next w:val="a2"/>
    <w:uiPriority w:val="99"/>
    <w:semiHidden/>
    <w:unhideWhenUsed/>
    <w:rsid w:val="00361EB9"/>
  </w:style>
  <w:style w:type="numbering" w:customStyle="1" w:styleId="79">
    <w:name w:val="Нет списка79"/>
    <w:next w:val="a2"/>
    <w:semiHidden/>
    <w:rsid w:val="00361EB9"/>
  </w:style>
  <w:style w:type="table" w:customStyle="1" w:styleId="31100">
    <w:name w:val="Объемная таблица 31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0">
    <w:name w:val="HTA Tabellengitternetz1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2"/>
    <w:semiHidden/>
    <w:rsid w:val="00361EB9"/>
  </w:style>
  <w:style w:type="numbering" w:customStyle="1" w:styleId="1111111190">
    <w:name w:val="1 / 1.1 / 1.1.1119"/>
    <w:basedOn w:val="a2"/>
    <w:next w:val="111111"/>
    <w:rsid w:val="00361EB9"/>
  </w:style>
  <w:style w:type="numbering" w:customStyle="1" w:styleId="11111129">
    <w:name w:val="1 / 1.1 / 1.1.129"/>
    <w:basedOn w:val="a2"/>
    <w:next w:val="111111"/>
    <w:rsid w:val="00361EB9"/>
  </w:style>
  <w:style w:type="numbering" w:customStyle="1" w:styleId="2116">
    <w:name w:val="Нет списка2116"/>
    <w:next w:val="a2"/>
    <w:uiPriority w:val="99"/>
    <w:semiHidden/>
    <w:unhideWhenUsed/>
    <w:rsid w:val="00361EB9"/>
  </w:style>
  <w:style w:type="numbering" w:customStyle="1" w:styleId="31101">
    <w:name w:val="Нет списка3110"/>
    <w:next w:val="a2"/>
    <w:uiPriority w:val="99"/>
    <w:semiHidden/>
    <w:unhideWhenUsed/>
    <w:rsid w:val="00361EB9"/>
  </w:style>
  <w:style w:type="numbering" w:customStyle="1" w:styleId="41100">
    <w:name w:val="Нет списка4110"/>
    <w:next w:val="a2"/>
    <w:uiPriority w:val="99"/>
    <w:semiHidden/>
    <w:unhideWhenUsed/>
    <w:rsid w:val="00361EB9"/>
  </w:style>
  <w:style w:type="numbering" w:customStyle="1" w:styleId="1129">
    <w:name w:val="Нет списка1129"/>
    <w:next w:val="a2"/>
    <w:uiPriority w:val="99"/>
    <w:semiHidden/>
    <w:unhideWhenUsed/>
    <w:rsid w:val="00361EB9"/>
  </w:style>
  <w:style w:type="numbering" w:customStyle="1" w:styleId="5110">
    <w:name w:val="Нет списка5110"/>
    <w:next w:val="a2"/>
    <w:uiPriority w:val="99"/>
    <w:semiHidden/>
    <w:unhideWhenUsed/>
    <w:rsid w:val="00361EB9"/>
  </w:style>
  <w:style w:type="numbering" w:customStyle="1" w:styleId="12110">
    <w:name w:val="Нет списка12110"/>
    <w:next w:val="a2"/>
    <w:uiPriority w:val="99"/>
    <w:semiHidden/>
    <w:unhideWhenUsed/>
    <w:rsid w:val="00361EB9"/>
  </w:style>
  <w:style w:type="numbering" w:customStyle="1" w:styleId="89">
    <w:name w:val="Нет списка89"/>
    <w:next w:val="a2"/>
    <w:semiHidden/>
    <w:rsid w:val="00361EB9"/>
  </w:style>
  <w:style w:type="table" w:customStyle="1" w:styleId="329">
    <w:name w:val="Объемная таблица 32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9">
    <w:name w:val="HTA Tabellengitternetz112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9">
    <w:name w:val="Нет списка149"/>
    <w:next w:val="a2"/>
    <w:semiHidden/>
    <w:rsid w:val="00361EB9"/>
  </w:style>
  <w:style w:type="numbering" w:customStyle="1" w:styleId="111111129">
    <w:name w:val="1 / 1.1 / 1.1.1129"/>
    <w:basedOn w:val="a2"/>
    <w:next w:val="111111"/>
    <w:rsid w:val="00361EB9"/>
  </w:style>
  <w:style w:type="numbering" w:customStyle="1" w:styleId="11111139">
    <w:name w:val="1 / 1.1 / 1.1.139"/>
    <w:basedOn w:val="a2"/>
    <w:next w:val="111111"/>
    <w:rsid w:val="00361EB9"/>
  </w:style>
  <w:style w:type="numbering" w:customStyle="1" w:styleId="229">
    <w:name w:val="Нет списка229"/>
    <w:next w:val="a2"/>
    <w:uiPriority w:val="99"/>
    <w:semiHidden/>
    <w:unhideWhenUsed/>
    <w:rsid w:val="00361EB9"/>
  </w:style>
  <w:style w:type="numbering" w:customStyle="1" w:styleId="3290">
    <w:name w:val="Нет списка329"/>
    <w:next w:val="a2"/>
    <w:uiPriority w:val="99"/>
    <w:semiHidden/>
    <w:unhideWhenUsed/>
    <w:rsid w:val="00361EB9"/>
  </w:style>
  <w:style w:type="numbering" w:customStyle="1" w:styleId="429">
    <w:name w:val="Нет списка429"/>
    <w:next w:val="a2"/>
    <w:uiPriority w:val="99"/>
    <w:semiHidden/>
    <w:unhideWhenUsed/>
    <w:rsid w:val="00361EB9"/>
  </w:style>
  <w:style w:type="numbering" w:customStyle="1" w:styleId="1139">
    <w:name w:val="Нет списка1139"/>
    <w:next w:val="a2"/>
    <w:uiPriority w:val="99"/>
    <w:semiHidden/>
    <w:unhideWhenUsed/>
    <w:rsid w:val="00361EB9"/>
  </w:style>
  <w:style w:type="numbering" w:customStyle="1" w:styleId="529">
    <w:name w:val="Нет списка529"/>
    <w:next w:val="a2"/>
    <w:uiPriority w:val="99"/>
    <w:semiHidden/>
    <w:unhideWhenUsed/>
    <w:rsid w:val="00361EB9"/>
  </w:style>
  <w:style w:type="numbering" w:customStyle="1" w:styleId="1229">
    <w:name w:val="Нет списка1229"/>
    <w:next w:val="a2"/>
    <w:uiPriority w:val="99"/>
    <w:semiHidden/>
    <w:unhideWhenUsed/>
    <w:rsid w:val="00361EB9"/>
  </w:style>
  <w:style w:type="numbering" w:customStyle="1" w:styleId="111111139">
    <w:name w:val="1 / 1.1 / 1.1.1139"/>
    <w:basedOn w:val="a2"/>
    <w:next w:val="111111"/>
    <w:rsid w:val="00361EB9"/>
  </w:style>
  <w:style w:type="numbering" w:customStyle="1" w:styleId="11111149">
    <w:name w:val="1 / 1.1 / 1.1.149"/>
    <w:basedOn w:val="a2"/>
    <w:next w:val="111111"/>
    <w:rsid w:val="00361EB9"/>
  </w:style>
  <w:style w:type="numbering" w:customStyle="1" w:styleId="96">
    <w:name w:val="Нет списка96"/>
    <w:next w:val="a2"/>
    <w:uiPriority w:val="99"/>
    <w:semiHidden/>
    <w:unhideWhenUsed/>
    <w:rsid w:val="00361EB9"/>
  </w:style>
  <w:style w:type="numbering" w:customStyle="1" w:styleId="1060">
    <w:name w:val="Нет списка106"/>
    <w:next w:val="a2"/>
    <w:uiPriority w:val="99"/>
    <w:semiHidden/>
    <w:unhideWhenUsed/>
    <w:rsid w:val="00361EB9"/>
  </w:style>
  <w:style w:type="numbering" w:customStyle="1" w:styleId="156">
    <w:name w:val="Нет списка156"/>
    <w:next w:val="a2"/>
    <w:semiHidden/>
    <w:rsid w:val="00361EB9"/>
  </w:style>
  <w:style w:type="table" w:customStyle="1" w:styleId="336">
    <w:name w:val="Объемная таблица 3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6">
    <w:name w:val="HTA Tabellengitternetz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6">
    <w:name w:val="Нет списка1146"/>
    <w:next w:val="a2"/>
    <w:semiHidden/>
    <w:rsid w:val="00361EB9"/>
  </w:style>
  <w:style w:type="numbering" w:customStyle="1" w:styleId="236">
    <w:name w:val="Нет списка236"/>
    <w:next w:val="a2"/>
    <w:uiPriority w:val="99"/>
    <w:semiHidden/>
    <w:unhideWhenUsed/>
    <w:rsid w:val="00361EB9"/>
  </w:style>
  <w:style w:type="numbering" w:customStyle="1" w:styleId="3360">
    <w:name w:val="Нет списка336"/>
    <w:next w:val="a2"/>
    <w:uiPriority w:val="99"/>
    <w:semiHidden/>
    <w:unhideWhenUsed/>
    <w:rsid w:val="00361EB9"/>
  </w:style>
  <w:style w:type="numbering" w:customStyle="1" w:styleId="436">
    <w:name w:val="Нет списка436"/>
    <w:next w:val="a2"/>
    <w:uiPriority w:val="99"/>
    <w:semiHidden/>
    <w:unhideWhenUsed/>
    <w:rsid w:val="00361EB9"/>
  </w:style>
  <w:style w:type="numbering" w:customStyle="1" w:styleId="11117">
    <w:name w:val="Нет списка11117"/>
    <w:next w:val="a2"/>
    <w:uiPriority w:val="99"/>
    <w:semiHidden/>
    <w:unhideWhenUsed/>
    <w:rsid w:val="00361EB9"/>
  </w:style>
  <w:style w:type="numbering" w:customStyle="1" w:styleId="536">
    <w:name w:val="Нет списка536"/>
    <w:next w:val="a2"/>
    <w:uiPriority w:val="99"/>
    <w:semiHidden/>
    <w:unhideWhenUsed/>
    <w:rsid w:val="00361EB9"/>
  </w:style>
  <w:style w:type="numbering" w:customStyle="1" w:styleId="1236">
    <w:name w:val="Нет списка1236"/>
    <w:next w:val="a2"/>
    <w:uiPriority w:val="99"/>
    <w:semiHidden/>
    <w:unhideWhenUsed/>
    <w:rsid w:val="00361EB9"/>
  </w:style>
  <w:style w:type="numbering" w:customStyle="1" w:styleId="616">
    <w:name w:val="Нет списка616"/>
    <w:next w:val="a2"/>
    <w:uiPriority w:val="99"/>
    <w:semiHidden/>
    <w:unhideWhenUsed/>
    <w:rsid w:val="00361EB9"/>
  </w:style>
  <w:style w:type="numbering" w:customStyle="1" w:styleId="716">
    <w:name w:val="Нет списка716"/>
    <w:next w:val="a2"/>
    <w:semiHidden/>
    <w:rsid w:val="00361EB9"/>
  </w:style>
  <w:style w:type="table" w:customStyle="1" w:styleId="3116">
    <w:name w:val="Объемная таблица 31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6">
    <w:name w:val="HTA Tabellengitternetz1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6">
    <w:name w:val="Нет списка1316"/>
    <w:next w:val="a2"/>
    <w:semiHidden/>
    <w:rsid w:val="00361EB9"/>
  </w:style>
  <w:style w:type="numbering" w:customStyle="1" w:styleId="1111111116">
    <w:name w:val="1 / 1.1 / 1.1.11116"/>
    <w:basedOn w:val="a2"/>
    <w:next w:val="111111"/>
    <w:rsid w:val="00361EB9"/>
  </w:style>
  <w:style w:type="numbering" w:customStyle="1" w:styleId="111111216">
    <w:name w:val="1 / 1.1 / 1.1.1216"/>
    <w:basedOn w:val="a2"/>
    <w:next w:val="111111"/>
    <w:rsid w:val="00361EB9"/>
  </w:style>
  <w:style w:type="numbering" w:customStyle="1" w:styleId="2117">
    <w:name w:val="Нет списка2117"/>
    <w:next w:val="a2"/>
    <w:uiPriority w:val="99"/>
    <w:semiHidden/>
    <w:unhideWhenUsed/>
    <w:rsid w:val="00361EB9"/>
  </w:style>
  <w:style w:type="numbering" w:customStyle="1" w:styleId="31160">
    <w:name w:val="Нет списка3116"/>
    <w:next w:val="a2"/>
    <w:uiPriority w:val="99"/>
    <w:semiHidden/>
    <w:unhideWhenUsed/>
    <w:rsid w:val="00361EB9"/>
  </w:style>
  <w:style w:type="numbering" w:customStyle="1" w:styleId="4116">
    <w:name w:val="Нет списка4116"/>
    <w:next w:val="a2"/>
    <w:uiPriority w:val="99"/>
    <w:semiHidden/>
    <w:unhideWhenUsed/>
    <w:rsid w:val="00361EB9"/>
  </w:style>
  <w:style w:type="numbering" w:customStyle="1" w:styleId="11216">
    <w:name w:val="Нет списка11216"/>
    <w:next w:val="a2"/>
    <w:uiPriority w:val="99"/>
    <w:semiHidden/>
    <w:unhideWhenUsed/>
    <w:rsid w:val="00361EB9"/>
  </w:style>
  <w:style w:type="numbering" w:customStyle="1" w:styleId="5116">
    <w:name w:val="Нет списка5116"/>
    <w:next w:val="a2"/>
    <w:uiPriority w:val="99"/>
    <w:semiHidden/>
    <w:unhideWhenUsed/>
    <w:rsid w:val="00361EB9"/>
  </w:style>
  <w:style w:type="numbering" w:customStyle="1" w:styleId="12116">
    <w:name w:val="Нет списка12116"/>
    <w:next w:val="a2"/>
    <w:uiPriority w:val="99"/>
    <w:semiHidden/>
    <w:unhideWhenUsed/>
    <w:rsid w:val="00361EB9"/>
  </w:style>
  <w:style w:type="numbering" w:customStyle="1" w:styleId="816">
    <w:name w:val="Нет списка816"/>
    <w:next w:val="a2"/>
    <w:semiHidden/>
    <w:rsid w:val="00361EB9"/>
  </w:style>
  <w:style w:type="table" w:customStyle="1" w:styleId="3216">
    <w:name w:val="Объемная таблица 32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6">
    <w:name w:val="HTA Tabellengitternetz112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6">
    <w:name w:val="Нет списка1416"/>
    <w:next w:val="a2"/>
    <w:semiHidden/>
    <w:rsid w:val="00361EB9"/>
  </w:style>
  <w:style w:type="numbering" w:customStyle="1" w:styleId="1111111216">
    <w:name w:val="1 / 1.1 / 1.1.11216"/>
    <w:basedOn w:val="a2"/>
    <w:next w:val="111111"/>
    <w:rsid w:val="00361EB9"/>
  </w:style>
  <w:style w:type="numbering" w:customStyle="1" w:styleId="111111316">
    <w:name w:val="1 / 1.1 / 1.1.1316"/>
    <w:basedOn w:val="a2"/>
    <w:next w:val="111111"/>
    <w:rsid w:val="00361EB9"/>
  </w:style>
  <w:style w:type="numbering" w:customStyle="1" w:styleId="2216">
    <w:name w:val="Нет списка2216"/>
    <w:next w:val="a2"/>
    <w:uiPriority w:val="99"/>
    <w:semiHidden/>
    <w:unhideWhenUsed/>
    <w:rsid w:val="00361EB9"/>
  </w:style>
  <w:style w:type="numbering" w:customStyle="1" w:styleId="32160">
    <w:name w:val="Нет списка3216"/>
    <w:next w:val="a2"/>
    <w:uiPriority w:val="99"/>
    <w:semiHidden/>
    <w:unhideWhenUsed/>
    <w:rsid w:val="00361EB9"/>
  </w:style>
  <w:style w:type="numbering" w:customStyle="1" w:styleId="4216">
    <w:name w:val="Нет списка4216"/>
    <w:next w:val="a2"/>
    <w:uiPriority w:val="99"/>
    <w:semiHidden/>
    <w:unhideWhenUsed/>
    <w:rsid w:val="00361EB9"/>
  </w:style>
  <w:style w:type="numbering" w:customStyle="1" w:styleId="11316">
    <w:name w:val="Нет списка11316"/>
    <w:next w:val="a2"/>
    <w:uiPriority w:val="99"/>
    <w:semiHidden/>
    <w:unhideWhenUsed/>
    <w:rsid w:val="00361EB9"/>
  </w:style>
  <w:style w:type="numbering" w:customStyle="1" w:styleId="5216">
    <w:name w:val="Нет списка5216"/>
    <w:next w:val="a2"/>
    <w:uiPriority w:val="99"/>
    <w:semiHidden/>
    <w:unhideWhenUsed/>
    <w:rsid w:val="00361EB9"/>
  </w:style>
  <w:style w:type="numbering" w:customStyle="1" w:styleId="12216">
    <w:name w:val="Нет списка12216"/>
    <w:next w:val="a2"/>
    <w:uiPriority w:val="99"/>
    <w:semiHidden/>
    <w:unhideWhenUsed/>
    <w:rsid w:val="00361EB9"/>
  </w:style>
  <w:style w:type="numbering" w:customStyle="1" w:styleId="1111111316">
    <w:name w:val="1 / 1.1 / 1.1.11316"/>
    <w:basedOn w:val="a2"/>
    <w:next w:val="111111"/>
    <w:rsid w:val="00361EB9"/>
  </w:style>
  <w:style w:type="numbering" w:customStyle="1" w:styleId="111111416">
    <w:name w:val="1 / 1.1 / 1.1.1416"/>
    <w:basedOn w:val="a2"/>
    <w:next w:val="111111"/>
    <w:rsid w:val="00361EB9"/>
  </w:style>
  <w:style w:type="numbering" w:customStyle="1" w:styleId="166">
    <w:name w:val="Нет списка166"/>
    <w:next w:val="a2"/>
    <w:uiPriority w:val="99"/>
    <w:semiHidden/>
    <w:unhideWhenUsed/>
    <w:rsid w:val="00361EB9"/>
  </w:style>
  <w:style w:type="numbering" w:customStyle="1" w:styleId="176">
    <w:name w:val="Нет списка176"/>
    <w:next w:val="a2"/>
    <w:semiHidden/>
    <w:rsid w:val="00361EB9"/>
  </w:style>
  <w:style w:type="table" w:customStyle="1" w:styleId="346">
    <w:name w:val="Объемная таблица 34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6">
    <w:name w:val="HTA Tabellengitternetz114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6">
    <w:name w:val="Нет списка1156"/>
    <w:next w:val="a2"/>
    <w:semiHidden/>
    <w:rsid w:val="00361EB9"/>
  </w:style>
  <w:style w:type="numbering" w:customStyle="1" w:styleId="246">
    <w:name w:val="Нет списка246"/>
    <w:next w:val="a2"/>
    <w:uiPriority w:val="99"/>
    <w:semiHidden/>
    <w:unhideWhenUsed/>
    <w:rsid w:val="00361EB9"/>
  </w:style>
  <w:style w:type="numbering" w:customStyle="1" w:styleId="3460">
    <w:name w:val="Нет списка346"/>
    <w:next w:val="a2"/>
    <w:uiPriority w:val="99"/>
    <w:semiHidden/>
    <w:unhideWhenUsed/>
    <w:rsid w:val="00361EB9"/>
  </w:style>
  <w:style w:type="numbering" w:customStyle="1" w:styleId="446">
    <w:name w:val="Нет списка446"/>
    <w:next w:val="a2"/>
    <w:uiPriority w:val="99"/>
    <w:semiHidden/>
    <w:unhideWhenUsed/>
    <w:rsid w:val="00361EB9"/>
  </w:style>
  <w:style w:type="numbering" w:customStyle="1" w:styleId="11126">
    <w:name w:val="Нет списка11126"/>
    <w:next w:val="a2"/>
    <w:uiPriority w:val="99"/>
    <w:semiHidden/>
    <w:unhideWhenUsed/>
    <w:rsid w:val="00361EB9"/>
  </w:style>
  <w:style w:type="numbering" w:customStyle="1" w:styleId="546">
    <w:name w:val="Нет списка546"/>
    <w:next w:val="a2"/>
    <w:uiPriority w:val="99"/>
    <w:semiHidden/>
    <w:unhideWhenUsed/>
    <w:rsid w:val="00361EB9"/>
  </w:style>
  <w:style w:type="numbering" w:customStyle="1" w:styleId="1246">
    <w:name w:val="Нет списка1246"/>
    <w:next w:val="a2"/>
    <w:uiPriority w:val="99"/>
    <w:semiHidden/>
    <w:unhideWhenUsed/>
    <w:rsid w:val="00361EB9"/>
  </w:style>
  <w:style w:type="numbering" w:customStyle="1" w:styleId="626">
    <w:name w:val="Нет списка626"/>
    <w:next w:val="a2"/>
    <w:uiPriority w:val="99"/>
    <w:semiHidden/>
    <w:unhideWhenUsed/>
    <w:rsid w:val="00361EB9"/>
  </w:style>
  <w:style w:type="numbering" w:customStyle="1" w:styleId="726">
    <w:name w:val="Нет списка726"/>
    <w:next w:val="a2"/>
    <w:semiHidden/>
    <w:rsid w:val="00361EB9"/>
  </w:style>
  <w:style w:type="table" w:customStyle="1" w:styleId="3126">
    <w:name w:val="Объемная таблица 31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6">
    <w:name w:val="HTA Tabellengitternetz1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6">
    <w:name w:val="Нет списка1326"/>
    <w:next w:val="a2"/>
    <w:semiHidden/>
    <w:rsid w:val="00361EB9"/>
  </w:style>
  <w:style w:type="numbering" w:customStyle="1" w:styleId="1111111126">
    <w:name w:val="1 / 1.1 / 1.1.11126"/>
    <w:basedOn w:val="a2"/>
    <w:next w:val="111111"/>
    <w:rsid w:val="00361EB9"/>
  </w:style>
  <w:style w:type="numbering" w:customStyle="1" w:styleId="111111226">
    <w:name w:val="1 / 1.1 / 1.1.1226"/>
    <w:basedOn w:val="a2"/>
    <w:next w:val="111111"/>
    <w:rsid w:val="00361EB9"/>
  </w:style>
  <w:style w:type="numbering" w:customStyle="1" w:styleId="2126">
    <w:name w:val="Нет списка2126"/>
    <w:next w:val="a2"/>
    <w:uiPriority w:val="99"/>
    <w:semiHidden/>
    <w:unhideWhenUsed/>
    <w:rsid w:val="00361EB9"/>
  </w:style>
  <w:style w:type="numbering" w:customStyle="1" w:styleId="31260">
    <w:name w:val="Нет списка3126"/>
    <w:next w:val="a2"/>
    <w:uiPriority w:val="99"/>
    <w:semiHidden/>
    <w:unhideWhenUsed/>
    <w:rsid w:val="00361EB9"/>
  </w:style>
  <w:style w:type="numbering" w:customStyle="1" w:styleId="4126">
    <w:name w:val="Нет списка4126"/>
    <w:next w:val="a2"/>
    <w:uiPriority w:val="99"/>
    <w:semiHidden/>
    <w:unhideWhenUsed/>
    <w:rsid w:val="00361EB9"/>
  </w:style>
  <w:style w:type="numbering" w:customStyle="1" w:styleId="11226">
    <w:name w:val="Нет списка11226"/>
    <w:next w:val="a2"/>
    <w:uiPriority w:val="99"/>
    <w:semiHidden/>
    <w:unhideWhenUsed/>
    <w:rsid w:val="00361EB9"/>
  </w:style>
  <w:style w:type="numbering" w:customStyle="1" w:styleId="5126">
    <w:name w:val="Нет списка5126"/>
    <w:next w:val="a2"/>
    <w:uiPriority w:val="99"/>
    <w:semiHidden/>
    <w:unhideWhenUsed/>
    <w:rsid w:val="00361EB9"/>
  </w:style>
  <w:style w:type="numbering" w:customStyle="1" w:styleId="12126">
    <w:name w:val="Нет списка12126"/>
    <w:next w:val="a2"/>
    <w:uiPriority w:val="99"/>
    <w:semiHidden/>
    <w:unhideWhenUsed/>
    <w:rsid w:val="00361EB9"/>
  </w:style>
  <w:style w:type="numbering" w:customStyle="1" w:styleId="826">
    <w:name w:val="Нет списка826"/>
    <w:next w:val="a2"/>
    <w:semiHidden/>
    <w:rsid w:val="00361EB9"/>
  </w:style>
  <w:style w:type="table" w:customStyle="1" w:styleId="3226">
    <w:name w:val="Объемная таблица 32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6">
    <w:name w:val="HTA Tabellengitternetz112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6">
    <w:name w:val="Нет списка1426"/>
    <w:next w:val="a2"/>
    <w:semiHidden/>
    <w:rsid w:val="00361EB9"/>
  </w:style>
  <w:style w:type="numbering" w:customStyle="1" w:styleId="1111111226">
    <w:name w:val="1 / 1.1 / 1.1.11226"/>
    <w:basedOn w:val="a2"/>
    <w:next w:val="111111"/>
    <w:rsid w:val="00361EB9"/>
  </w:style>
  <w:style w:type="numbering" w:customStyle="1" w:styleId="111111326">
    <w:name w:val="1 / 1.1 / 1.1.1326"/>
    <w:basedOn w:val="a2"/>
    <w:next w:val="111111"/>
    <w:rsid w:val="00361EB9"/>
  </w:style>
  <w:style w:type="numbering" w:customStyle="1" w:styleId="2226">
    <w:name w:val="Нет списка2226"/>
    <w:next w:val="a2"/>
    <w:uiPriority w:val="99"/>
    <w:semiHidden/>
    <w:unhideWhenUsed/>
    <w:rsid w:val="00361EB9"/>
  </w:style>
  <w:style w:type="numbering" w:customStyle="1" w:styleId="32260">
    <w:name w:val="Нет списка3226"/>
    <w:next w:val="a2"/>
    <w:uiPriority w:val="99"/>
    <w:semiHidden/>
    <w:unhideWhenUsed/>
    <w:rsid w:val="00361EB9"/>
  </w:style>
  <w:style w:type="numbering" w:customStyle="1" w:styleId="4226">
    <w:name w:val="Нет списка4226"/>
    <w:next w:val="a2"/>
    <w:uiPriority w:val="99"/>
    <w:semiHidden/>
    <w:unhideWhenUsed/>
    <w:rsid w:val="00361EB9"/>
  </w:style>
  <w:style w:type="numbering" w:customStyle="1" w:styleId="11326">
    <w:name w:val="Нет списка11326"/>
    <w:next w:val="a2"/>
    <w:uiPriority w:val="99"/>
    <w:semiHidden/>
    <w:unhideWhenUsed/>
    <w:rsid w:val="00361EB9"/>
  </w:style>
  <w:style w:type="numbering" w:customStyle="1" w:styleId="5226">
    <w:name w:val="Нет списка5226"/>
    <w:next w:val="a2"/>
    <w:uiPriority w:val="99"/>
    <w:semiHidden/>
    <w:unhideWhenUsed/>
    <w:rsid w:val="00361EB9"/>
  </w:style>
  <w:style w:type="numbering" w:customStyle="1" w:styleId="12226">
    <w:name w:val="Нет списка12226"/>
    <w:next w:val="a2"/>
    <w:uiPriority w:val="99"/>
    <w:semiHidden/>
    <w:unhideWhenUsed/>
    <w:rsid w:val="00361EB9"/>
  </w:style>
  <w:style w:type="numbering" w:customStyle="1" w:styleId="1111111326">
    <w:name w:val="1 / 1.1 / 1.1.11326"/>
    <w:basedOn w:val="a2"/>
    <w:next w:val="111111"/>
    <w:rsid w:val="00361EB9"/>
  </w:style>
  <w:style w:type="numbering" w:customStyle="1" w:styleId="111111426">
    <w:name w:val="1 / 1.1 / 1.1.1426"/>
    <w:basedOn w:val="a2"/>
    <w:next w:val="111111"/>
    <w:rsid w:val="00361EB9"/>
  </w:style>
  <w:style w:type="numbering" w:customStyle="1" w:styleId="186">
    <w:name w:val="Нет списка186"/>
    <w:next w:val="a2"/>
    <w:uiPriority w:val="99"/>
    <w:semiHidden/>
    <w:unhideWhenUsed/>
    <w:rsid w:val="00361EB9"/>
  </w:style>
  <w:style w:type="numbering" w:customStyle="1" w:styleId="196">
    <w:name w:val="Нет списка196"/>
    <w:next w:val="a2"/>
    <w:semiHidden/>
    <w:rsid w:val="00361EB9"/>
  </w:style>
  <w:style w:type="table" w:customStyle="1" w:styleId="356">
    <w:name w:val="Объемная таблица 35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6">
    <w:name w:val="HTA Tabellengitternetz115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6">
    <w:name w:val="Нет списка1166"/>
    <w:next w:val="a2"/>
    <w:semiHidden/>
    <w:rsid w:val="00361EB9"/>
  </w:style>
  <w:style w:type="numbering" w:customStyle="1" w:styleId="256">
    <w:name w:val="Нет списка256"/>
    <w:next w:val="a2"/>
    <w:uiPriority w:val="99"/>
    <w:semiHidden/>
    <w:unhideWhenUsed/>
    <w:rsid w:val="00361EB9"/>
  </w:style>
  <w:style w:type="numbering" w:customStyle="1" w:styleId="3560">
    <w:name w:val="Нет списка356"/>
    <w:next w:val="a2"/>
    <w:uiPriority w:val="99"/>
    <w:semiHidden/>
    <w:unhideWhenUsed/>
    <w:rsid w:val="00361EB9"/>
  </w:style>
  <w:style w:type="numbering" w:customStyle="1" w:styleId="456">
    <w:name w:val="Нет списка456"/>
    <w:next w:val="a2"/>
    <w:uiPriority w:val="99"/>
    <w:semiHidden/>
    <w:unhideWhenUsed/>
    <w:rsid w:val="00361EB9"/>
  </w:style>
  <w:style w:type="numbering" w:customStyle="1" w:styleId="11136">
    <w:name w:val="Нет списка11136"/>
    <w:next w:val="a2"/>
    <w:uiPriority w:val="99"/>
    <w:semiHidden/>
    <w:unhideWhenUsed/>
    <w:rsid w:val="00361EB9"/>
  </w:style>
  <w:style w:type="numbering" w:customStyle="1" w:styleId="556">
    <w:name w:val="Нет списка556"/>
    <w:next w:val="a2"/>
    <w:uiPriority w:val="99"/>
    <w:semiHidden/>
    <w:unhideWhenUsed/>
    <w:rsid w:val="00361EB9"/>
  </w:style>
  <w:style w:type="numbering" w:customStyle="1" w:styleId="1256">
    <w:name w:val="Нет списка1256"/>
    <w:next w:val="a2"/>
    <w:uiPriority w:val="99"/>
    <w:semiHidden/>
    <w:unhideWhenUsed/>
    <w:rsid w:val="00361EB9"/>
  </w:style>
  <w:style w:type="numbering" w:customStyle="1" w:styleId="636">
    <w:name w:val="Нет списка636"/>
    <w:next w:val="a2"/>
    <w:uiPriority w:val="99"/>
    <w:semiHidden/>
    <w:unhideWhenUsed/>
    <w:rsid w:val="00361EB9"/>
  </w:style>
  <w:style w:type="numbering" w:customStyle="1" w:styleId="736">
    <w:name w:val="Нет списка736"/>
    <w:next w:val="a2"/>
    <w:semiHidden/>
    <w:rsid w:val="00361EB9"/>
  </w:style>
  <w:style w:type="table" w:customStyle="1" w:styleId="3136">
    <w:name w:val="Объемная таблица 31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6">
    <w:name w:val="HTA Tabellengitternetz1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6">
    <w:name w:val="Нет списка1336"/>
    <w:next w:val="a2"/>
    <w:semiHidden/>
    <w:rsid w:val="00361EB9"/>
  </w:style>
  <w:style w:type="numbering" w:customStyle="1" w:styleId="1111111136">
    <w:name w:val="1 / 1.1 / 1.1.11136"/>
    <w:basedOn w:val="a2"/>
    <w:next w:val="111111"/>
    <w:rsid w:val="00361EB9"/>
  </w:style>
  <w:style w:type="numbering" w:customStyle="1" w:styleId="111111236">
    <w:name w:val="1 / 1.1 / 1.1.1236"/>
    <w:basedOn w:val="a2"/>
    <w:next w:val="111111"/>
    <w:rsid w:val="00361EB9"/>
  </w:style>
  <w:style w:type="numbering" w:customStyle="1" w:styleId="2136">
    <w:name w:val="Нет списка2136"/>
    <w:next w:val="a2"/>
    <w:uiPriority w:val="99"/>
    <w:semiHidden/>
    <w:unhideWhenUsed/>
    <w:rsid w:val="00361EB9"/>
  </w:style>
  <w:style w:type="numbering" w:customStyle="1" w:styleId="31360">
    <w:name w:val="Нет списка3136"/>
    <w:next w:val="a2"/>
    <w:uiPriority w:val="99"/>
    <w:semiHidden/>
    <w:unhideWhenUsed/>
    <w:rsid w:val="00361EB9"/>
  </w:style>
  <w:style w:type="numbering" w:customStyle="1" w:styleId="4136">
    <w:name w:val="Нет списка4136"/>
    <w:next w:val="a2"/>
    <w:uiPriority w:val="99"/>
    <w:semiHidden/>
    <w:unhideWhenUsed/>
    <w:rsid w:val="00361EB9"/>
  </w:style>
  <w:style w:type="numbering" w:customStyle="1" w:styleId="11236">
    <w:name w:val="Нет списка11236"/>
    <w:next w:val="a2"/>
    <w:uiPriority w:val="99"/>
    <w:semiHidden/>
    <w:unhideWhenUsed/>
    <w:rsid w:val="00361EB9"/>
  </w:style>
  <w:style w:type="numbering" w:customStyle="1" w:styleId="5136">
    <w:name w:val="Нет списка5136"/>
    <w:next w:val="a2"/>
    <w:uiPriority w:val="99"/>
    <w:semiHidden/>
    <w:unhideWhenUsed/>
    <w:rsid w:val="00361EB9"/>
  </w:style>
  <w:style w:type="numbering" w:customStyle="1" w:styleId="12136">
    <w:name w:val="Нет списка12136"/>
    <w:next w:val="a2"/>
    <w:uiPriority w:val="99"/>
    <w:semiHidden/>
    <w:unhideWhenUsed/>
    <w:rsid w:val="00361EB9"/>
  </w:style>
  <w:style w:type="numbering" w:customStyle="1" w:styleId="836">
    <w:name w:val="Нет списка836"/>
    <w:next w:val="a2"/>
    <w:semiHidden/>
    <w:rsid w:val="00361EB9"/>
  </w:style>
  <w:style w:type="table" w:customStyle="1" w:styleId="3236">
    <w:name w:val="Объемная таблица 32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6">
    <w:name w:val="HTA Tabellengitternetz112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6">
    <w:name w:val="Нет списка1436"/>
    <w:next w:val="a2"/>
    <w:semiHidden/>
    <w:rsid w:val="00361EB9"/>
  </w:style>
  <w:style w:type="numbering" w:customStyle="1" w:styleId="1111111236">
    <w:name w:val="1 / 1.1 / 1.1.11236"/>
    <w:basedOn w:val="a2"/>
    <w:next w:val="111111"/>
    <w:rsid w:val="00361EB9"/>
  </w:style>
  <w:style w:type="numbering" w:customStyle="1" w:styleId="111111336">
    <w:name w:val="1 / 1.1 / 1.1.1336"/>
    <w:basedOn w:val="a2"/>
    <w:next w:val="111111"/>
    <w:rsid w:val="00361EB9"/>
  </w:style>
  <w:style w:type="numbering" w:customStyle="1" w:styleId="2236">
    <w:name w:val="Нет списка2236"/>
    <w:next w:val="a2"/>
    <w:uiPriority w:val="99"/>
    <w:semiHidden/>
    <w:unhideWhenUsed/>
    <w:rsid w:val="00361EB9"/>
  </w:style>
  <w:style w:type="numbering" w:customStyle="1" w:styleId="32360">
    <w:name w:val="Нет списка3236"/>
    <w:next w:val="a2"/>
    <w:uiPriority w:val="99"/>
    <w:semiHidden/>
    <w:unhideWhenUsed/>
    <w:rsid w:val="00361EB9"/>
  </w:style>
  <w:style w:type="numbering" w:customStyle="1" w:styleId="4236">
    <w:name w:val="Нет списка4236"/>
    <w:next w:val="a2"/>
    <w:uiPriority w:val="99"/>
    <w:semiHidden/>
    <w:unhideWhenUsed/>
    <w:rsid w:val="00361EB9"/>
  </w:style>
  <w:style w:type="numbering" w:customStyle="1" w:styleId="11336">
    <w:name w:val="Нет списка11336"/>
    <w:next w:val="a2"/>
    <w:uiPriority w:val="99"/>
    <w:semiHidden/>
    <w:unhideWhenUsed/>
    <w:rsid w:val="00361EB9"/>
  </w:style>
  <w:style w:type="numbering" w:customStyle="1" w:styleId="5236">
    <w:name w:val="Нет списка5236"/>
    <w:next w:val="a2"/>
    <w:uiPriority w:val="99"/>
    <w:semiHidden/>
    <w:unhideWhenUsed/>
    <w:rsid w:val="00361EB9"/>
  </w:style>
  <w:style w:type="numbering" w:customStyle="1" w:styleId="12236">
    <w:name w:val="Нет списка12236"/>
    <w:next w:val="a2"/>
    <w:uiPriority w:val="99"/>
    <w:semiHidden/>
    <w:unhideWhenUsed/>
    <w:rsid w:val="00361EB9"/>
  </w:style>
  <w:style w:type="numbering" w:customStyle="1" w:styleId="1111111336">
    <w:name w:val="1 / 1.1 / 1.1.11336"/>
    <w:basedOn w:val="a2"/>
    <w:next w:val="111111"/>
    <w:rsid w:val="00361EB9"/>
  </w:style>
  <w:style w:type="numbering" w:customStyle="1" w:styleId="111111436">
    <w:name w:val="1 / 1.1 / 1.1.1436"/>
    <w:basedOn w:val="a2"/>
    <w:next w:val="111111"/>
    <w:rsid w:val="00361EB9"/>
  </w:style>
  <w:style w:type="numbering" w:customStyle="1" w:styleId="203">
    <w:name w:val="Нет списка203"/>
    <w:next w:val="a2"/>
    <w:uiPriority w:val="99"/>
    <w:semiHidden/>
    <w:unhideWhenUsed/>
    <w:rsid w:val="00361EB9"/>
  </w:style>
  <w:style w:type="numbering" w:customStyle="1" w:styleId="1103">
    <w:name w:val="Нет списка1103"/>
    <w:next w:val="a2"/>
    <w:semiHidden/>
    <w:rsid w:val="00361EB9"/>
  </w:style>
  <w:style w:type="table" w:customStyle="1" w:styleId="363">
    <w:name w:val="Объемная таблица 3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3">
    <w:name w:val="HTA Tabellengitternetz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3">
    <w:name w:val="Нет списка1173"/>
    <w:next w:val="a2"/>
    <w:semiHidden/>
    <w:rsid w:val="00361EB9"/>
  </w:style>
  <w:style w:type="numbering" w:customStyle="1" w:styleId="263">
    <w:name w:val="Нет списка263"/>
    <w:next w:val="a2"/>
    <w:uiPriority w:val="99"/>
    <w:semiHidden/>
    <w:unhideWhenUsed/>
    <w:rsid w:val="00361EB9"/>
  </w:style>
  <w:style w:type="numbering" w:customStyle="1" w:styleId="3630">
    <w:name w:val="Нет списка363"/>
    <w:next w:val="a2"/>
    <w:uiPriority w:val="99"/>
    <w:semiHidden/>
    <w:unhideWhenUsed/>
    <w:rsid w:val="00361EB9"/>
  </w:style>
  <w:style w:type="numbering" w:customStyle="1" w:styleId="463">
    <w:name w:val="Нет списка463"/>
    <w:next w:val="a2"/>
    <w:uiPriority w:val="99"/>
    <w:semiHidden/>
    <w:unhideWhenUsed/>
    <w:rsid w:val="00361EB9"/>
  </w:style>
  <w:style w:type="numbering" w:customStyle="1" w:styleId="11143">
    <w:name w:val="Нет списка11143"/>
    <w:next w:val="a2"/>
    <w:uiPriority w:val="99"/>
    <w:semiHidden/>
    <w:unhideWhenUsed/>
    <w:rsid w:val="00361EB9"/>
  </w:style>
  <w:style w:type="numbering" w:customStyle="1" w:styleId="563">
    <w:name w:val="Нет списка563"/>
    <w:next w:val="a2"/>
    <w:uiPriority w:val="99"/>
    <w:semiHidden/>
    <w:unhideWhenUsed/>
    <w:rsid w:val="00361EB9"/>
  </w:style>
  <w:style w:type="numbering" w:customStyle="1" w:styleId="1263">
    <w:name w:val="Нет списка1263"/>
    <w:next w:val="a2"/>
    <w:uiPriority w:val="99"/>
    <w:semiHidden/>
    <w:unhideWhenUsed/>
    <w:rsid w:val="00361EB9"/>
  </w:style>
  <w:style w:type="numbering" w:customStyle="1" w:styleId="643">
    <w:name w:val="Нет списка643"/>
    <w:next w:val="a2"/>
    <w:uiPriority w:val="99"/>
    <w:semiHidden/>
    <w:unhideWhenUsed/>
    <w:rsid w:val="00361EB9"/>
  </w:style>
  <w:style w:type="numbering" w:customStyle="1" w:styleId="743">
    <w:name w:val="Нет списка743"/>
    <w:next w:val="a2"/>
    <w:semiHidden/>
    <w:rsid w:val="00361EB9"/>
  </w:style>
  <w:style w:type="table" w:customStyle="1" w:styleId="3143">
    <w:name w:val="Объемная таблица 31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3">
    <w:name w:val="HTA Tabellengitternetz1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3">
    <w:name w:val="Нет списка1343"/>
    <w:next w:val="a2"/>
    <w:semiHidden/>
    <w:rsid w:val="00361EB9"/>
  </w:style>
  <w:style w:type="numbering" w:customStyle="1" w:styleId="1111111143">
    <w:name w:val="1 / 1.1 / 1.1.11143"/>
    <w:basedOn w:val="a2"/>
    <w:next w:val="111111"/>
    <w:rsid w:val="00361EB9"/>
  </w:style>
  <w:style w:type="numbering" w:customStyle="1" w:styleId="111111243">
    <w:name w:val="1 / 1.1 / 1.1.1243"/>
    <w:basedOn w:val="a2"/>
    <w:next w:val="111111"/>
    <w:rsid w:val="00361EB9"/>
  </w:style>
  <w:style w:type="numbering" w:customStyle="1" w:styleId="2143">
    <w:name w:val="Нет списка2143"/>
    <w:next w:val="a2"/>
    <w:uiPriority w:val="99"/>
    <w:semiHidden/>
    <w:unhideWhenUsed/>
    <w:rsid w:val="00361EB9"/>
  </w:style>
  <w:style w:type="numbering" w:customStyle="1" w:styleId="31430">
    <w:name w:val="Нет списка3143"/>
    <w:next w:val="a2"/>
    <w:uiPriority w:val="99"/>
    <w:semiHidden/>
    <w:unhideWhenUsed/>
    <w:rsid w:val="00361EB9"/>
  </w:style>
  <w:style w:type="numbering" w:customStyle="1" w:styleId="4143">
    <w:name w:val="Нет списка4143"/>
    <w:next w:val="a2"/>
    <w:uiPriority w:val="99"/>
    <w:semiHidden/>
    <w:unhideWhenUsed/>
    <w:rsid w:val="00361EB9"/>
  </w:style>
  <w:style w:type="numbering" w:customStyle="1" w:styleId="11243">
    <w:name w:val="Нет списка11243"/>
    <w:next w:val="a2"/>
    <w:uiPriority w:val="99"/>
    <w:semiHidden/>
    <w:unhideWhenUsed/>
    <w:rsid w:val="00361EB9"/>
  </w:style>
  <w:style w:type="numbering" w:customStyle="1" w:styleId="5143">
    <w:name w:val="Нет списка5143"/>
    <w:next w:val="a2"/>
    <w:uiPriority w:val="99"/>
    <w:semiHidden/>
    <w:unhideWhenUsed/>
    <w:rsid w:val="00361EB9"/>
  </w:style>
  <w:style w:type="numbering" w:customStyle="1" w:styleId="12143">
    <w:name w:val="Нет списка12143"/>
    <w:next w:val="a2"/>
    <w:uiPriority w:val="99"/>
    <w:semiHidden/>
    <w:unhideWhenUsed/>
    <w:rsid w:val="00361EB9"/>
  </w:style>
  <w:style w:type="numbering" w:customStyle="1" w:styleId="843">
    <w:name w:val="Нет списка843"/>
    <w:next w:val="a2"/>
    <w:semiHidden/>
    <w:rsid w:val="00361EB9"/>
  </w:style>
  <w:style w:type="table" w:customStyle="1" w:styleId="3243">
    <w:name w:val="Объемная таблица 32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3">
    <w:name w:val="HTA Tabellengitternetz112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3">
    <w:name w:val="Нет списка1443"/>
    <w:next w:val="a2"/>
    <w:semiHidden/>
    <w:rsid w:val="00361EB9"/>
  </w:style>
  <w:style w:type="numbering" w:customStyle="1" w:styleId="1111111243">
    <w:name w:val="1 / 1.1 / 1.1.11243"/>
    <w:basedOn w:val="a2"/>
    <w:next w:val="111111"/>
    <w:rsid w:val="00361EB9"/>
  </w:style>
  <w:style w:type="numbering" w:customStyle="1" w:styleId="111111343">
    <w:name w:val="1 / 1.1 / 1.1.1343"/>
    <w:basedOn w:val="a2"/>
    <w:next w:val="111111"/>
    <w:rsid w:val="00361EB9"/>
  </w:style>
  <w:style w:type="numbering" w:customStyle="1" w:styleId="2243">
    <w:name w:val="Нет списка2243"/>
    <w:next w:val="a2"/>
    <w:uiPriority w:val="99"/>
    <w:semiHidden/>
    <w:unhideWhenUsed/>
    <w:rsid w:val="00361EB9"/>
  </w:style>
  <w:style w:type="numbering" w:customStyle="1" w:styleId="32430">
    <w:name w:val="Нет списка3243"/>
    <w:next w:val="a2"/>
    <w:uiPriority w:val="99"/>
    <w:semiHidden/>
    <w:unhideWhenUsed/>
    <w:rsid w:val="00361EB9"/>
  </w:style>
  <w:style w:type="numbering" w:customStyle="1" w:styleId="4243">
    <w:name w:val="Нет списка4243"/>
    <w:next w:val="a2"/>
    <w:uiPriority w:val="99"/>
    <w:semiHidden/>
    <w:unhideWhenUsed/>
    <w:rsid w:val="00361EB9"/>
  </w:style>
  <w:style w:type="numbering" w:customStyle="1" w:styleId="11343">
    <w:name w:val="Нет списка11343"/>
    <w:next w:val="a2"/>
    <w:uiPriority w:val="99"/>
    <w:semiHidden/>
    <w:unhideWhenUsed/>
    <w:rsid w:val="00361EB9"/>
  </w:style>
  <w:style w:type="numbering" w:customStyle="1" w:styleId="5243">
    <w:name w:val="Нет списка5243"/>
    <w:next w:val="a2"/>
    <w:uiPriority w:val="99"/>
    <w:semiHidden/>
    <w:unhideWhenUsed/>
    <w:rsid w:val="00361EB9"/>
  </w:style>
  <w:style w:type="numbering" w:customStyle="1" w:styleId="12243">
    <w:name w:val="Нет списка12243"/>
    <w:next w:val="a2"/>
    <w:uiPriority w:val="99"/>
    <w:semiHidden/>
    <w:unhideWhenUsed/>
    <w:rsid w:val="00361EB9"/>
  </w:style>
  <w:style w:type="numbering" w:customStyle="1" w:styleId="1111111343">
    <w:name w:val="1 / 1.1 / 1.1.11343"/>
    <w:basedOn w:val="a2"/>
    <w:next w:val="111111"/>
    <w:rsid w:val="00361EB9"/>
  </w:style>
  <w:style w:type="numbering" w:customStyle="1" w:styleId="111111443">
    <w:name w:val="1 / 1.1 / 1.1.1443"/>
    <w:basedOn w:val="a2"/>
    <w:next w:val="111111"/>
    <w:rsid w:val="00361EB9"/>
  </w:style>
  <w:style w:type="numbering" w:customStyle="1" w:styleId="913">
    <w:name w:val="Нет списка913"/>
    <w:next w:val="a2"/>
    <w:uiPriority w:val="99"/>
    <w:semiHidden/>
    <w:unhideWhenUsed/>
    <w:rsid w:val="00361EB9"/>
  </w:style>
  <w:style w:type="numbering" w:customStyle="1" w:styleId="1013">
    <w:name w:val="Нет списка1013"/>
    <w:next w:val="a2"/>
    <w:uiPriority w:val="99"/>
    <w:semiHidden/>
    <w:unhideWhenUsed/>
    <w:rsid w:val="00361EB9"/>
  </w:style>
  <w:style w:type="numbering" w:customStyle="1" w:styleId="1513">
    <w:name w:val="Нет списка1513"/>
    <w:next w:val="a2"/>
    <w:semiHidden/>
    <w:rsid w:val="00361EB9"/>
  </w:style>
  <w:style w:type="table" w:customStyle="1" w:styleId="3313">
    <w:name w:val="Объемная таблица 3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3">
    <w:name w:val="HTA Tabellengitternetz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3">
    <w:name w:val="Нет списка11413"/>
    <w:next w:val="a2"/>
    <w:semiHidden/>
    <w:rsid w:val="00361EB9"/>
  </w:style>
  <w:style w:type="numbering" w:customStyle="1" w:styleId="2313">
    <w:name w:val="Нет списка2313"/>
    <w:next w:val="a2"/>
    <w:uiPriority w:val="99"/>
    <w:semiHidden/>
    <w:unhideWhenUsed/>
    <w:rsid w:val="00361EB9"/>
  </w:style>
  <w:style w:type="numbering" w:customStyle="1" w:styleId="33130">
    <w:name w:val="Нет списка3313"/>
    <w:next w:val="a2"/>
    <w:uiPriority w:val="99"/>
    <w:semiHidden/>
    <w:unhideWhenUsed/>
    <w:rsid w:val="00361EB9"/>
  </w:style>
  <w:style w:type="numbering" w:customStyle="1" w:styleId="4313">
    <w:name w:val="Нет списка4313"/>
    <w:next w:val="a2"/>
    <w:uiPriority w:val="99"/>
    <w:semiHidden/>
    <w:unhideWhenUsed/>
    <w:rsid w:val="00361EB9"/>
  </w:style>
  <w:style w:type="numbering" w:customStyle="1" w:styleId="111113">
    <w:name w:val="Нет списка111113"/>
    <w:next w:val="a2"/>
    <w:uiPriority w:val="99"/>
    <w:semiHidden/>
    <w:unhideWhenUsed/>
    <w:rsid w:val="00361EB9"/>
  </w:style>
  <w:style w:type="numbering" w:customStyle="1" w:styleId="5313">
    <w:name w:val="Нет списка5313"/>
    <w:next w:val="a2"/>
    <w:uiPriority w:val="99"/>
    <w:semiHidden/>
    <w:unhideWhenUsed/>
    <w:rsid w:val="00361EB9"/>
  </w:style>
  <w:style w:type="numbering" w:customStyle="1" w:styleId="12313">
    <w:name w:val="Нет списка12313"/>
    <w:next w:val="a2"/>
    <w:uiPriority w:val="99"/>
    <w:semiHidden/>
    <w:unhideWhenUsed/>
    <w:rsid w:val="00361EB9"/>
  </w:style>
  <w:style w:type="numbering" w:customStyle="1" w:styleId="6113">
    <w:name w:val="Нет списка6113"/>
    <w:next w:val="a2"/>
    <w:uiPriority w:val="99"/>
    <w:semiHidden/>
    <w:unhideWhenUsed/>
    <w:rsid w:val="00361EB9"/>
  </w:style>
  <w:style w:type="numbering" w:customStyle="1" w:styleId="7113">
    <w:name w:val="Нет списка7113"/>
    <w:next w:val="a2"/>
    <w:semiHidden/>
    <w:rsid w:val="00361EB9"/>
  </w:style>
  <w:style w:type="table" w:customStyle="1" w:styleId="31113">
    <w:name w:val="Объемная таблица 31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3">
    <w:name w:val="HTA Tabellengitternetz1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3">
    <w:name w:val="Нет списка13113"/>
    <w:next w:val="a2"/>
    <w:semiHidden/>
    <w:rsid w:val="00361EB9"/>
  </w:style>
  <w:style w:type="numbering" w:customStyle="1" w:styleId="11111111113">
    <w:name w:val="1 / 1.1 / 1.1.111113"/>
    <w:basedOn w:val="a2"/>
    <w:next w:val="111111"/>
    <w:rsid w:val="00361EB9"/>
  </w:style>
  <w:style w:type="numbering" w:customStyle="1" w:styleId="1111112113">
    <w:name w:val="1 / 1.1 / 1.1.12113"/>
    <w:basedOn w:val="a2"/>
    <w:next w:val="111111"/>
    <w:rsid w:val="00361EB9"/>
  </w:style>
  <w:style w:type="numbering" w:customStyle="1" w:styleId="21113">
    <w:name w:val="Нет списка21113"/>
    <w:next w:val="a2"/>
    <w:uiPriority w:val="99"/>
    <w:semiHidden/>
    <w:unhideWhenUsed/>
    <w:rsid w:val="00361EB9"/>
  </w:style>
  <w:style w:type="numbering" w:customStyle="1" w:styleId="311130">
    <w:name w:val="Нет списка31113"/>
    <w:next w:val="a2"/>
    <w:uiPriority w:val="99"/>
    <w:semiHidden/>
    <w:unhideWhenUsed/>
    <w:rsid w:val="00361EB9"/>
  </w:style>
  <w:style w:type="numbering" w:customStyle="1" w:styleId="41113">
    <w:name w:val="Нет списка41113"/>
    <w:next w:val="a2"/>
    <w:uiPriority w:val="99"/>
    <w:semiHidden/>
    <w:unhideWhenUsed/>
    <w:rsid w:val="00361EB9"/>
  </w:style>
  <w:style w:type="numbering" w:customStyle="1" w:styleId="112113">
    <w:name w:val="Нет списка112113"/>
    <w:next w:val="a2"/>
    <w:uiPriority w:val="99"/>
    <w:semiHidden/>
    <w:unhideWhenUsed/>
    <w:rsid w:val="00361EB9"/>
  </w:style>
  <w:style w:type="numbering" w:customStyle="1" w:styleId="51113">
    <w:name w:val="Нет списка51113"/>
    <w:next w:val="a2"/>
    <w:uiPriority w:val="99"/>
    <w:semiHidden/>
    <w:unhideWhenUsed/>
    <w:rsid w:val="00361EB9"/>
  </w:style>
  <w:style w:type="numbering" w:customStyle="1" w:styleId="121113">
    <w:name w:val="Нет списка121113"/>
    <w:next w:val="a2"/>
    <w:uiPriority w:val="99"/>
    <w:semiHidden/>
    <w:unhideWhenUsed/>
    <w:rsid w:val="00361EB9"/>
  </w:style>
  <w:style w:type="numbering" w:customStyle="1" w:styleId="8113">
    <w:name w:val="Нет списка8113"/>
    <w:next w:val="a2"/>
    <w:semiHidden/>
    <w:rsid w:val="00361EB9"/>
  </w:style>
  <w:style w:type="table" w:customStyle="1" w:styleId="32113">
    <w:name w:val="Объемная таблица 32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3">
    <w:name w:val="HTA Tabellengitternetz112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3">
    <w:name w:val="Нет списка14113"/>
    <w:next w:val="a2"/>
    <w:semiHidden/>
    <w:rsid w:val="00361EB9"/>
  </w:style>
  <w:style w:type="numbering" w:customStyle="1" w:styleId="11111112113">
    <w:name w:val="1 / 1.1 / 1.1.112113"/>
    <w:basedOn w:val="a2"/>
    <w:next w:val="111111"/>
    <w:rsid w:val="00361EB9"/>
  </w:style>
  <w:style w:type="numbering" w:customStyle="1" w:styleId="1111113113">
    <w:name w:val="1 / 1.1 / 1.1.13113"/>
    <w:basedOn w:val="a2"/>
    <w:next w:val="111111"/>
    <w:rsid w:val="00361EB9"/>
  </w:style>
  <w:style w:type="numbering" w:customStyle="1" w:styleId="22113">
    <w:name w:val="Нет списка22113"/>
    <w:next w:val="a2"/>
    <w:uiPriority w:val="99"/>
    <w:semiHidden/>
    <w:unhideWhenUsed/>
    <w:rsid w:val="00361EB9"/>
  </w:style>
  <w:style w:type="numbering" w:customStyle="1" w:styleId="321130">
    <w:name w:val="Нет списка32113"/>
    <w:next w:val="a2"/>
    <w:uiPriority w:val="99"/>
    <w:semiHidden/>
    <w:unhideWhenUsed/>
    <w:rsid w:val="00361EB9"/>
  </w:style>
  <w:style w:type="numbering" w:customStyle="1" w:styleId="42113">
    <w:name w:val="Нет списка42113"/>
    <w:next w:val="a2"/>
    <w:uiPriority w:val="99"/>
    <w:semiHidden/>
    <w:unhideWhenUsed/>
    <w:rsid w:val="00361EB9"/>
  </w:style>
  <w:style w:type="numbering" w:customStyle="1" w:styleId="113113">
    <w:name w:val="Нет списка113113"/>
    <w:next w:val="a2"/>
    <w:uiPriority w:val="99"/>
    <w:semiHidden/>
    <w:unhideWhenUsed/>
    <w:rsid w:val="00361EB9"/>
  </w:style>
  <w:style w:type="numbering" w:customStyle="1" w:styleId="52113">
    <w:name w:val="Нет списка52113"/>
    <w:next w:val="a2"/>
    <w:uiPriority w:val="99"/>
    <w:semiHidden/>
    <w:unhideWhenUsed/>
    <w:rsid w:val="00361EB9"/>
  </w:style>
  <w:style w:type="numbering" w:customStyle="1" w:styleId="122113">
    <w:name w:val="Нет списка122113"/>
    <w:next w:val="a2"/>
    <w:uiPriority w:val="99"/>
    <w:semiHidden/>
    <w:unhideWhenUsed/>
    <w:rsid w:val="00361EB9"/>
  </w:style>
  <w:style w:type="numbering" w:customStyle="1" w:styleId="11111113113">
    <w:name w:val="1 / 1.1 / 1.1.113113"/>
    <w:basedOn w:val="a2"/>
    <w:next w:val="111111"/>
    <w:rsid w:val="00361EB9"/>
  </w:style>
  <w:style w:type="numbering" w:customStyle="1" w:styleId="1111114113">
    <w:name w:val="1 / 1.1 / 1.1.14113"/>
    <w:basedOn w:val="a2"/>
    <w:next w:val="111111"/>
    <w:rsid w:val="00361EB9"/>
  </w:style>
  <w:style w:type="numbering" w:customStyle="1" w:styleId="1613">
    <w:name w:val="Нет списка1613"/>
    <w:next w:val="a2"/>
    <w:uiPriority w:val="99"/>
    <w:semiHidden/>
    <w:unhideWhenUsed/>
    <w:rsid w:val="00361EB9"/>
  </w:style>
  <w:style w:type="numbering" w:customStyle="1" w:styleId="1713">
    <w:name w:val="Нет списка1713"/>
    <w:next w:val="a2"/>
    <w:semiHidden/>
    <w:rsid w:val="00361EB9"/>
  </w:style>
  <w:style w:type="table" w:customStyle="1" w:styleId="3413">
    <w:name w:val="Объемная таблица 34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3">
    <w:name w:val="HTA Tabellengitternetz114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3">
    <w:name w:val="Нет списка11513"/>
    <w:next w:val="a2"/>
    <w:semiHidden/>
    <w:rsid w:val="00361EB9"/>
  </w:style>
  <w:style w:type="numbering" w:customStyle="1" w:styleId="2413">
    <w:name w:val="Нет списка2413"/>
    <w:next w:val="a2"/>
    <w:uiPriority w:val="99"/>
    <w:semiHidden/>
    <w:unhideWhenUsed/>
    <w:rsid w:val="00361EB9"/>
  </w:style>
  <w:style w:type="numbering" w:customStyle="1" w:styleId="34130">
    <w:name w:val="Нет списка3413"/>
    <w:next w:val="a2"/>
    <w:uiPriority w:val="99"/>
    <w:semiHidden/>
    <w:unhideWhenUsed/>
    <w:rsid w:val="00361EB9"/>
  </w:style>
  <w:style w:type="numbering" w:customStyle="1" w:styleId="4413">
    <w:name w:val="Нет списка4413"/>
    <w:next w:val="a2"/>
    <w:uiPriority w:val="99"/>
    <w:semiHidden/>
    <w:unhideWhenUsed/>
    <w:rsid w:val="00361EB9"/>
  </w:style>
  <w:style w:type="numbering" w:customStyle="1" w:styleId="111213">
    <w:name w:val="Нет списка111213"/>
    <w:next w:val="a2"/>
    <w:uiPriority w:val="99"/>
    <w:semiHidden/>
    <w:unhideWhenUsed/>
    <w:rsid w:val="00361EB9"/>
  </w:style>
  <w:style w:type="numbering" w:customStyle="1" w:styleId="5413">
    <w:name w:val="Нет списка5413"/>
    <w:next w:val="a2"/>
    <w:uiPriority w:val="99"/>
    <w:semiHidden/>
    <w:unhideWhenUsed/>
    <w:rsid w:val="00361EB9"/>
  </w:style>
  <w:style w:type="numbering" w:customStyle="1" w:styleId="12413">
    <w:name w:val="Нет списка12413"/>
    <w:next w:val="a2"/>
    <w:uiPriority w:val="99"/>
    <w:semiHidden/>
    <w:unhideWhenUsed/>
    <w:rsid w:val="00361EB9"/>
  </w:style>
  <w:style w:type="numbering" w:customStyle="1" w:styleId="6213">
    <w:name w:val="Нет списка6213"/>
    <w:next w:val="a2"/>
    <w:uiPriority w:val="99"/>
    <w:semiHidden/>
    <w:unhideWhenUsed/>
    <w:rsid w:val="00361EB9"/>
  </w:style>
  <w:style w:type="numbering" w:customStyle="1" w:styleId="7213">
    <w:name w:val="Нет списка7213"/>
    <w:next w:val="a2"/>
    <w:semiHidden/>
    <w:rsid w:val="00361EB9"/>
  </w:style>
  <w:style w:type="table" w:customStyle="1" w:styleId="31213">
    <w:name w:val="Объемная таблица 31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3">
    <w:name w:val="HTA Tabellengitternetz1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3">
    <w:name w:val="Нет списка13213"/>
    <w:next w:val="a2"/>
    <w:semiHidden/>
    <w:rsid w:val="00361EB9"/>
  </w:style>
  <w:style w:type="numbering" w:customStyle="1" w:styleId="11111111213">
    <w:name w:val="1 / 1.1 / 1.1.111213"/>
    <w:basedOn w:val="a2"/>
    <w:next w:val="111111"/>
    <w:rsid w:val="00361EB9"/>
  </w:style>
  <w:style w:type="numbering" w:customStyle="1" w:styleId="1111112213">
    <w:name w:val="1 / 1.1 / 1.1.12213"/>
    <w:basedOn w:val="a2"/>
    <w:next w:val="111111"/>
    <w:rsid w:val="00361EB9"/>
  </w:style>
  <w:style w:type="numbering" w:customStyle="1" w:styleId="21213">
    <w:name w:val="Нет списка21213"/>
    <w:next w:val="a2"/>
    <w:uiPriority w:val="99"/>
    <w:semiHidden/>
    <w:unhideWhenUsed/>
    <w:rsid w:val="00361EB9"/>
  </w:style>
  <w:style w:type="numbering" w:customStyle="1" w:styleId="312130">
    <w:name w:val="Нет списка31213"/>
    <w:next w:val="a2"/>
    <w:uiPriority w:val="99"/>
    <w:semiHidden/>
    <w:unhideWhenUsed/>
    <w:rsid w:val="00361EB9"/>
  </w:style>
  <w:style w:type="numbering" w:customStyle="1" w:styleId="41213">
    <w:name w:val="Нет списка41213"/>
    <w:next w:val="a2"/>
    <w:uiPriority w:val="99"/>
    <w:semiHidden/>
    <w:unhideWhenUsed/>
    <w:rsid w:val="00361EB9"/>
  </w:style>
  <w:style w:type="numbering" w:customStyle="1" w:styleId="112213">
    <w:name w:val="Нет списка112213"/>
    <w:next w:val="a2"/>
    <w:uiPriority w:val="99"/>
    <w:semiHidden/>
    <w:unhideWhenUsed/>
    <w:rsid w:val="00361EB9"/>
  </w:style>
  <w:style w:type="numbering" w:customStyle="1" w:styleId="51213">
    <w:name w:val="Нет списка51213"/>
    <w:next w:val="a2"/>
    <w:uiPriority w:val="99"/>
    <w:semiHidden/>
    <w:unhideWhenUsed/>
    <w:rsid w:val="00361EB9"/>
  </w:style>
  <w:style w:type="numbering" w:customStyle="1" w:styleId="121213">
    <w:name w:val="Нет списка121213"/>
    <w:next w:val="a2"/>
    <w:uiPriority w:val="99"/>
    <w:semiHidden/>
    <w:unhideWhenUsed/>
    <w:rsid w:val="00361EB9"/>
  </w:style>
  <w:style w:type="numbering" w:customStyle="1" w:styleId="8213">
    <w:name w:val="Нет списка8213"/>
    <w:next w:val="a2"/>
    <w:semiHidden/>
    <w:rsid w:val="00361EB9"/>
  </w:style>
  <w:style w:type="table" w:customStyle="1" w:styleId="32213">
    <w:name w:val="Объемная таблица 32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3">
    <w:name w:val="HTA Tabellengitternetz112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3">
    <w:name w:val="Нет списка14213"/>
    <w:next w:val="a2"/>
    <w:semiHidden/>
    <w:rsid w:val="00361EB9"/>
  </w:style>
  <w:style w:type="numbering" w:customStyle="1" w:styleId="11111112213">
    <w:name w:val="1 / 1.1 / 1.1.112213"/>
    <w:basedOn w:val="a2"/>
    <w:next w:val="111111"/>
    <w:rsid w:val="00361EB9"/>
  </w:style>
  <w:style w:type="numbering" w:customStyle="1" w:styleId="1111113213">
    <w:name w:val="1 / 1.1 / 1.1.13213"/>
    <w:basedOn w:val="a2"/>
    <w:next w:val="111111"/>
    <w:rsid w:val="00361EB9"/>
  </w:style>
  <w:style w:type="numbering" w:customStyle="1" w:styleId="22213">
    <w:name w:val="Нет списка22213"/>
    <w:next w:val="a2"/>
    <w:uiPriority w:val="99"/>
    <w:semiHidden/>
    <w:unhideWhenUsed/>
    <w:rsid w:val="00361EB9"/>
  </w:style>
  <w:style w:type="numbering" w:customStyle="1" w:styleId="322130">
    <w:name w:val="Нет списка32213"/>
    <w:next w:val="a2"/>
    <w:uiPriority w:val="99"/>
    <w:semiHidden/>
    <w:unhideWhenUsed/>
    <w:rsid w:val="00361EB9"/>
  </w:style>
  <w:style w:type="numbering" w:customStyle="1" w:styleId="42213">
    <w:name w:val="Нет списка42213"/>
    <w:next w:val="a2"/>
    <w:uiPriority w:val="99"/>
    <w:semiHidden/>
    <w:unhideWhenUsed/>
    <w:rsid w:val="00361EB9"/>
  </w:style>
  <w:style w:type="numbering" w:customStyle="1" w:styleId="113213">
    <w:name w:val="Нет списка113213"/>
    <w:next w:val="a2"/>
    <w:uiPriority w:val="99"/>
    <w:semiHidden/>
    <w:unhideWhenUsed/>
    <w:rsid w:val="00361EB9"/>
  </w:style>
  <w:style w:type="numbering" w:customStyle="1" w:styleId="52213">
    <w:name w:val="Нет списка52213"/>
    <w:next w:val="a2"/>
    <w:uiPriority w:val="99"/>
    <w:semiHidden/>
    <w:unhideWhenUsed/>
    <w:rsid w:val="00361EB9"/>
  </w:style>
  <w:style w:type="numbering" w:customStyle="1" w:styleId="122213">
    <w:name w:val="Нет списка122213"/>
    <w:next w:val="a2"/>
    <w:uiPriority w:val="99"/>
    <w:semiHidden/>
    <w:unhideWhenUsed/>
    <w:rsid w:val="00361EB9"/>
  </w:style>
  <w:style w:type="numbering" w:customStyle="1" w:styleId="11111113213">
    <w:name w:val="1 / 1.1 / 1.1.113213"/>
    <w:basedOn w:val="a2"/>
    <w:next w:val="111111"/>
    <w:rsid w:val="00361EB9"/>
  </w:style>
  <w:style w:type="numbering" w:customStyle="1" w:styleId="1111114213">
    <w:name w:val="1 / 1.1 / 1.1.14213"/>
    <w:basedOn w:val="a2"/>
    <w:next w:val="111111"/>
    <w:rsid w:val="00361EB9"/>
  </w:style>
  <w:style w:type="numbering" w:customStyle="1" w:styleId="1813">
    <w:name w:val="Нет списка1813"/>
    <w:next w:val="a2"/>
    <w:uiPriority w:val="99"/>
    <w:semiHidden/>
    <w:unhideWhenUsed/>
    <w:rsid w:val="00361EB9"/>
  </w:style>
  <w:style w:type="numbering" w:customStyle="1" w:styleId="1913">
    <w:name w:val="Нет списка1913"/>
    <w:next w:val="a2"/>
    <w:semiHidden/>
    <w:rsid w:val="00361EB9"/>
  </w:style>
  <w:style w:type="table" w:customStyle="1" w:styleId="3513">
    <w:name w:val="Объемная таблица 35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3">
    <w:name w:val="HTA Tabellengitternetz115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3">
    <w:name w:val="Нет списка11613"/>
    <w:next w:val="a2"/>
    <w:semiHidden/>
    <w:rsid w:val="00361EB9"/>
  </w:style>
  <w:style w:type="numbering" w:customStyle="1" w:styleId="2513">
    <w:name w:val="Нет списка2513"/>
    <w:next w:val="a2"/>
    <w:uiPriority w:val="99"/>
    <w:semiHidden/>
    <w:unhideWhenUsed/>
    <w:rsid w:val="00361EB9"/>
  </w:style>
  <w:style w:type="numbering" w:customStyle="1" w:styleId="35130">
    <w:name w:val="Нет списка3513"/>
    <w:next w:val="a2"/>
    <w:uiPriority w:val="99"/>
    <w:semiHidden/>
    <w:unhideWhenUsed/>
    <w:rsid w:val="00361EB9"/>
  </w:style>
  <w:style w:type="numbering" w:customStyle="1" w:styleId="4513">
    <w:name w:val="Нет списка4513"/>
    <w:next w:val="a2"/>
    <w:uiPriority w:val="99"/>
    <w:semiHidden/>
    <w:unhideWhenUsed/>
    <w:rsid w:val="00361EB9"/>
  </w:style>
  <w:style w:type="numbering" w:customStyle="1" w:styleId="111313">
    <w:name w:val="Нет списка111313"/>
    <w:next w:val="a2"/>
    <w:uiPriority w:val="99"/>
    <w:semiHidden/>
    <w:unhideWhenUsed/>
    <w:rsid w:val="00361EB9"/>
  </w:style>
  <w:style w:type="numbering" w:customStyle="1" w:styleId="5513">
    <w:name w:val="Нет списка5513"/>
    <w:next w:val="a2"/>
    <w:uiPriority w:val="99"/>
    <w:semiHidden/>
    <w:unhideWhenUsed/>
    <w:rsid w:val="00361EB9"/>
  </w:style>
  <w:style w:type="numbering" w:customStyle="1" w:styleId="12513">
    <w:name w:val="Нет списка12513"/>
    <w:next w:val="a2"/>
    <w:uiPriority w:val="99"/>
    <w:semiHidden/>
    <w:unhideWhenUsed/>
    <w:rsid w:val="00361EB9"/>
  </w:style>
  <w:style w:type="numbering" w:customStyle="1" w:styleId="6313">
    <w:name w:val="Нет списка6313"/>
    <w:next w:val="a2"/>
    <w:uiPriority w:val="99"/>
    <w:semiHidden/>
    <w:unhideWhenUsed/>
    <w:rsid w:val="00361EB9"/>
  </w:style>
  <w:style w:type="numbering" w:customStyle="1" w:styleId="7313">
    <w:name w:val="Нет списка7313"/>
    <w:next w:val="a2"/>
    <w:semiHidden/>
    <w:rsid w:val="00361EB9"/>
  </w:style>
  <w:style w:type="table" w:customStyle="1" w:styleId="31313">
    <w:name w:val="Объемная таблица 31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3">
    <w:name w:val="HTA Tabellengitternetz1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3">
    <w:name w:val="Нет списка13313"/>
    <w:next w:val="a2"/>
    <w:semiHidden/>
    <w:rsid w:val="00361EB9"/>
  </w:style>
  <w:style w:type="numbering" w:customStyle="1" w:styleId="11111111313">
    <w:name w:val="1 / 1.1 / 1.1.111313"/>
    <w:basedOn w:val="a2"/>
    <w:next w:val="111111"/>
    <w:rsid w:val="00361EB9"/>
  </w:style>
  <w:style w:type="numbering" w:customStyle="1" w:styleId="1111112313">
    <w:name w:val="1 / 1.1 / 1.1.12313"/>
    <w:basedOn w:val="a2"/>
    <w:next w:val="111111"/>
    <w:rsid w:val="00361EB9"/>
  </w:style>
  <w:style w:type="numbering" w:customStyle="1" w:styleId="21313">
    <w:name w:val="Нет списка21313"/>
    <w:next w:val="a2"/>
    <w:uiPriority w:val="99"/>
    <w:semiHidden/>
    <w:unhideWhenUsed/>
    <w:rsid w:val="00361EB9"/>
  </w:style>
  <w:style w:type="numbering" w:customStyle="1" w:styleId="313130">
    <w:name w:val="Нет списка31313"/>
    <w:next w:val="a2"/>
    <w:uiPriority w:val="99"/>
    <w:semiHidden/>
    <w:unhideWhenUsed/>
    <w:rsid w:val="00361EB9"/>
  </w:style>
  <w:style w:type="numbering" w:customStyle="1" w:styleId="41313">
    <w:name w:val="Нет списка41313"/>
    <w:next w:val="a2"/>
    <w:uiPriority w:val="99"/>
    <w:semiHidden/>
    <w:unhideWhenUsed/>
    <w:rsid w:val="00361EB9"/>
  </w:style>
  <w:style w:type="numbering" w:customStyle="1" w:styleId="112313">
    <w:name w:val="Нет списка112313"/>
    <w:next w:val="a2"/>
    <w:uiPriority w:val="99"/>
    <w:semiHidden/>
    <w:unhideWhenUsed/>
    <w:rsid w:val="00361EB9"/>
  </w:style>
  <w:style w:type="numbering" w:customStyle="1" w:styleId="51313">
    <w:name w:val="Нет списка51313"/>
    <w:next w:val="a2"/>
    <w:uiPriority w:val="99"/>
    <w:semiHidden/>
    <w:unhideWhenUsed/>
    <w:rsid w:val="00361EB9"/>
  </w:style>
  <w:style w:type="numbering" w:customStyle="1" w:styleId="121313">
    <w:name w:val="Нет списка121313"/>
    <w:next w:val="a2"/>
    <w:uiPriority w:val="99"/>
    <w:semiHidden/>
    <w:unhideWhenUsed/>
    <w:rsid w:val="00361EB9"/>
  </w:style>
  <w:style w:type="numbering" w:customStyle="1" w:styleId="8313">
    <w:name w:val="Нет списка8313"/>
    <w:next w:val="a2"/>
    <w:semiHidden/>
    <w:rsid w:val="00361EB9"/>
  </w:style>
  <w:style w:type="table" w:customStyle="1" w:styleId="32313">
    <w:name w:val="Объемная таблица 32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3">
    <w:name w:val="HTA Tabellengitternetz112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3">
    <w:name w:val="Нет списка14313"/>
    <w:next w:val="a2"/>
    <w:semiHidden/>
    <w:rsid w:val="00361EB9"/>
  </w:style>
  <w:style w:type="numbering" w:customStyle="1" w:styleId="11111112313">
    <w:name w:val="1 / 1.1 / 1.1.112313"/>
    <w:basedOn w:val="a2"/>
    <w:next w:val="111111"/>
    <w:rsid w:val="00361EB9"/>
  </w:style>
  <w:style w:type="numbering" w:customStyle="1" w:styleId="1111113313">
    <w:name w:val="1 / 1.1 / 1.1.13313"/>
    <w:basedOn w:val="a2"/>
    <w:next w:val="111111"/>
    <w:rsid w:val="00361EB9"/>
  </w:style>
  <w:style w:type="numbering" w:customStyle="1" w:styleId="22313">
    <w:name w:val="Нет списка22313"/>
    <w:next w:val="a2"/>
    <w:uiPriority w:val="99"/>
    <w:semiHidden/>
    <w:unhideWhenUsed/>
    <w:rsid w:val="00361EB9"/>
  </w:style>
  <w:style w:type="numbering" w:customStyle="1" w:styleId="323130">
    <w:name w:val="Нет списка32313"/>
    <w:next w:val="a2"/>
    <w:uiPriority w:val="99"/>
    <w:semiHidden/>
    <w:unhideWhenUsed/>
    <w:rsid w:val="00361EB9"/>
  </w:style>
  <w:style w:type="numbering" w:customStyle="1" w:styleId="42313">
    <w:name w:val="Нет списка42313"/>
    <w:next w:val="a2"/>
    <w:uiPriority w:val="99"/>
    <w:semiHidden/>
    <w:unhideWhenUsed/>
    <w:rsid w:val="00361EB9"/>
  </w:style>
  <w:style w:type="numbering" w:customStyle="1" w:styleId="113313">
    <w:name w:val="Нет списка113313"/>
    <w:next w:val="a2"/>
    <w:uiPriority w:val="99"/>
    <w:semiHidden/>
    <w:unhideWhenUsed/>
    <w:rsid w:val="00361EB9"/>
  </w:style>
  <w:style w:type="numbering" w:customStyle="1" w:styleId="52313">
    <w:name w:val="Нет списка52313"/>
    <w:next w:val="a2"/>
    <w:uiPriority w:val="99"/>
    <w:semiHidden/>
    <w:unhideWhenUsed/>
    <w:rsid w:val="00361EB9"/>
  </w:style>
  <w:style w:type="numbering" w:customStyle="1" w:styleId="122313">
    <w:name w:val="Нет списка122313"/>
    <w:next w:val="a2"/>
    <w:uiPriority w:val="99"/>
    <w:semiHidden/>
    <w:unhideWhenUsed/>
    <w:rsid w:val="00361EB9"/>
  </w:style>
  <w:style w:type="numbering" w:customStyle="1" w:styleId="11111113313">
    <w:name w:val="1 / 1.1 / 1.1.113313"/>
    <w:basedOn w:val="a2"/>
    <w:next w:val="111111"/>
    <w:rsid w:val="00361EB9"/>
  </w:style>
  <w:style w:type="numbering" w:customStyle="1" w:styleId="1111114313">
    <w:name w:val="1 / 1.1 / 1.1.14313"/>
    <w:basedOn w:val="a2"/>
    <w:next w:val="111111"/>
    <w:rsid w:val="00361EB9"/>
  </w:style>
  <w:style w:type="numbering" w:customStyle="1" w:styleId="111111143">
    <w:name w:val="1 / 1.1 / 1.1.1143"/>
    <w:basedOn w:val="a2"/>
    <w:next w:val="111111"/>
    <w:rsid w:val="00361EB9"/>
  </w:style>
  <w:style w:type="numbering" w:customStyle="1" w:styleId="11111153">
    <w:name w:val="1 / 1.1 / 1.1.153"/>
    <w:basedOn w:val="a2"/>
    <w:next w:val="111111"/>
    <w:rsid w:val="00361EB9"/>
  </w:style>
  <w:style w:type="numbering" w:customStyle="1" w:styleId="273">
    <w:name w:val="Нет списка273"/>
    <w:next w:val="a2"/>
    <w:uiPriority w:val="99"/>
    <w:semiHidden/>
    <w:unhideWhenUsed/>
    <w:rsid w:val="00361EB9"/>
  </w:style>
  <w:style w:type="numbering" w:customStyle="1" w:styleId="1183">
    <w:name w:val="Нет списка1183"/>
    <w:next w:val="a2"/>
    <w:semiHidden/>
    <w:rsid w:val="00361EB9"/>
  </w:style>
  <w:style w:type="table" w:customStyle="1" w:styleId="373">
    <w:name w:val="Объемная таблица 37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3">
    <w:name w:val="HTA Tabellengitternetz117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3">
    <w:name w:val="Нет списка1193"/>
    <w:next w:val="a2"/>
    <w:semiHidden/>
    <w:rsid w:val="00361EB9"/>
  </w:style>
  <w:style w:type="numbering" w:customStyle="1" w:styleId="283">
    <w:name w:val="Нет списка283"/>
    <w:next w:val="a2"/>
    <w:uiPriority w:val="99"/>
    <w:semiHidden/>
    <w:unhideWhenUsed/>
    <w:rsid w:val="00361EB9"/>
  </w:style>
  <w:style w:type="numbering" w:customStyle="1" w:styleId="3730">
    <w:name w:val="Нет списка373"/>
    <w:next w:val="a2"/>
    <w:uiPriority w:val="99"/>
    <w:semiHidden/>
    <w:unhideWhenUsed/>
    <w:rsid w:val="00361EB9"/>
  </w:style>
  <w:style w:type="numbering" w:customStyle="1" w:styleId="473">
    <w:name w:val="Нет списка473"/>
    <w:next w:val="a2"/>
    <w:uiPriority w:val="99"/>
    <w:semiHidden/>
    <w:unhideWhenUsed/>
    <w:rsid w:val="00361EB9"/>
  </w:style>
  <w:style w:type="numbering" w:customStyle="1" w:styleId="11153">
    <w:name w:val="Нет списка11153"/>
    <w:next w:val="a2"/>
    <w:uiPriority w:val="99"/>
    <w:semiHidden/>
    <w:unhideWhenUsed/>
    <w:rsid w:val="00361EB9"/>
  </w:style>
  <w:style w:type="numbering" w:customStyle="1" w:styleId="573">
    <w:name w:val="Нет списка573"/>
    <w:next w:val="a2"/>
    <w:uiPriority w:val="99"/>
    <w:semiHidden/>
    <w:unhideWhenUsed/>
    <w:rsid w:val="00361EB9"/>
  </w:style>
  <w:style w:type="numbering" w:customStyle="1" w:styleId="1273">
    <w:name w:val="Нет списка1273"/>
    <w:next w:val="a2"/>
    <w:uiPriority w:val="99"/>
    <w:semiHidden/>
    <w:unhideWhenUsed/>
    <w:rsid w:val="00361EB9"/>
  </w:style>
  <w:style w:type="numbering" w:customStyle="1" w:styleId="653">
    <w:name w:val="Нет списка653"/>
    <w:next w:val="a2"/>
    <w:uiPriority w:val="99"/>
    <w:semiHidden/>
    <w:unhideWhenUsed/>
    <w:rsid w:val="00361EB9"/>
  </w:style>
  <w:style w:type="numbering" w:customStyle="1" w:styleId="753">
    <w:name w:val="Нет списка753"/>
    <w:next w:val="a2"/>
    <w:semiHidden/>
    <w:rsid w:val="00361EB9"/>
  </w:style>
  <w:style w:type="table" w:customStyle="1" w:styleId="3153">
    <w:name w:val="Объемная таблица 31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3">
    <w:name w:val="HTA Tabellengitternetz1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3">
    <w:name w:val="Нет списка1353"/>
    <w:next w:val="a2"/>
    <w:semiHidden/>
    <w:rsid w:val="00361EB9"/>
  </w:style>
  <w:style w:type="numbering" w:customStyle="1" w:styleId="1111111153">
    <w:name w:val="1 / 1.1 / 1.1.11153"/>
    <w:basedOn w:val="a2"/>
    <w:next w:val="111111"/>
    <w:rsid w:val="00361EB9"/>
  </w:style>
  <w:style w:type="numbering" w:customStyle="1" w:styleId="111111253">
    <w:name w:val="1 / 1.1 / 1.1.1253"/>
    <w:basedOn w:val="a2"/>
    <w:next w:val="111111"/>
    <w:rsid w:val="00361EB9"/>
  </w:style>
  <w:style w:type="numbering" w:customStyle="1" w:styleId="2153">
    <w:name w:val="Нет списка2153"/>
    <w:next w:val="a2"/>
    <w:uiPriority w:val="99"/>
    <w:semiHidden/>
    <w:unhideWhenUsed/>
    <w:rsid w:val="00361EB9"/>
  </w:style>
  <w:style w:type="numbering" w:customStyle="1" w:styleId="31530">
    <w:name w:val="Нет списка3153"/>
    <w:next w:val="a2"/>
    <w:uiPriority w:val="99"/>
    <w:semiHidden/>
    <w:unhideWhenUsed/>
    <w:rsid w:val="00361EB9"/>
  </w:style>
  <w:style w:type="numbering" w:customStyle="1" w:styleId="4153">
    <w:name w:val="Нет списка4153"/>
    <w:next w:val="a2"/>
    <w:uiPriority w:val="99"/>
    <w:semiHidden/>
    <w:unhideWhenUsed/>
    <w:rsid w:val="00361EB9"/>
  </w:style>
  <w:style w:type="numbering" w:customStyle="1" w:styleId="11253">
    <w:name w:val="Нет списка11253"/>
    <w:next w:val="a2"/>
    <w:uiPriority w:val="99"/>
    <w:semiHidden/>
    <w:unhideWhenUsed/>
    <w:rsid w:val="00361EB9"/>
  </w:style>
  <w:style w:type="numbering" w:customStyle="1" w:styleId="5153">
    <w:name w:val="Нет списка5153"/>
    <w:next w:val="a2"/>
    <w:uiPriority w:val="99"/>
    <w:semiHidden/>
    <w:unhideWhenUsed/>
    <w:rsid w:val="00361EB9"/>
  </w:style>
  <w:style w:type="numbering" w:customStyle="1" w:styleId="12153">
    <w:name w:val="Нет списка12153"/>
    <w:next w:val="a2"/>
    <w:uiPriority w:val="99"/>
    <w:semiHidden/>
    <w:unhideWhenUsed/>
    <w:rsid w:val="00361EB9"/>
  </w:style>
  <w:style w:type="numbering" w:customStyle="1" w:styleId="853">
    <w:name w:val="Нет списка853"/>
    <w:next w:val="a2"/>
    <w:semiHidden/>
    <w:rsid w:val="00361EB9"/>
  </w:style>
  <w:style w:type="table" w:customStyle="1" w:styleId="3253">
    <w:name w:val="Объемная таблица 32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3">
    <w:name w:val="HTA Tabellengitternetz112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3">
    <w:name w:val="Нет списка1453"/>
    <w:next w:val="a2"/>
    <w:semiHidden/>
    <w:rsid w:val="00361EB9"/>
  </w:style>
  <w:style w:type="numbering" w:customStyle="1" w:styleId="1111111253">
    <w:name w:val="1 / 1.1 / 1.1.11253"/>
    <w:basedOn w:val="a2"/>
    <w:next w:val="111111"/>
    <w:rsid w:val="00361EB9"/>
  </w:style>
  <w:style w:type="numbering" w:customStyle="1" w:styleId="111111353">
    <w:name w:val="1 / 1.1 / 1.1.1353"/>
    <w:basedOn w:val="a2"/>
    <w:next w:val="111111"/>
    <w:rsid w:val="00361EB9"/>
  </w:style>
  <w:style w:type="numbering" w:customStyle="1" w:styleId="2253">
    <w:name w:val="Нет списка2253"/>
    <w:next w:val="a2"/>
    <w:uiPriority w:val="99"/>
    <w:semiHidden/>
    <w:unhideWhenUsed/>
    <w:rsid w:val="00361EB9"/>
  </w:style>
  <w:style w:type="numbering" w:customStyle="1" w:styleId="32530">
    <w:name w:val="Нет списка3253"/>
    <w:next w:val="a2"/>
    <w:uiPriority w:val="99"/>
    <w:semiHidden/>
    <w:unhideWhenUsed/>
    <w:rsid w:val="00361EB9"/>
  </w:style>
  <w:style w:type="numbering" w:customStyle="1" w:styleId="4253">
    <w:name w:val="Нет списка4253"/>
    <w:next w:val="a2"/>
    <w:uiPriority w:val="99"/>
    <w:semiHidden/>
    <w:unhideWhenUsed/>
    <w:rsid w:val="00361EB9"/>
  </w:style>
  <w:style w:type="numbering" w:customStyle="1" w:styleId="11353">
    <w:name w:val="Нет списка11353"/>
    <w:next w:val="a2"/>
    <w:uiPriority w:val="99"/>
    <w:semiHidden/>
    <w:unhideWhenUsed/>
    <w:rsid w:val="00361EB9"/>
  </w:style>
  <w:style w:type="numbering" w:customStyle="1" w:styleId="5253">
    <w:name w:val="Нет списка5253"/>
    <w:next w:val="a2"/>
    <w:uiPriority w:val="99"/>
    <w:semiHidden/>
    <w:unhideWhenUsed/>
    <w:rsid w:val="00361EB9"/>
  </w:style>
  <w:style w:type="numbering" w:customStyle="1" w:styleId="12253">
    <w:name w:val="Нет списка12253"/>
    <w:next w:val="a2"/>
    <w:uiPriority w:val="99"/>
    <w:semiHidden/>
    <w:unhideWhenUsed/>
    <w:rsid w:val="00361EB9"/>
  </w:style>
  <w:style w:type="numbering" w:customStyle="1" w:styleId="1111111353">
    <w:name w:val="1 / 1.1 / 1.1.11353"/>
    <w:basedOn w:val="a2"/>
    <w:next w:val="111111"/>
    <w:rsid w:val="00361EB9"/>
  </w:style>
  <w:style w:type="numbering" w:customStyle="1" w:styleId="111111453">
    <w:name w:val="1 / 1.1 / 1.1.1453"/>
    <w:basedOn w:val="a2"/>
    <w:next w:val="111111"/>
    <w:rsid w:val="00361EB9"/>
  </w:style>
  <w:style w:type="numbering" w:customStyle="1" w:styleId="923">
    <w:name w:val="Нет списка923"/>
    <w:next w:val="a2"/>
    <w:uiPriority w:val="99"/>
    <w:semiHidden/>
    <w:unhideWhenUsed/>
    <w:rsid w:val="00361EB9"/>
  </w:style>
  <w:style w:type="numbering" w:customStyle="1" w:styleId="1023">
    <w:name w:val="Нет списка1023"/>
    <w:next w:val="a2"/>
    <w:uiPriority w:val="99"/>
    <w:semiHidden/>
    <w:unhideWhenUsed/>
    <w:rsid w:val="00361EB9"/>
  </w:style>
  <w:style w:type="numbering" w:customStyle="1" w:styleId="1523">
    <w:name w:val="Нет списка1523"/>
    <w:next w:val="a2"/>
    <w:semiHidden/>
    <w:rsid w:val="00361EB9"/>
  </w:style>
  <w:style w:type="table" w:customStyle="1" w:styleId="3323">
    <w:name w:val="Объемная таблица 3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3">
    <w:name w:val="HTA Tabellengitternetz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3">
    <w:name w:val="Нет списка11423"/>
    <w:next w:val="a2"/>
    <w:semiHidden/>
    <w:rsid w:val="00361EB9"/>
  </w:style>
  <w:style w:type="numbering" w:customStyle="1" w:styleId="2323">
    <w:name w:val="Нет списка2323"/>
    <w:next w:val="a2"/>
    <w:uiPriority w:val="99"/>
    <w:semiHidden/>
    <w:unhideWhenUsed/>
    <w:rsid w:val="00361EB9"/>
  </w:style>
  <w:style w:type="numbering" w:customStyle="1" w:styleId="33230">
    <w:name w:val="Нет списка3323"/>
    <w:next w:val="a2"/>
    <w:uiPriority w:val="99"/>
    <w:semiHidden/>
    <w:unhideWhenUsed/>
    <w:rsid w:val="00361EB9"/>
  </w:style>
  <w:style w:type="numbering" w:customStyle="1" w:styleId="4323">
    <w:name w:val="Нет списка4323"/>
    <w:next w:val="a2"/>
    <w:uiPriority w:val="99"/>
    <w:semiHidden/>
    <w:unhideWhenUsed/>
    <w:rsid w:val="00361EB9"/>
  </w:style>
  <w:style w:type="numbering" w:customStyle="1" w:styleId="111123">
    <w:name w:val="Нет списка111123"/>
    <w:next w:val="a2"/>
    <w:uiPriority w:val="99"/>
    <w:semiHidden/>
    <w:unhideWhenUsed/>
    <w:rsid w:val="00361EB9"/>
  </w:style>
  <w:style w:type="numbering" w:customStyle="1" w:styleId="5323">
    <w:name w:val="Нет списка5323"/>
    <w:next w:val="a2"/>
    <w:uiPriority w:val="99"/>
    <w:semiHidden/>
    <w:unhideWhenUsed/>
    <w:rsid w:val="00361EB9"/>
  </w:style>
  <w:style w:type="numbering" w:customStyle="1" w:styleId="12323">
    <w:name w:val="Нет списка12323"/>
    <w:next w:val="a2"/>
    <w:uiPriority w:val="99"/>
    <w:semiHidden/>
    <w:unhideWhenUsed/>
    <w:rsid w:val="00361EB9"/>
  </w:style>
  <w:style w:type="numbering" w:customStyle="1" w:styleId="6123">
    <w:name w:val="Нет списка6123"/>
    <w:next w:val="a2"/>
    <w:uiPriority w:val="99"/>
    <w:semiHidden/>
    <w:unhideWhenUsed/>
    <w:rsid w:val="00361EB9"/>
  </w:style>
  <w:style w:type="numbering" w:customStyle="1" w:styleId="7123">
    <w:name w:val="Нет списка7123"/>
    <w:next w:val="a2"/>
    <w:semiHidden/>
    <w:rsid w:val="00361EB9"/>
  </w:style>
  <w:style w:type="table" w:customStyle="1" w:styleId="31123">
    <w:name w:val="Объемная таблица 31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3">
    <w:name w:val="HTA Tabellengitternetz1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3">
    <w:name w:val="Нет списка13123"/>
    <w:next w:val="a2"/>
    <w:semiHidden/>
    <w:rsid w:val="00361EB9"/>
  </w:style>
  <w:style w:type="numbering" w:customStyle="1" w:styleId="11111111123">
    <w:name w:val="1 / 1.1 / 1.1.111123"/>
    <w:basedOn w:val="a2"/>
    <w:next w:val="111111"/>
    <w:rsid w:val="00361EB9"/>
  </w:style>
  <w:style w:type="numbering" w:customStyle="1" w:styleId="1111112123">
    <w:name w:val="1 / 1.1 / 1.1.12123"/>
    <w:basedOn w:val="a2"/>
    <w:next w:val="111111"/>
    <w:rsid w:val="00361EB9"/>
  </w:style>
  <w:style w:type="numbering" w:customStyle="1" w:styleId="21123">
    <w:name w:val="Нет списка21123"/>
    <w:next w:val="a2"/>
    <w:uiPriority w:val="99"/>
    <w:semiHidden/>
    <w:unhideWhenUsed/>
    <w:rsid w:val="00361EB9"/>
  </w:style>
  <w:style w:type="numbering" w:customStyle="1" w:styleId="311230">
    <w:name w:val="Нет списка31123"/>
    <w:next w:val="a2"/>
    <w:uiPriority w:val="99"/>
    <w:semiHidden/>
    <w:unhideWhenUsed/>
    <w:rsid w:val="00361EB9"/>
  </w:style>
  <w:style w:type="numbering" w:customStyle="1" w:styleId="41123">
    <w:name w:val="Нет списка41123"/>
    <w:next w:val="a2"/>
    <w:uiPriority w:val="99"/>
    <w:semiHidden/>
    <w:unhideWhenUsed/>
    <w:rsid w:val="00361EB9"/>
  </w:style>
  <w:style w:type="numbering" w:customStyle="1" w:styleId="112123">
    <w:name w:val="Нет списка112123"/>
    <w:next w:val="a2"/>
    <w:uiPriority w:val="99"/>
    <w:semiHidden/>
    <w:unhideWhenUsed/>
    <w:rsid w:val="00361EB9"/>
  </w:style>
  <w:style w:type="numbering" w:customStyle="1" w:styleId="51123">
    <w:name w:val="Нет списка51123"/>
    <w:next w:val="a2"/>
    <w:uiPriority w:val="99"/>
    <w:semiHidden/>
    <w:unhideWhenUsed/>
    <w:rsid w:val="00361EB9"/>
  </w:style>
  <w:style w:type="numbering" w:customStyle="1" w:styleId="121123">
    <w:name w:val="Нет списка121123"/>
    <w:next w:val="a2"/>
    <w:uiPriority w:val="99"/>
    <w:semiHidden/>
    <w:unhideWhenUsed/>
    <w:rsid w:val="00361EB9"/>
  </w:style>
  <w:style w:type="numbering" w:customStyle="1" w:styleId="8123">
    <w:name w:val="Нет списка8123"/>
    <w:next w:val="a2"/>
    <w:semiHidden/>
    <w:rsid w:val="00361EB9"/>
  </w:style>
  <w:style w:type="table" w:customStyle="1" w:styleId="32123">
    <w:name w:val="Объемная таблица 32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3">
    <w:name w:val="HTA Tabellengitternetz112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3">
    <w:name w:val="Нет списка14123"/>
    <w:next w:val="a2"/>
    <w:semiHidden/>
    <w:rsid w:val="00361EB9"/>
  </w:style>
  <w:style w:type="numbering" w:customStyle="1" w:styleId="11111112123">
    <w:name w:val="1 / 1.1 / 1.1.112123"/>
    <w:basedOn w:val="a2"/>
    <w:next w:val="111111"/>
    <w:rsid w:val="00361EB9"/>
  </w:style>
  <w:style w:type="numbering" w:customStyle="1" w:styleId="1111113123">
    <w:name w:val="1 / 1.1 / 1.1.13123"/>
    <w:basedOn w:val="a2"/>
    <w:next w:val="111111"/>
    <w:rsid w:val="00361EB9"/>
  </w:style>
  <w:style w:type="numbering" w:customStyle="1" w:styleId="22123">
    <w:name w:val="Нет списка22123"/>
    <w:next w:val="a2"/>
    <w:uiPriority w:val="99"/>
    <w:semiHidden/>
    <w:unhideWhenUsed/>
    <w:rsid w:val="00361EB9"/>
  </w:style>
  <w:style w:type="numbering" w:customStyle="1" w:styleId="321230">
    <w:name w:val="Нет списка32123"/>
    <w:next w:val="a2"/>
    <w:uiPriority w:val="99"/>
    <w:semiHidden/>
    <w:unhideWhenUsed/>
    <w:rsid w:val="00361EB9"/>
  </w:style>
  <w:style w:type="numbering" w:customStyle="1" w:styleId="42123">
    <w:name w:val="Нет списка42123"/>
    <w:next w:val="a2"/>
    <w:uiPriority w:val="99"/>
    <w:semiHidden/>
    <w:unhideWhenUsed/>
    <w:rsid w:val="00361EB9"/>
  </w:style>
  <w:style w:type="numbering" w:customStyle="1" w:styleId="113123">
    <w:name w:val="Нет списка113123"/>
    <w:next w:val="a2"/>
    <w:uiPriority w:val="99"/>
    <w:semiHidden/>
    <w:unhideWhenUsed/>
    <w:rsid w:val="00361EB9"/>
  </w:style>
  <w:style w:type="numbering" w:customStyle="1" w:styleId="52123">
    <w:name w:val="Нет списка52123"/>
    <w:next w:val="a2"/>
    <w:uiPriority w:val="99"/>
    <w:semiHidden/>
    <w:unhideWhenUsed/>
    <w:rsid w:val="00361EB9"/>
  </w:style>
  <w:style w:type="numbering" w:customStyle="1" w:styleId="122123">
    <w:name w:val="Нет списка122123"/>
    <w:next w:val="a2"/>
    <w:uiPriority w:val="99"/>
    <w:semiHidden/>
    <w:unhideWhenUsed/>
    <w:rsid w:val="00361EB9"/>
  </w:style>
  <w:style w:type="numbering" w:customStyle="1" w:styleId="11111113123">
    <w:name w:val="1 / 1.1 / 1.1.113123"/>
    <w:basedOn w:val="a2"/>
    <w:next w:val="111111"/>
    <w:rsid w:val="00361EB9"/>
  </w:style>
  <w:style w:type="numbering" w:customStyle="1" w:styleId="1111114123">
    <w:name w:val="1 / 1.1 / 1.1.14123"/>
    <w:basedOn w:val="a2"/>
    <w:next w:val="111111"/>
    <w:rsid w:val="00361EB9"/>
  </w:style>
  <w:style w:type="numbering" w:customStyle="1" w:styleId="1623">
    <w:name w:val="Нет списка1623"/>
    <w:next w:val="a2"/>
    <w:uiPriority w:val="99"/>
    <w:semiHidden/>
    <w:unhideWhenUsed/>
    <w:rsid w:val="00361EB9"/>
  </w:style>
  <w:style w:type="numbering" w:customStyle="1" w:styleId="1723">
    <w:name w:val="Нет списка1723"/>
    <w:next w:val="a2"/>
    <w:semiHidden/>
    <w:rsid w:val="00361EB9"/>
  </w:style>
  <w:style w:type="table" w:customStyle="1" w:styleId="3423">
    <w:name w:val="Объемная таблица 34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3">
    <w:name w:val="HTA Tabellengitternetz114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3">
    <w:name w:val="Нет списка11523"/>
    <w:next w:val="a2"/>
    <w:semiHidden/>
    <w:rsid w:val="00361EB9"/>
  </w:style>
  <w:style w:type="numbering" w:customStyle="1" w:styleId="2423">
    <w:name w:val="Нет списка2423"/>
    <w:next w:val="a2"/>
    <w:uiPriority w:val="99"/>
    <w:semiHidden/>
    <w:unhideWhenUsed/>
    <w:rsid w:val="00361EB9"/>
  </w:style>
  <w:style w:type="numbering" w:customStyle="1" w:styleId="34230">
    <w:name w:val="Нет списка3423"/>
    <w:next w:val="a2"/>
    <w:uiPriority w:val="99"/>
    <w:semiHidden/>
    <w:unhideWhenUsed/>
    <w:rsid w:val="00361EB9"/>
  </w:style>
  <w:style w:type="numbering" w:customStyle="1" w:styleId="4423">
    <w:name w:val="Нет списка4423"/>
    <w:next w:val="a2"/>
    <w:uiPriority w:val="99"/>
    <w:semiHidden/>
    <w:unhideWhenUsed/>
    <w:rsid w:val="00361EB9"/>
  </w:style>
  <w:style w:type="numbering" w:customStyle="1" w:styleId="111223">
    <w:name w:val="Нет списка111223"/>
    <w:next w:val="a2"/>
    <w:uiPriority w:val="99"/>
    <w:semiHidden/>
    <w:unhideWhenUsed/>
    <w:rsid w:val="00361EB9"/>
  </w:style>
  <w:style w:type="numbering" w:customStyle="1" w:styleId="5423">
    <w:name w:val="Нет списка5423"/>
    <w:next w:val="a2"/>
    <w:uiPriority w:val="99"/>
    <w:semiHidden/>
    <w:unhideWhenUsed/>
    <w:rsid w:val="00361EB9"/>
  </w:style>
  <w:style w:type="numbering" w:customStyle="1" w:styleId="12423">
    <w:name w:val="Нет списка12423"/>
    <w:next w:val="a2"/>
    <w:uiPriority w:val="99"/>
    <w:semiHidden/>
    <w:unhideWhenUsed/>
    <w:rsid w:val="00361EB9"/>
  </w:style>
  <w:style w:type="numbering" w:customStyle="1" w:styleId="6223">
    <w:name w:val="Нет списка6223"/>
    <w:next w:val="a2"/>
    <w:uiPriority w:val="99"/>
    <w:semiHidden/>
    <w:unhideWhenUsed/>
    <w:rsid w:val="00361EB9"/>
  </w:style>
  <w:style w:type="numbering" w:customStyle="1" w:styleId="7223">
    <w:name w:val="Нет списка7223"/>
    <w:next w:val="a2"/>
    <w:semiHidden/>
    <w:rsid w:val="00361EB9"/>
  </w:style>
  <w:style w:type="table" w:customStyle="1" w:styleId="31223">
    <w:name w:val="Объемная таблица 31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3">
    <w:name w:val="HTA Tabellengitternetz1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3">
    <w:name w:val="Нет списка13223"/>
    <w:next w:val="a2"/>
    <w:semiHidden/>
    <w:rsid w:val="00361EB9"/>
  </w:style>
  <w:style w:type="numbering" w:customStyle="1" w:styleId="11111111223">
    <w:name w:val="1 / 1.1 / 1.1.111223"/>
    <w:basedOn w:val="a2"/>
    <w:next w:val="111111"/>
    <w:rsid w:val="00361EB9"/>
  </w:style>
  <w:style w:type="numbering" w:customStyle="1" w:styleId="1111112223">
    <w:name w:val="1 / 1.1 / 1.1.12223"/>
    <w:basedOn w:val="a2"/>
    <w:next w:val="111111"/>
    <w:rsid w:val="00361EB9"/>
  </w:style>
  <w:style w:type="numbering" w:customStyle="1" w:styleId="21223">
    <w:name w:val="Нет списка21223"/>
    <w:next w:val="a2"/>
    <w:uiPriority w:val="99"/>
    <w:semiHidden/>
    <w:unhideWhenUsed/>
    <w:rsid w:val="00361EB9"/>
  </w:style>
  <w:style w:type="numbering" w:customStyle="1" w:styleId="312230">
    <w:name w:val="Нет списка31223"/>
    <w:next w:val="a2"/>
    <w:uiPriority w:val="99"/>
    <w:semiHidden/>
    <w:unhideWhenUsed/>
    <w:rsid w:val="00361EB9"/>
  </w:style>
  <w:style w:type="numbering" w:customStyle="1" w:styleId="41223">
    <w:name w:val="Нет списка41223"/>
    <w:next w:val="a2"/>
    <w:uiPriority w:val="99"/>
    <w:semiHidden/>
    <w:unhideWhenUsed/>
    <w:rsid w:val="00361EB9"/>
  </w:style>
  <w:style w:type="numbering" w:customStyle="1" w:styleId="112223">
    <w:name w:val="Нет списка112223"/>
    <w:next w:val="a2"/>
    <w:uiPriority w:val="99"/>
    <w:semiHidden/>
    <w:unhideWhenUsed/>
    <w:rsid w:val="00361EB9"/>
  </w:style>
  <w:style w:type="numbering" w:customStyle="1" w:styleId="51223">
    <w:name w:val="Нет списка51223"/>
    <w:next w:val="a2"/>
    <w:uiPriority w:val="99"/>
    <w:semiHidden/>
    <w:unhideWhenUsed/>
    <w:rsid w:val="00361EB9"/>
  </w:style>
  <w:style w:type="numbering" w:customStyle="1" w:styleId="121223">
    <w:name w:val="Нет списка121223"/>
    <w:next w:val="a2"/>
    <w:uiPriority w:val="99"/>
    <w:semiHidden/>
    <w:unhideWhenUsed/>
    <w:rsid w:val="00361EB9"/>
  </w:style>
  <w:style w:type="numbering" w:customStyle="1" w:styleId="8223">
    <w:name w:val="Нет списка8223"/>
    <w:next w:val="a2"/>
    <w:semiHidden/>
    <w:rsid w:val="00361EB9"/>
  </w:style>
  <w:style w:type="table" w:customStyle="1" w:styleId="32223">
    <w:name w:val="Объемная таблица 32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3">
    <w:name w:val="HTA Tabellengitternetz112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3">
    <w:name w:val="Нет списка14223"/>
    <w:next w:val="a2"/>
    <w:semiHidden/>
    <w:rsid w:val="00361EB9"/>
  </w:style>
  <w:style w:type="numbering" w:customStyle="1" w:styleId="11111112223">
    <w:name w:val="1 / 1.1 / 1.1.112223"/>
    <w:basedOn w:val="a2"/>
    <w:next w:val="111111"/>
    <w:rsid w:val="00361EB9"/>
  </w:style>
  <w:style w:type="numbering" w:customStyle="1" w:styleId="1111113223">
    <w:name w:val="1 / 1.1 / 1.1.13223"/>
    <w:basedOn w:val="a2"/>
    <w:next w:val="111111"/>
    <w:rsid w:val="00361EB9"/>
  </w:style>
  <w:style w:type="numbering" w:customStyle="1" w:styleId="22223">
    <w:name w:val="Нет списка22223"/>
    <w:next w:val="a2"/>
    <w:uiPriority w:val="99"/>
    <w:semiHidden/>
    <w:unhideWhenUsed/>
    <w:rsid w:val="00361EB9"/>
  </w:style>
  <w:style w:type="numbering" w:customStyle="1" w:styleId="322230">
    <w:name w:val="Нет списка32223"/>
    <w:next w:val="a2"/>
    <w:uiPriority w:val="99"/>
    <w:semiHidden/>
    <w:unhideWhenUsed/>
    <w:rsid w:val="00361EB9"/>
  </w:style>
  <w:style w:type="numbering" w:customStyle="1" w:styleId="42223">
    <w:name w:val="Нет списка42223"/>
    <w:next w:val="a2"/>
    <w:uiPriority w:val="99"/>
    <w:semiHidden/>
    <w:unhideWhenUsed/>
    <w:rsid w:val="00361EB9"/>
  </w:style>
  <w:style w:type="numbering" w:customStyle="1" w:styleId="113223">
    <w:name w:val="Нет списка113223"/>
    <w:next w:val="a2"/>
    <w:uiPriority w:val="99"/>
    <w:semiHidden/>
    <w:unhideWhenUsed/>
    <w:rsid w:val="00361EB9"/>
  </w:style>
  <w:style w:type="numbering" w:customStyle="1" w:styleId="52223">
    <w:name w:val="Нет списка52223"/>
    <w:next w:val="a2"/>
    <w:uiPriority w:val="99"/>
    <w:semiHidden/>
    <w:unhideWhenUsed/>
    <w:rsid w:val="00361EB9"/>
  </w:style>
  <w:style w:type="numbering" w:customStyle="1" w:styleId="122223">
    <w:name w:val="Нет списка122223"/>
    <w:next w:val="a2"/>
    <w:uiPriority w:val="99"/>
    <w:semiHidden/>
    <w:unhideWhenUsed/>
    <w:rsid w:val="00361EB9"/>
  </w:style>
  <w:style w:type="numbering" w:customStyle="1" w:styleId="11111113223">
    <w:name w:val="1 / 1.1 / 1.1.113223"/>
    <w:basedOn w:val="a2"/>
    <w:next w:val="111111"/>
    <w:rsid w:val="00361EB9"/>
  </w:style>
  <w:style w:type="numbering" w:customStyle="1" w:styleId="1111114223">
    <w:name w:val="1 / 1.1 / 1.1.14223"/>
    <w:basedOn w:val="a2"/>
    <w:next w:val="111111"/>
    <w:rsid w:val="00361EB9"/>
  </w:style>
  <w:style w:type="numbering" w:customStyle="1" w:styleId="1823">
    <w:name w:val="Нет списка1823"/>
    <w:next w:val="a2"/>
    <w:uiPriority w:val="99"/>
    <w:semiHidden/>
    <w:unhideWhenUsed/>
    <w:rsid w:val="00361EB9"/>
  </w:style>
  <w:style w:type="numbering" w:customStyle="1" w:styleId="1923">
    <w:name w:val="Нет списка1923"/>
    <w:next w:val="a2"/>
    <w:semiHidden/>
    <w:rsid w:val="00361EB9"/>
  </w:style>
  <w:style w:type="table" w:customStyle="1" w:styleId="3523">
    <w:name w:val="Объемная таблица 35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3">
    <w:name w:val="HTA Tabellengitternetz115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3">
    <w:name w:val="Нет списка11623"/>
    <w:next w:val="a2"/>
    <w:semiHidden/>
    <w:rsid w:val="00361EB9"/>
  </w:style>
  <w:style w:type="numbering" w:customStyle="1" w:styleId="2523">
    <w:name w:val="Нет списка2523"/>
    <w:next w:val="a2"/>
    <w:uiPriority w:val="99"/>
    <w:semiHidden/>
    <w:unhideWhenUsed/>
    <w:rsid w:val="00361EB9"/>
  </w:style>
  <w:style w:type="numbering" w:customStyle="1" w:styleId="35230">
    <w:name w:val="Нет списка3523"/>
    <w:next w:val="a2"/>
    <w:uiPriority w:val="99"/>
    <w:semiHidden/>
    <w:unhideWhenUsed/>
    <w:rsid w:val="00361EB9"/>
  </w:style>
  <w:style w:type="numbering" w:customStyle="1" w:styleId="4523">
    <w:name w:val="Нет списка4523"/>
    <w:next w:val="a2"/>
    <w:uiPriority w:val="99"/>
    <w:semiHidden/>
    <w:unhideWhenUsed/>
    <w:rsid w:val="00361EB9"/>
  </w:style>
  <w:style w:type="numbering" w:customStyle="1" w:styleId="111323">
    <w:name w:val="Нет списка111323"/>
    <w:next w:val="a2"/>
    <w:uiPriority w:val="99"/>
    <w:semiHidden/>
    <w:unhideWhenUsed/>
    <w:rsid w:val="00361EB9"/>
  </w:style>
  <w:style w:type="numbering" w:customStyle="1" w:styleId="5523">
    <w:name w:val="Нет списка5523"/>
    <w:next w:val="a2"/>
    <w:uiPriority w:val="99"/>
    <w:semiHidden/>
    <w:unhideWhenUsed/>
    <w:rsid w:val="00361EB9"/>
  </w:style>
  <w:style w:type="numbering" w:customStyle="1" w:styleId="12523">
    <w:name w:val="Нет списка12523"/>
    <w:next w:val="a2"/>
    <w:uiPriority w:val="99"/>
    <w:semiHidden/>
    <w:unhideWhenUsed/>
    <w:rsid w:val="00361EB9"/>
  </w:style>
  <w:style w:type="numbering" w:customStyle="1" w:styleId="6323">
    <w:name w:val="Нет списка6323"/>
    <w:next w:val="a2"/>
    <w:uiPriority w:val="99"/>
    <w:semiHidden/>
    <w:unhideWhenUsed/>
    <w:rsid w:val="00361EB9"/>
  </w:style>
  <w:style w:type="numbering" w:customStyle="1" w:styleId="7323">
    <w:name w:val="Нет списка7323"/>
    <w:next w:val="a2"/>
    <w:semiHidden/>
    <w:rsid w:val="00361EB9"/>
  </w:style>
  <w:style w:type="table" w:customStyle="1" w:styleId="31323">
    <w:name w:val="Объемная таблица 31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3">
    <w:name w:val="HTA Tabellengitternetz1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3">
    <w:name w:val="Нет списка13323"/>
    <w:next w:val="a2"/>
    <w:semiHidden/>
    <w:rsid w:val="00361EB9"/>
  </w:style>
  <w:style w:type="numbering" w:customStyle="1" w:styleId="11111111323">
    <w:name w:val="1 / 1.1 / 1.1.111323"/>
    <w:basedOn w:val="a2"/>
    <w:next w:val="111111"/>
    <w:rsid w:val="00361EB9"/>
  </w:style>
  <w:style w:type="numbering" w:customStyle="1" w:styleId="1111112323">
    <w:name w:val="1 / 1.1 / 1.1.12323"/>
    <w:basedOn w:val="a2"/>
    <w:next w:val="111111"/>
    <w:rsid w:val="00361EB9"/>
  </w:style>
  <w:style w:type="numbering" w:customStyle="1" w:styleId="21323">
    <w:name w:val="Нет списка21323"/>
    <w:next w:val="a2"/>
    <w:uiPriority w:val="99"/>
    <w:semiHidden/>
    <w:unhideWhenUsed/>
    <w:rsid w:val="00361EB9"/>
  </w:style>
  <w:style w:type="numbering" w:customStyle="1" w:styleId="313230">
    <w:name w:val="Нет списка31323"/>
    <w:next w:val="a2"/>
    <w:uiPriority w:val="99"/>
    <w:semiHidden/>
    <w:unhideWhenUsed/>
    <w:rsid w:val="00361EB9"/>
  </w:style>
  <w:style w:type="numbering" w:customStyle="1" w:styleId="41323">
    <w:name w:val="Нет списка41323"/>
    <w:next w:val="a2"/>
    <w:uiPriority w:val="99"/>
    <w:semiHidden/>
    <w:unhideWhenUsed/>
    <w:rsid w:val="00361EB9"/>
  </w:style>
  <w:style w:type="numbering" w:customStyle="1" w:styleId="112323">
    <w:name w:val="Нет списка112323"/>
    <w:next w:val="a2"/>
    <w:uiPriority w:val="99"/>
    <w:semiHidden/>
    <w:unhideWhenUsed/>
    <w:rsid w:val="00361EB9"/>
  </w:style>
  <w:style w:type="numbering" w:customStyle="1" w:styleId="51323">
    <w:name w:val="Нет списка51323"/>
    <w:next w:val="a2"/>
    <w:uiPriority w:val="99"/>
    <w:semiHidden/>
    <w:unhideWhenUsed/>
    <w:rsid w:val="00361EB9"/>
  </w:style>
  <w:style w:type="numbering" w:customStyle="1" w:styleId="121323">
    <w:name w:val="Нет списка121323"/>
    <w:next w:val="a2"/>
    <w:uiPriority w:val="99"/>
    <w:semiHidden/>
    <w:unhideWhenUsed/>
    <w:rsid w:val="00361EB9"/>
  </w:style>
  <w:style w:type="numbering" w:customStyle="1" w:styleId="8323">
    <w:name w:val="Нет списка8323"/>
    <w:next w:val="a2"/>
    <w:semiHidden/>
    <w:rsid w:val="00361EB9"/>
  </w:style>
  <w:style w:type="table" w:customStyle="1" w:styleId="32323">
    <w:name w:val="Объемная таблица 32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3">
    <w:name w:val="HTA Tabellengitternetz112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3">
    <w:name w:val="Нет списка14323"/>
    <w:next w:val="a2"/>
    <w:semiHidden/>
    <w:rsid w:val="00361EB9"/>
  </w:style>
  <w:style w:type="numbering" w:customStyle="1" w:styleId="11111112323">
    <w:name w:val="1 / 1.1 / 1.1.112323"/>
    <w:basedOn w:val="a2"/>
    <w:next w:val="111111"/>
    <w:rsid w:val="00361EB9"/>
  </w:style>
  <w:style w:type="numbering" w:customStyle="1" w:styleId="1111113323">
    <w:name w:val="1 / 1.1 / 1.1.13323"/>
    <w:basedOn w:val="a2"/>
    <w:next w:val="111111"/>
    <w:rsid w:val="00361EB9"/>
  </w:style>
  <w:style w:type="numbering" w:customStyle="1" w:styleId="22323">
    <w:name w:val="Нет списка22323"/>
    <w:next w:val="a2"/>
    <w:uiPriority w:val="99"/>
    <w:semiHidden/>
    <w:unhideWhenUsed/>
    <w:rsid w:val="00361EB9"/>
  </w:style>
  <w:style w:type="numbering" w:customStyle="1" w:styleId="323230">
    <w:name w:val="Нет списка32323"/>
    <w:next w:val="a2"/>
    <w:uiPriority w:val="99"/>
    <w:semiHidden/>
    <w:unhideWhenUsed/>
    <w:rsid w:val="00361EB9"/>
  </w:style>
  <w:style w:type="numbering" w:customStyle="1" w:styleId="42323">
    <w:name w:val="Нет списка42323"/>
    <w:next w:val="a2"/>
    <w:uiPriority w:val="99"/>
    <w:semiHidden/>
    <w:unhideWhenUsed/>
    <w:rsid w:val="00361EB9"/>
  </w:style>
  <w:style w:type="numbering" w:customStyle="1" w:styleId="113323">
    <w:name w:val="Нет списка113323"/>
    <w:next w:val="a2"/>
    <w:uiPriority w:val="99"/>
    <w:semiHidden/>
    <w:unhideWhenUsed/>
    <w:rsid w:val="00361EB9"/>
  </w:style>
  <w:style w:type="numbering" w:customStyle="1" w:styleId="52323">
    <w:name w:val="Нет списка52323"/>
    <w:next w:val="a2"/>
    <w:uiPriority w:val="99"/>
    <w:semiHidden/>
    <w:unhideWhenUsed/>
    <w:rsid w:val="00361EB9"/>
  </w:style>
  <w:style w:type="numbering" w:customStyle="1" w:styleId="122323">
    <w:name w:val="Нет списка122323"/>
    <w:next w:val="a2"/>
    <w:uiPriority w:val="99"/>
    <w:semiHidden/>
    <w:unhideWhenUsed/>
    <w:rsid w:val="00361EB9"/>
  </w:style>
  <w:style w:type="numbering" w:customStyle="1" w:styleId="11111113323">
    <w:name w:val="1 / 1.1 / 1.1.113323"/>
    <w:basedOn w:val="a2"/>
    <w:next w:val="111111"/>
    <w:rsid w:val="00361EB9"/>
  </w:style>
  <w:style w:type="numbering" w:customStyle="1" w:styleId="1111114323">
    <w:name w:val="1 / 1.1 / 1.1.14323"/>
    <w:basedOn w:val="a2"/>
    <w:next w:val="111111"/>
    <w:rsid w:val="00361EB9"/>
  </w:style>
  <w:style w:type="numbering" w:customStyle="1" w:styleId="293">
    <w:name w:val="Нет списка293"/>
    <w:next w:val="a2"/>
    <w:uiPriority w:val="99"/>
    <w:semiHidden/>
    <w:unhideWhenUsed/>
    <w:rsid w:val="00361EB9"/>
  </w:style>
  <w:style w:type="numbering" w:customStyle="1" w:styleId="1203">
    <w:name w:val="Нет списка1203"/>
    <w:next w:val="a2"/>
    <w:semiHidden/>
    <w:rsid w:val="00361EB9"/>
  </w:style>
  <w:style w:type="table" w:customStyle="1" w:styleId="383">
    <w:name w:val="Объемная таблица 38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3">
    <w:name w:val="HTA Tabellengitternetz118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3">
    <w:name w:val="Нет списка11103"/>
    <w:next w:val="a2"/>
    <w:semiHidden/>
    <w:rsid w:val="00361EB9"/>
  </w:style>
  <w:style w:type="numbering" w:customStyle="1" w:styleId="2103">
    <w:name w:val="Нет списка2103"/>
    <w:next w:val="a2"/>
    <w:uiPriority w:val="99"/>
    <w:semiHidden/>
    <w:unhideWhenUsed/>
    <w:rsid w:val="00361EB9"/>
  </w:style>
  <w:style w:type="numbering" w:customStyle="1" w:styleId="3830">
    <w:name w:val="Нет списка383"/>
    <w:next w:val="a2"/>
    <w:uiPriority w:val="99"/>
    <w:semiHidden/>
    <w:unhideWhenUsed/>
    <w:rsid w:val="00361EB9"/>
  </w:style>
  <w:style w:type="numbering" w:customStyle="1" w:styleId="483">
    <w:name w:val="Нет списка483"/>
    <w:next w:val="a2"/>
    <w:uiPriority w:val="99"/>
    <w:semiHidden/>
    <w:unhideWhenUsed/>
    <w:rsid w:val="00361EB9"/>
  </w:style>
  <w:style w:type="numbering" w:customStyle="1" w:styleId="11163">
    <w:name w:val="Нет списка11163"/>
    <w:next w:val="a2"/>
    <w:uiPriority w:val="99"/>
    <w:semiHidden/>
    <w:unhideWhenUsed/>
    <w:rsid w:val="00361EB9"/>
  </w:style>
  <w:style w:type="numbering" w:customStyle="1" w:styleId="583">
    <w:name w:val="Нет списка583"/>
    <w:next w:val="a2"/>
    <w:uiPriority w:val="99"/>
    <w:semiHidden/>
    <w:unhideWhenUsed/>
    <w:rsid w:val="00361EB9"/>
  </w:style>
  <w:style w:type="numbering" w:customStyle="1" w:styleId="1283">
    <w:name w:val="Нет списка1283"/>
    <w:next w:val="a2"/>
    <w:uiPriority w:val="99"/>
    <w:semiHidden/>
    <w:unhideWhenUsed/>
    <w:rsid w:val="00361EB9"/>
  </w:style>
  <w:style w:type="numbering" w:customStyle="1" w:styleId="663">
    <w:name w:val="Нет списка663"/>
    <w:next w:val="a2"/>
    <w:uiPriority w:val="99"/>
    <w:semiHidden/>
    <w:unhideWhenUsed/>
    <w:rsid w:val="00361EB9"/>
  </w:style>
  <w:style w:type="numbering" w:customStyle="1" w:styleId="763">
    <w:name w:val="Нет списка763"/>
    <w:next w:val="a2"/>
    <w:semiHidden/>
    <w:rsid w:val="00361EB9"/>
  </w:style>
  <w:style w:type="table" w:customStyle="1" w:styleId="3163">
    <w:name w:val="Объемная таблица 31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3">
    <w:name w:val="HTA Tabellengitternetz1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3">
    <w:name w:val="Нет списка1363"/>
    <w:next w:val="a2"/>
    <w:semiHidden/>
    <w:rsid w:val="00361EB9"/>
  </w:style>
  <w:style w:type="numbering" w:customStyle="1" w:styleId="1111111163">
    <w:name w:val="1 / 1.1 / 1.1.11163"/>
    <w:basedOn w:val="a2"/>
    <w:next w:val="111111"/>
    <w:rsid w:val="00361EB9"/>
  </w:style>
  <w:style w:type="numbering" w:customStyle="1" w:styleId="111111263">
    <w:name w:val="1 / 1.1 / 1.1.1263"/>
    <w:basedOn w:val="a2"/>
    <w:next w:val="111111"/>
    <w:rsid w:val="00361EB9"/>
  </w:style>
  <w:style w:type="numbering" w:customStyle="1" w:styleId="2163">
    <w:name w:val="Нет списка2163"/>
    <w:next w:val="a2"/>
    <w:uiPriority w:val="99"/>
    <w:semiHidden/>
    <w:unhideWhenUsed/>
    <w:rsid w:val="00361EB9"/>
  </w:style>
  <w:style w:type="numbering" w:customStyle="1" w:styleId="31630">
    <w:name w:val="Нет списка3163"/>
    <w:next w:val="a2"/>
    <w:uiPriority w:val="99"/>
    <w:semiHidden/>
    <w:unhideWhenUsed/>
    <w:rsid w:val="00361EB9"/>
  </w:style>
  <w:style w:type="numbering" w:customStyle="1" w:styleId="4163">
    <w:name w:val="Нет списка4163"/>
    <w:next w:val="a2"/>
    <w:uiPriority w:val="99"/>
    <w:semiHidden/>
    <w:unhideWhenUsed/>
    <w:rsid w:val="00361EB9"/>
  </w:style>
  <w:style w:type="numbering" w:customStyle="1" w:styleId="11263">
    <w:name w:val="Нет списка11263"/>
    <w:next w:val="a2"/>
    <w:uiPriority w:val="99"/>
    <w:semiHidden/>
    <w:unhideWhenUsed/>
    <w:rsid w:val="00361EB9"/>
  </w:style>
  <w:style w:type="numbering" w:customStyle="1" w:styleId="5163">
    <w:name w:val="Нет списка5163"/>
    <w:next w:val="a2"/>
    <w:uiPriority w:val="99"/>
    <w:semiHidden/>
    <w:unhideWhenUsed/>
    <w:rsid w:val="00361EB9"/>
  </w:style>
  <w:style w:type="numbering" w:customStyle="1" w:styleId="12163">
    <w:name w:val="Нет списка12163"/>
    <w:next w:val="a2"/>
    <w:uiPriority w:val="99"/>
    <w:semiHidden/>
    <w:unhideWhenUsed/>
    <w:rsid w:val="00361EB9"/>
  </w:style>
  <w:style w:type="numbering" w:customStyle="1" w:styleId="863">
    <w:name w:val="Нет списка863"/>
    <w:next w:val="a2"/>
    <w:semiHidden/>
    <w:rsid w:val="00361EB9"/>
  </w:style>
  <w:style w:type="table" w:customStyle="1" w:styleId="3263">
    <w:name w:val="Объемная таблица 32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3">
    <w:name w:val="HTA Tabellengitternetz112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3">
    <w:name w:val="Нет списка1463"/>
    <w:next w:val="a2"/>
    <w:semiHidden/>
    <w:rsid w:val="00361EB9"/>
  </w:style>
  <w:style w:type="numbering" w:customStyle="1" w:styleId="1111111263">
    <w:name w:val="1 / 1.1 / 1.1.11263"/>
    <w:basedOn w:val="a2"/>
    <w:next w:val="111111"/>
    <w:rsid w:val="00361EB9"/>
  </w:style>
  <w:style w:type="numbering" w:customStyle="1" w:styleId="111111363">
    <w:name w:val="1 / 1.1 / 1.1.1363"/>
    <w:basedOn w:val="a2"/>
    <w:next w:val="111111"/>
    <w:rsid w:val="00361EB9"/>
  </w:style>
  <w:style w:type="numbering" w:customStyle="1" w:styleId="2263">
    <w:name w:val="Нет списка2263"/>
    <w:next w:val="a2"/>
    <w:uiPriority w:val="99"/>
    <w:semiHidden/>
    <w:unhideWhenUsed/>
    <w:rsid w:val="00361EB9"/>
  </w:style>
  <w:style w:type="numbering" w:customStyle="1" w:styleId="32630">
    <w:name w:val="Нет списка3263"/>
    <w:next w:val="a2"/>
    <w:uiPriority w:val="99"/>
    <w:semiHidden/>
    <w:unhideWhenUsed/>
    <w:rsid w:val="00361EB9"/>
  </w:style>
  <w:style w:type="numbering" w:customStyle="1" w:styleId="4263">
    <w:name w:val="Нет списка4263"/>
    <w:next w:val="a2"/>
    <w:uiPriority w:val="99"/>
    <w:semiHidden/>
    <w:unhideWhenUsed/>
    <w:rsid w:val="00361EB9"/>
  </w:style>
  <w:style w:type="numbering" w:customStyle="1" w:styleId="11363">
    <w:name w:val="Нет списка11363"/>
    <w:next w:val="a2"/>
    <w:uiPriority w:val="99"/>
    <w:semiHidden/>
    <w:unhideWhenUsed/>
    <w:rsid w:val="00361EB9"/>
  </w:style>
  <w:style w:type="numbering" w:customStyle="1" w:styleId="5263">
    <w:name w:val="Нет списка5263"/>
    <w:next w:val="a2"/>
    <w:uiPriority w:val="99"/>
    <w:semiHidden/>
    <w:unhideWhenUsed/>
    <w:rsid w:val="00361EB9"/>
  </w:style>
  <w:style w:type="numbering" w:customStyle="1" w:styleId="12263">
    <w:name w:val="Нет списка12263"/>
    <w:next w:val="a2"/>
    <w:uiPriority w:val="99"/>
    <w:semiHidden/>
    <w:unhideWhenUsed/>
    <w:rsid w:val="00361EB9"/>
  </w:style>
  <w:style w:type="numbering" w:customStyle="1" w:styleId="1111111363">
    <w:name w:val="1 / 1.1 / 1.1.11363"/>
    <w:basedOn w:val="a2"/>
    <w:next w:val="111111"/>
    <w:rsid w:val="00361EB9"/>
  </w:style>
  <w:style w:type="numbering" w:customStyle="1" w:styleId="111111463">
    <w:name w:val="1 / 1.1 / 1.1.1463"/>
    <w:basedOn w:val="a2"/>
    <w:next w:val="111111"/>
    <w:rsid w:val="00361EB9"/>
  </w:style>
  <w:style w:type="numbering" w:customStyle="1" w:styleId="933">
    <w:name w:val="Нет списка933"/>
    <w:next w:val="a2"/>
    <w:uiPriority w:val="99"/>
    <w:semiHidden/>
    <w:unhideWhenUsed/>
    <w:rsid w:val="00361EB9"/>
  </w:style>
  <w:style w:type="numbering" w:customStyle="1" w:styleId="1033">
    <w:name w:val="Нет списка1033"/>
    <w:next w:val="a2"/>
    <w:uiPriority w:val="99"/>
    <w:semiHidden/>
    <w:unhideWhenUsed/>
    <w:rsid w:val="00361EB9"/>
  </w:style>
  <w:style w:type="numbering" w:customStyle="1" w:styleId="1533">
    <w:name w:val="Нет списка1533"/>
    <w:next w:val="a2"/>
    <w:semiHidden/>
    <w:rsid w:val="00361EB9"/>
  </w:style>
  <w:style w:type="table" w:customStyle="1" w:styleId="3333">
    <w:name w:val="Объемная таблица 3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3">
    <w:name w:val="HTA Tabellengitternetz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3">
    <w:name w:val="Нет списка11433"/>
    <w:next w:val="a2"/>
    <w:semiHidden/>
    <w:rsid w:val="00361EB9"/>
  </w:style>
  <w:style w:type="numbering" w:customStyle="1" w:styleId="2333">
    <w:name w:val="Нет списка2333"/>
    <w:next w:val="a2"/>
    <w:uiPriority w:val="99"/>
    <w:semiHidden/>
    <w:unhideWhenUsed/>
    <w:rsid w:val="00361EB9"/>
  </w:style>
  <w:style w:type="numbering" w:customStyle="1" w:styleId="33330">
    <w:name w:val="Нет списка3333"/>
    <w:next w:val="a2"/>
    <w:uiPriority w:val="99"/>
    <w:semiHidden/>
    <w:unhideWhenUsed/>
    <w:rsid w:val="00361EB9"/>
  </w:style>
  <w:style w:type="numbering" w:customStyle="1" w:styleId="4333">
    <w:name w:val="Нет списка4333"/>
    <w:next w:val="a2"/>
    <w:uiPriority w:val="99"/>
    <w:semiHidden/>
    <w:unhideWhenUsed/>
    <w:rsid w:val="00361EB9"/>
  </w:style>
  <w:style w:type="numbering" w:customStyle="1" w:styleId="111133">
    <w:name w:val="Нет списка111133"/>
    <w:next w:val="a2"/>
    <w:uiPriority w:val="99"/>
    <w:semiHidden/>
    <w:unhideWhenUsed/>
    <w:rsid w:val="00361EB9"/>
  </w:style>
  <w:style w:type="numbering" w:customStyle="1" w:styleId="5333">
    <w:name w:val="Нет списка5333"/>
    <w:next w:val="a2"/>
    <w:uiPriority w:val="99"/>
    <w:semiHidden/>
    <w:unhideWhenUsed/>
    <w:rsid w:val="00361EB9"/>
  </w:style>
  <w:style w:type="numbering" w:customStyle="1" w:styleId="12333">
    <w:name w:val="Нет списка12333"/>
    <w:next w:val="a2"/>
    <w:uiPriority w:val="99"/>
    <w:semiHidden/>
    <w:unhideWhenUsed/>
    <w:rsid w:val="00361EB9"/>
  </w:style>
  <w:style w:type="numbering" w:customStyle="1" w:styleId="6133">
    <w:name w:val="Нет списка6133"/>
    <w:next w:val="a2"/>
    <w:uiPriority w:val="99"/>
    <w:semiHidden/>
    <w:unhideWhenUsed/>
    <w:rsid w:val="00361EB9"/>
  </w:style>
  <w:style w:type="numbering" w:customStyle="1" w:styleId="7133">
    <w:name w:val="Нет списка7133"/>
    <w:next w:val="a2"/>
    <w:semiHidden/>
    <w:rsid w:val="00361EB9"/>
  </w:style>
  <w:style w:type="table" w:customStyle="1" w:styleId="31133">
    <w:name w:val="Объемная таблица 31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3">
    <w:name w:val="HTA Tabellengitternetz1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3">
    <w:name w:val="Нет списка13133"/>
    <w:next w:val="a2"/>
    <w:semiHidden/>
    <w:rsid w:val="00361EB9"/>
  </w:style>
  <w:style w:type="numbering" w:customStyle="1" w:styleId="11111111133">
    <w:name w:val="1 / 1.1 / 1.1.111133"/>
    <w:basedOn w:val="a2"/>
    <w:next w:val="111111"/>
    <w:rsid w:val="00361EB9"/>
  </w:style>
  <w:style w:type="numbering" w:customStyle="1" w:styleId="1111112133">
    <w:name w:val="1 / 1.1 / 1.1.12133"/>
    <w:basedOn w:val="a2"/>
    <w:next w:val="111111"/>
    <w:rsid w:val="00361EB9"/>
  </w:style>
  <w:style w:type="numbering" w:customStyle="1" w:styleId="21133">
    <w:name w:val="Нет списка21133"/>
    <w:next w:val="a2"/>
    <w:uiPriority w:val="99"/>
    <w:semiHidden/>
    <w:unhideWhenUsed/>
    <w:rsid w:val="00361EB9"/>
  </w:style>
  <w:style w:type="numbering" w:customStyle="1" w:styleId="311330">
    <w:name w:val="Нет списка31133"/>
    <w:next w:val="a2"/>
    <w:uiPriority w:val="99"/>
    <w:semiHidden/>
    <w:unhideWhenUsed/>
    <w:rsid w:val="00361EB9"/>
  </w:style>
  <w:style w:type="numbering" w:customStyle="1" w:styleId="41133">
    <w:name w:val="Нет списка41133"/>
    <w:next w:val="a2"/>
    <w:uiPriority w:val="99"/>
    <w:semiHidden/>
    <w:unhideWhenUsed/>
    <w:rsid w:val="00361EB9"/>
  </w:style>
  <w:style w:type="numbering" w:customStyle="1" w:styleId="112133">
    <w:name w:val="Нет списка112133"/>
    <w:next w:val="a2"/>
    <w:uiPriority w:val="99"/>
    <w:semiHidden/>
    <w:unhideWhenUsed/>
    <w:rsid w:val="00361EB9"/>
  </w:style>
  <w:style w:type="numbering" w:customStyle="1" w:styleId="51133">
    <w:name w:val="Нет списка51133"/>
    <w:next w:val="a2"/>
    <w:uiPriority w:val="99"/>
    <w:semiHidden/>
    <w:unhideWhenUsed/>
    <w:rsid w:val="00361EB9"/>
  </w:style>
  <w:style w:type="numbering" w:customStyle="1" w:styleId="121133">
    <w:name w:val="Нет списка121133"/>
    <w:next w:val="a2"/>
    <w:uiPriority w:val="99"/>
    <w:semiHidden/>
    <w:unhideWhenUsed/>
    <w:rsid w:val="00361EB9"/>
  </w:style>
  <w:style w:type="numbering" w:customStyle="1" w:styleId="8133">
    <w:name w:val="Нет списка8133"/>
    <w:next w:val="a2"/>
    <w:semiHidden/>
    <w:rsid w:val="00361EB9"/>
  </w:style>
  <w:style w:type="table" w:customStyle="1" w:styleId="32133">
    <w:name w:val="Объемная таблица 32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3">
    <w:name w:val="HTA Tabellengitternetz112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3">
    <w:name w:val="Нет списка14133"/>
    <w:next w:val="a2"/>
    <w:semiHidden/>
    <w:rsid w:val="00361EB9"/>
  </w:style>
  <w:style w:type="numbering" w:customStyle="1" w:styleId="11111112133">
    <w:name w:val="1 / 1.1 / 1.1.112133"/>
    <w:basedOn w:val="a2"/>
    <w:next w:val="111111"/>
    <w:rsid w:val="00361EB9"/>
  </w:style>
  <w:style w:type="numbering" w:customStyle="1" w:styleId="1111113133">
    <w:name w:val="1 / 1.1 / 1.1.13133"/>
    <w:basedOn w:val="a2"/>
    <w:next w:val="111111"/>
    <w:rsid w:val="00361EB9"/>
  </w:style>
  <w:style w:type="numbering" w:customStyle="1" w:styleId="22133">
    <w:name w:val="Нет списка22133"/>
    <w:next w:val="a2"/>
    <w:uiPriority w:val="99"/>
    <w:semiHidden/>
    <w:unhideWhenUsed/>
    <w:rsid w:val="00361EB9"/>
  </w:style>
  <w:style w:type="numbering" w:customStyle="1" w:styleId="321330">
    <w:name w:val="Нет списка32133"/>
    <w:next w:val="a2"/>
    <w:uiPriority w:val="99"/>
    <w:semiHidden/>
    <w:unhideWhenUsed/>
    <w:rsid w:val="00361EB9"/>
  </w:style>
  <w:style w:type="numbering" w:customStyle="1" w:styleId="42133">
    <w:name w:val="Нет списка42133"/>
    <w:next w:val="a2"/>
    <w:uiPriority w:val="99"/>
    <w:semiHidden/>
    <w:unhideWhenUsed/>
    <w:rsid w:val="00361EB9"/>
  </w:style>
  <w:style w:type="numbering" w:customStyle="1" w:styleId="113133">
    <w:name w:val="Нет списка113133"/>
    <w:next w:val="a2"/>
    <w:uiPriority w:val="99"/>
    <w:semiHidden/>
    <w:unhideWhenUsed/>
    <w:rsid w:val="00361EB9"/>
  </w:style>
  <w:style w:type="numbering" w:customStyle="1" w:styleId="52133">
    <w:name w:val="Нет списка52133"/>
    <w:next w:val="a2"/>
    <w:uiPriority w:val="99"/>
    <w:semiHidden/>
    <w:unhideWhenUsed/>
    <w:rsid w:val="00361EB9"/>
  </w:style>
  <w:style w:type="numbering" w:customStyle="1" w:styleId="122133">
    <w:name w:val="Нет списка122133"/>
    <w:next w:val="a2"/>
    <w:uiPriority w:val="99"/>
    <w:semiHidden/>
    <w:unhideWhenUsed/>
    <w:rsid w:val="00361EB9"/>
  </w:style>
  <w:style w:type="numbering" w:customStyle="1" w:styleId="11111113133">
    <w:name w:val="1 / 1.1 / 1.1.113133"/>
    <w:basedOn w:val="a2"/>
    <w:next w:val="111111"/>
    <w:rsid w:val="00361EB9"/>
  </w:style>
  <w:style w:type="numbering" w:customStyle="1" w:styleId="1111114133">
    <w:name w:val="1 / 1.1 / 1.1.14133"/>
    <w:basedOn w:val="a2"/>
    <w:next w:val="111111"/>
    <w:rsid w:val="00361EB9"/>
  </w:style>
  <w:style w:type="numbering" w:customStyle="1" w:styleId="1633">
    <w:name w:val="Нет списка1633"/>
    <w:next w:val="a2"/>
    <w:uiPriority w:val="99"/>
    <w:semiHidden/>
    <w:unhideWhenUsed/>
    <w:rsid w:val="00361EB9"/>
  </w:style>
  <w:style w:type="numbering" w:customStyle="1" w:styleId="1733">
    <w:name w:val="Нет списка1733"/>
    <w:next w:val="a2"/>
    <w:semiHidden/>
    <w:rsid w:val="00361EB9"/>
  </w:style>
  <w:style w:type="table" w:customStyle="1" w:styleId="3433">
    <w:name w:val="Объемная таблица 34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3">
    <w:name w:val="HTA Tabellengitternetz114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3">
    <w:name w:val="Нет списка11533"/>
    <w:next w:val="a2"/>
    <w:semiHidden/>
    <w:rsid w:val="00361EB9"/>
  </w:style>
  <w:style w:type="numbering" w:customStyle="1" w:styleId="2433">
    <w:name w:val="Нет списка2433"/>
    <w:next w:val="a2"/>
    <w:uiPriority w:val="99"/>
    <w:semiHidden/>
    <w:unhideWhenUsed/>
    <w:rsid w:val="00361EB9"/>
  </w:style>
  <w:style w:type="numbering" w:customStyle="1" w:styleId="34330">
    <w:name w:val="Нет списка3433"/>
    <w:next w:val="a2"/>
    <w:uiPriority w:val="99"/>
    <w:semiHidden/>
    <w:unhideWhenUsed/>
    <w:rsid w:val="00361EB9"/>
  </w:style>
  <w:style w:type="numbering" w:customStyle="1" w:styleId="4433">
    <w:name w:val="Нет списка4433"/>
    <w:next w:val="a2"/>
    <w:uiPriority w:val="99"/>
    <w:semiHidden/>
    <w:unhideWhenUsed/>
    <w:rsid w:val="00361EB9"/>
  </w:style>
  <w:style w:type="numbering" w:customStyle="1" w:styleId="111233">
    <w:name w:val="Нет списка111233"/>
    <w:next w:val="a2"/>
    <w:uiPriority w:val="99"/>
    <w:semiHidden/>
    <w:unhideWhenUsed/>
    <w:rsid w:val="00361EB9"/>
  </w:style>
  <w:style w:type="numbering" w:customStyle="1" w:styleId="5433">
    <w:name w:val="Нет списка5433"/>
    <w:next w:val="a2"/>
    <w:uiPriority w:val="99"/>
    <w:semiHidden/>
    <w:unhideWhenUsed/>
    <w:rsid w:val="00361EB9"/>
  </w:style>
  <w:style w:type="numbering" w:customStyle="1" w:styleId="12433">
    <w:name w:val="Нет списка12433"/>
    <w:next w:val="a2"/>
    <w:uiPriority w:val="99"/>
    <w:semiHidden/>
    <w:unhideWhenUsed/>
    <w:rsid w:val="00361EB9"/>
  </w:style>
  <w:style w:type="numbering" w:customStyle="1" w:styleId="6233">
    <w:name w:val="Нет списка6233"/>
    <w:next w:val="a2"/>
    <w:uiPriority w:val="99"/>
    <w:semiHidden/>
    <w:unhideWhenUsed/>
    <w:rsid w:val="00361EB9"/>
  </w:style>
  <w:style w:type="numbering" w:customStyle="1" w:styleId="7233">
    <w:name w:val="Нет списка7233"/>
    <w:next w:val="a2"/>
    <w:semiHidden/>
    <w:rsid w:val="00361EB9"/>
  </w:style>
  <w:style w:type="table" w:customStyle="1" w:styleId="31233">
    <w:name w:val="Объемная таблица 31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3">
    <w:name w:val="HTA Tabellengitternetz1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3">
    <w:name w:val="Нет списка13233"/>
    <w:next w:val="a2"/>
    <w:semiHidden/>
    <w:rsid w:val="00361EB9"/>
  </w:style>
  <w:style w:type="numbering" w:customStyle="1" w:styleId="11111111233">
    <w:name w:val="1 / 1.1 / 1.1.111233"/>
    <w:basedOn w:val="a2"/>
    <w:next w:val="111111"/>
    <w:rsid w:val="00361EB9"/>
  </w:style>
  <w:style w:type="numbering" w:customStyle="1" w:styleId="1111112233">
    <w:name w:val="1 / 1.1 / 1.1.12233"/>
    <w:basedOn w:val="a2"/>
    <w:next w:val="111111"/>
    <w:rsid w:val="00361EB9"/>
  </w:style>
  <w:style w:type="numbering" w:customStyle="1" w:styleId="21233">
    <w:name w:val="Нет списка21233"/>
    <w:next w:val="a2"/>
    <w:uiPriority w:val="99"/>
    <w:semiHidden/>
    <w:unhideWhenUsed/>
    <w:rsid w:val="00361EB9"/>
  </w:style>
  <w:style w:type="numbering" w:customStyle="1" w:styleId="312330">
    <w:name w:val="Нет списка31233"/>
    <w:next w:val="a2"/>
    <w:uiPriority w:val="99"/>
    <w:semiHidden/>
    <w:unhideWhenUsed/>
    <w:rsid w:val="00361EB9"/>
  </w:style>
  <w:style w:type="numbering" w:customStyle="1" w:styleId="41233">
    <w:name w:val="Нет списка41233"/>
    <w:next w:val="a2"/>
    <w:uiPriority w:val="99"/>
    <w:semiHidden/>
    <w:unhideWhenUsed/>
    <w:rsid w:val="00361EB9"/>
  </w:style>
  <w:style w:type="numbering" w:customStyle="1" w:styleId="112233">
    <w:name w:val="Нет списка112233"/>
    <w:next w:val="a2"/>
    <w:uiPriority w:val="99"/>
    <w:semiHidden/>
    <w:unhideWhenUsed/>
    <w:rsid w:val="00361EB9"/>
  </w:style>
  <w:style w:type="numbering" w:customStyle="1" w:styleId="51233">
    <w:name w:val="Нет списка51233"/>
    <w:next w:val="a2"/>
    <w:uiPriority w:val="99"/>
    <w:semiHidden/>
    <w:unhideWhenUsed/>
    <w:rsid w:val="00361EB9"/>
  </w:style>
  <w:style w:type="numbering" w:customStyle="1" w:styleId="121233">
    <w:name w:val="Нет списка121233"/>
    <w:next w:val="a2"/>
    <w:uiPriority w:val="99"/>
    <w:semiHidden/>
    <w:unhideWhenUsed/>
    <w:rsid w:val="00361EB9"/>
  </w:style>
  <w:style w:type="numbering" w:customStyle="1" w:styleId="8233">
    <w:name w:val="Нет списка8233"/>
    <w:next w:val="a2"/>
    <w:semiHidden/>
    <w:rsid w:val="00361EB9"/>
  </w:style>
  <w:style w:type="table" w:customStyle="1" w:styleId="32233">
    <w:name w:val="Объемная таблица 32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3">
    <w:name w:val="HTA Tabellengitternetz112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3">
    <w:name w:val="Нет списка14233"/>
    <w:next w:val="a2"/>
    <w:semiHidden/>
    <w:rsid w:val="00361EB9"/>
  </w:style>
  <w:style w:type="numbering" w:customStyle="1" w:styleId="11111112233">
    <w:name w:val="1 / 1.1 / 1.1.112233"/>
    <w:basedOn w:val="a2"/>
    <w:next w:val="111111"/>
    <w:rsid w:val="00361EB9"/>
  </w:style>
  <w:style w:type="numbering" w:customStyle="1" w:styleId="1111113233">
    <w:name w:val="1 / 1.1 / 1.1.13233"/>
    <w:basedOn w:val="a2"/>
    <w:next w:val="111111"/>
    <w:rsid w:val="00361EB9"/>
  </w:style>
  <w:style w:type="numbering" w:customStyle="1" w:styleId="22233">
    <w:name w:val="Нет списка22233"/>
    <w:next w:val="a2"/>
    <w:uiPriority w:val="99"/>
    <w:semiHidden/>
    <w:unhideWhenUsed/>
    <w:rsid w:val="00361EB9"/>
  </w:style>
  <w:style w:type="numbering" w:customStyle="1" w:styleId="322330">
    <w:name w:val="Нет списка32233"/>
    <w:next w:val="a2"/>
    <w:uiPriority w:val="99"/>
    <w:semiHidden/>
    <w:unhideWhenUsed/>
    <w:rsid w:val="00361EB9"/>
  </w:style>
  <w:style w:type="numbering" w:customStyle="1" w:styleId="42233">
    <w:name w:val="Нет списка42233"/>
    <w:next w:val="a2"/>
    <w:uiPriority w:val="99"/>
    <w:semiHidden/>
    <w:unhideWhenUsed/>
    <w:rsid w:val="00361EB9"/>
  </w:style>
  <w:style w:type="numbering" w:customStyle="1" w:styleId="113233">
    <w:name w:val="Нет списка113233"/>
    <w:next w:val="a2"/>
    <w:uiPriority w:val="99"/>
    <w:semiHidden/>
    <w:unhideWhenUsed/>
    <w:rsid w:val="00361EB9"/>
  </w:style>
  <w:style w:type="numbering" w:customStyle="1" w:styleId="52233">
    <w:name w:val="Нет списка52233"/>
    <w:next w:val="a2"/>
    <w:uiPriority w:val="99"/>
    <w:semiHidden/>
    <w:unhideWhenUsed/>
    <w:rsid w:val="00361EB9"/>
  </w:style>
  <w:style w:type="numbering" w:customStyle="1" w:styleId="122233">
    <w:name w:val="Нет списка122233"/>
    <w:next w:val="a2"/>
    <w:uiPriority w:val="99"/>
    <w:semiHidden/>
    <w:unhideWhenUsed/>
    <w:rsid w:val="00361EB9"/>
  </w:style>
  <w:style w:type="numbering" w:customStyle="1" w:styleId="11111113233">
    <w:name w:val="1 / 1.1 / 1.1.113233"/>
    <w:basedOn w:val="a2"/>
    <w:next w:val="111111"/>
    <w:rsid w:val="00361EB9"/>
  </w:style>
  <w:style w:type="numbering" w:customStyle="1" w:styleId="1111114233">
    <w:name w:val="1 / 1.1 / 1.1.14233"/>
    <w:basedOn w:val="a2"/>
    <w:next w:val="111111"/>
    <w:rsid w:val="00361EB9"/>
  </w:style>
  <w:style w:type="numbering" w:customStyle="1" w:styleId="1833">
    <w:name w:val="Нет списка1833"/>
    <w:next w:val="a2"/>
    <w:uiPriority w:val="99"/>
    <w:semiHidden/>
    <w:unhideWhenUsed/>
    <w:rsid w:val="00361EB9"/>
  </w:style>
  <w:style w:type="numbering" w:customStyle="1" w:styleId="1933">
    <w:name w:val="Нет списка1933"/>
    <w:next w:val="a2"/>
    <w:semiHidden/>
    <w:rsid w:val="00361EB9"/>
  </w:style>
  <w:style w:type="table" w:customStyle="1" w:styleId="3533">
    <w:name w:val="Объемная таблица 35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3">
    <w:name w:val="HTA Tabellengitternetz115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3">
    <w:name w:val="Нет списка11633"/>
    <w:next w:val="a2"/>
    <w:semiHidden/>
    <w:rsid w:val="00361EB9"/>
  </w:style>
  <w:style w:type="numbering" w:customStyle="1" w:styleId="2533">
    <w:name w:val="Нет списка2533"/>
    <w:next w:val="a2"/>
    <w:uiPriority w:val="99"/>
    <w:semiHidden/>
    <w:unhideWhenUsed/>
    <w:rsid w:val="00361EB9"/>
  </w:style>
  <w:style w:type="numbering" w:customStyle="1" w:styleId="35330">
    <w:name w:val="Нет списка3533"/>
    <w:next w:val="a2"/>
    <w:uiPriority w:val="99"/>
    <w:semiHidden/>
    <w:unhideWhenUsed/>
    <w:rsid w:val="00361EB9"/>
  </w:style>
  <w:style w:type="numbering" w:customStyle="1" w:styleId="4533">
    <w:name w:val="Нет списка4533"/>
    <w:next w:val="a2"/>
    <w:uiPriority w:val="99"/>
    <w:semiHidden/>
    <w:unhideWhenUsed/>
    <w:rsid w:val="00361EB9"/>
  </w:style>
  <w:style w:type="numbering" w:customStyle="1" w:styleId="111333">
    <w:name w:val="Нет списка111333"/>
    <w:next w:val="a2"/>
    <w:uiPriority w:val="99"/>
    <w:semiHidden/>
    <w:unhideWhenUsed/>
    <w:rsid w:val="00361EB9"/>
  </w:style>
  <w:style w:type="numbering" w:customStyle="1" w:styleId="5533">
    <w:name w:val="Нет списка5533"/>
    <w:next w:val="a2"/>
    <w:uiPriority w:val="99"/>
    <w:semiHidden/>
    <w:unhideWhenUsed/>
    <w:rsid w:val="00361EB9"/>
  </w:style>
  <w:style w:type="numbering" w:customStyle="1" w:styleId="12533">
    <w:name w:val="Нет списка12533"/>
    <w:next w:val="a2"/>
    <w:uiPriority w:val="99"/>
    <w:semiHidden/>
    <w:unhideWhenUsed/>
    <w:rsid w:val="00361EB9"/>
  </w:style>
  <w:style w:type="numbering" w:customStyle="1" w:styleId="6333">
    <w:name w:val="Нет списка6333"/>
    <w:next w:val="a2"/>
    <w:uiPriority w:val="99"/>
    <w:semiHidden/>
    <w:unhideWhenUsed/>
    <w:rsid w:val="00361EB9"/>
  </w:style>
  <w:style w:type="numbering" w:customStyle="1" w:styleId="7333">
    <w:name w:val="Нет списка7333"/>
    <w:next w:val="a2"/>
    <w:semiHidden/>
    <w:rsid w:val="00361EB9"/>
  </w:style>
  <w:style w:type="table" w:customStyle="1" w:styleId="31333">
    <w:name w:val="Объемная таблица 31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3">
    <w:name w:val="HTA Tabellengitternetz1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3">
    <w:name w:val="Нет списка13333"/>
    <w:next w:val="a2"/>
    <w:semiHidden/>
    <w:rsid w:val="00361EB9"/>
  </w:style>
  <w:style w:type="numbering" w:customStyle="1" w:styleId="11111111333">
    <w:name w:val="1 / 1.1 / 1.1.111333"/>
    <w:basedOn w:val="a2"/>
    <w:next w:val="111111"/>
    <w:rsid w:val="00361EB9"/>
  </w:style>
  <w:style w:type="numbering" w:customStyle="1" w:styleId="1111112333">
    <w:name w:val="1 / 1.1 / 1.1.12333"/>
    <w:basedOn w:val="a2"/>
    <w:next w:val="111111"/>
    <w:rsid w:val="00361EB9"/>
  </w:style>
  <w:style w:type="numbering" w:customStyle="1" w:styleId="21333">
    <w:name w:val="Нет списка21333"/>
    <w:next w:val="a2"/>
    <w:uiPriority w:val="99"/>
    <w:semiHidden/>
    <w:unhideWhenUsed/>
    <w:rsid w:val="00361EB9"/>
  </w:style>
  <w:style w:type="numbering" w:customStyle="1" w:styleId="313330">
    <w:name w:val="Нет списка31333"/>
    <w:next w:val="a2"/>
    <w:uiPriority w:val="99"/>
    <w:semiHidden/>
    <w:unhideWhenUsed/>
    <w:rsid w:val="00361EB9"/>
  </w:style>
  <w:style w:type="numbering" w:customStyle="1" w:styleId="41333">
    <w:name w:val="Нет списка41333"/>
    <w:next w:val="a2"/>
    <w:uiPriority w:val="99"/>
    <w:semiHidden/>
    <w:unhideWhenUsed/>
    <w:rsid w:val="00361EB9"/>
  </w:style>
  <w:style w:type="numbering" w:customStyle="1" w:styleId="112333">
    <w:name w:val="Нет списка112333"/>
    <w:next w:val="a2"/>
    <w:uiPriority w:val="99"/>
    <w:semiHidden/>
    <w:unhideWhenUsed/>
    <w:rsid w:val="00361EB9"/>
  </w:style>
  <w:style w:type="numbering" w:customStyle="1" w:styleId="51333">
    <w:name w:val="Нет списка51333"/>
    <w:next w:val="a2"/>
    <w:uiPriority w:val="99"/>
    <w:semiHidden/>
    <w:unhideWhenUsed/>
    <w:rsid w:val="00361EB9"/>
  </w:style>
  <w:style w:type="numbering" w:customStyle="1" w:styleId="121333">
    <w:name w:val="Нет списка121333"/>
    <w:next w:val="a2"/>
    <w:uiPriority w:val="99"/>
    <w:semiHidden/>
    <w:unhideWhenUsed/>
    <w:rsid w:val="00361EB9"/>
  </w:style>
  <w:style w:type="numbering" w:customStyle="1" w:styleId="8333">
    <w:name w:val="Нет списка8333"/>
    <w:next w:val="a2"/>
    <w:semiHidden/>
    <w:rsid w:val="00361EB9"/>
  </w:style>
  <w:style w:type="table" w:customStyle="1" w:styleId="32333">
    <w:name w:val="Объемная таблица 32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3">
    <w:name w:val="HTA Tabellengitternetz112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3">
    <w:name w:val="Нет списка14333"/>
    <w:next w:val="a2"/>
    <w:semiHidden/>
    <w:rsid w:val="00361EB9"/>
  </w:style>
  <w:style w:type="numbering" w:customStyle="1" w:styleId="11111112333">
    <w:name w:val="1 / 1.1 / 1.1.112333"/>
    <w:basedOn w:val="a2"/>
    <w:next w:val="111111"/>
    <w:rsid w:val="00361EB9"/>
  </w:style>
  <w:style w:type="numbering" w:customStyle="1" w:styleId="1111113333">
    <w:name w:val="1 / 1.1 / 1.1.13333"/>
    <w:basedOn w:val="a2"/>
    <w:next w:val="111111"/>
    <w:rsid w:val="00361EB9"/>
  </w:style>
  <w:style w:type="numbering" w:customStyle="1" w:styleId="22333">
    <w:name w:val="Нет списка22333"/>
    <w:next w:val="a2"/>
    <w:uiPriority w:val="99"/>
    <w:semiHidden/>
    <w:unhideWhenUsed/>
    <w:rsid w:val="00361EB9"/>
  </w:style>
  <w:style w:type="numbering" w:customStyle="1" w:styleId="323330">
    <w:name w:val="Нет списка32333"/>
    <w:next w:val="a2"/>
    <w:uiPriority w:val="99"/>
    <w:semiHidden/>
    <w:unhideWhenUsed/>
    <w:rsid w:val="00361EB9"/>
  </w:style>
  <w:style w:type="numbering" w:customStyle="1" w:styleId="42333">
    <w:name w:val="Нет списка42333"/>
    <w:next w:val="a2"/>
    <w:uiPriority w:val="99"/>
    <w:semiHidden/>
    <w:unhideWhenUsed/>
    <w:rsid w:val="00361EB9"/>
  </w:style>
  <w:style w:type="numbering" w:customStyle="1" w:styleId="113333">
    <w:name w:val="Нет списка113333"/>
    <w:next w:val="a2"/>
    <w:uiPriority w:val="99"/>
    <w:semiHidden/>
    <w:unhideWhenUsed/>
    <w:rsid w:val="00361EB9"/>
  </w:style>
  <w:style w:type="numbering" w:customStyle="1" w:styleId="52333">
    <w:name w:val="Нет списка52333"/>
    <w:next w:val="a2"/>
    <w:uiPriority w:val="99"/>
    <w:semiHidden/>
    <w:unhideWhenUsed/>
    <w:rsid w:val="00361EB9"/>
  </w:style>
  <w:style w:type="numbering" w:customStyle="1" w:styleId="122333">
    <w:name w:val="Нет списка122333"/>
    <w:next w:val="a2"/>
    <w:uiPriority w:val="99"/>
    <w:semiHidden/>
    <w:unhideWhenUsed/>
    <w:rsid w:val="00361EB9"/>
  </w:style>
  <w:style w:type="numbering" w:customStyle="1" w:styleId="11111113333">
    <w:name w:val="1 / 1.1 / 1.1.113333"/>
    <w:basedOn w:val="a2"/>
    <w:next w:val="111111"/>
    <w:rsid w:val="00361EB9"/>
  </w:style>
  <w:style w:type="numbering" w:customStyle="1" w:styleId="1111114333">
    <w:name w:val="1 / 1.1 / 1.1.14333"/>
    <w:basedOn w:val="a2"/>
    <w:next w:val="111111"/>
    <w:rsid w:val="00361EB9"/>
  </w:style>
  <w:style w:type="numbering" w:customStyle="1" w:styleId="302">
    <w:name w:val="Нет списка302"/>
    <w:next w:val="a2"/>
    <w:uiPriority w:val="99"/>
    <w:semiHidden/>
    <w:unhideWhenUsed/>
    <w:rsid w:val="00361EB9"/>
  </w:style>
  <w:style w:type="numbering" w:customStyle="1" w:styleId="1292">
    <w:name w:val="Нет списка1292"/>
    <w:next w:val="a2"/>
    <w:semiHidden/>
    <w:rsid w:val="00361EB9"/>
  </w:style>
  <w:style w:type="table" w:customStyle="1" w:styleId="3920">
    <w:name w:val="Объемная таблица 39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2">
    <w:name w:val="HTA Tabellengitternetz119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2">
    <w:name w:val="Нет списка11172"/>
    <w:next w:val="a2"/>
    <w:semiHidden/>
    <w:rsid w:val="00361EB9"/>
  </w:style>
  <w:style w:type="numbering" w:customStyle="1" w:styleId="2172">
    <w:name w:val="Нет списка2172"/>
    <w:next w:val="a2"/>
    <w:uiPriority w:val="99"/>
    <w:semiHidden/>
    <w:unhideWhenUsed/>
    <w:rsid w:val="00361EB9"/>
  </w:style>
  <w:style w:type="numbering" w:customStyle="1" w:styleId="3921">
    <w:name w:val="Нет списка392"/>
    <w:next w:val="a2"/>
    <w:uiPriority w:val="99"/>
    <w:semiHidden/>
    <w:unhideWhenUsed/>
    <w:rsid w:val="00361EB9"/>
  </w:style>
  <w:style w:type="numbering" w:customStyle="1" w:styleId="492">
    <w:name w:val="Нет списка492"/>
    <w:next w:val="a2"/>
    <w:uiPriority w:val="99"/>
    <w:semiHidden/>
    <w:unhideWhenUsed/>
    <w:rsid w:val="00361EB9"/>
  </w:style>
  <w:style w:type="numbering" w:customStyle="1" w:styleId="11182">
    <w:name w:val="Нет списка11182"/>
    <w:next w:val="a2"/>
    <w:uiPriority w:val="99"/>
    <w:semiHidden/>
    <w:unhideWhenUsed/>
    <w:rsid w:val="00361EB9"/>
  </w:style>
  <w:style w:type="numbering" w:customStyle="1" w:styleId="592">
    <w:name w:val="Нет списка592"/>
    <w:next w:val="a2"/>
    <w:uiPriority w:val="99"/>
    <w:semiHidden/>
    <w:unhideWhenUsed/>
    <w:rsid w:val="00361EB9"/>
  </w:style>
  <w:style w:type="numbering" w:customStyle="1" w:styleId="12102">
    <w:name w:val="Нет списка12102"/>
    <w:next w:val="a2"/>
    <w:uiPriority w:val="99"/>
    <w:semiHidden/>
    <w:unhideWhenUsed/>
    <w:rsid w:val="00361EB9"/>
  </w:style>
  <w:style w:type="numbering" w:customStyle="1" w:styleId="672">
    <w:name w:val="Нет списка672"/>
    <w:next w:val="a2"/>
    <w:uiPriority w:val="99"/>
    <w:semiHidden/>
    <w:unhideWhenUsed/>
    <w:rsid w:val="00361EB9"/>
  </w:style>
  <w:style w:type="numbering" w:customStyle="1" w:styleId="772">
    <w:name w:val="Нет списка772"/>
    <w:next w:val="a2"/>
    <w:semiHidden/>
    <w:rsid w:val="00361EB9"/>
  </w:style>
  <w:style w:type="table" w:customStyle="1" w:styleId="3172">
    <w:name w:val="Объемная таблица 31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2">
    <w:name w:val="HTA Tabellengitternetz1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2">
    <w:name w:val="Нет списка1372"/>
    <w:next w:val="a2"/>
    <w:semiHidden/>
    <w:rsid w:val="00361EB9"/>
  </w:style>
  <w:style w:type="numbering" w:customStyle="1" w:styleId="1111111172">
    <w:name w:val="1 / 1.1 / 1.1.11172"/>
    <w:basedOn w:val="a2"/>
    <w:next w:val="111111"/>
    <w:rsid w:val="00361EB9"/>
  </w:style>
  <w:style w:type="numbering" w:customStyle="1" w:styleId="111111272">
    <w:name w:val="1 / 1.1 / 1.1.1272"/>
    <w:basedOn w:val="a2"/>
    <w:next w:val="111111"/>
    <w:rsid w:val="00361EB9"/>
  </w:style>
  <w:style w:type="numbering" w:customStyle="1" w:styleId="2182">
    <w:name w:val="Нет списка2182"/>
    <w:next w:val="a2"/>
    <w:uiPriority w:val="99"/>
    <w:semiHidden/>
    <w:unhideWhenUsed/>
    <w:rsid w:val="00361EB9"/>
  </w:style>
  <w:style w:type="numbering" w:customStyle="1" w:styleId="31720">
    <w:name w:val="Нет списка3172"/>
    <w:next w:val="a2"/>
    <w:uiPriority w:val="99"/>
    <w:semiHidden/>
    <w:unhideWhenUsed/>
    <w:rsid w:val="00361EB9"/>
  </w:style>
  <w:style w:type="numbering" w:customStyle="1" w:styleId="4172">
    <w:name w:val="Нет списка4172"/>
    <w:next w:val="a2"/>
    <w:uiPriority w:val="99"/>
    <w:semiHidden/>
    <w:unhideWhenUsed/>
    <w:rsid w:val="00361EB9"/>
  </w:style>
  <w:style w:type="numbering" w:customStyle="1" w:styleId="11272">
    <w:name w:val="Нет списка11272"/>
    <w:next w:val="a2"/>
    <w:uiPriority w:val="99"/>
    <w:semiHidden/>
    <w:unhideWhenUsed/>
    <w:rsid w:val="00361EB9"/>
  </w:style>
  <w:style w:type="numbering" w:customStyle="1" w:styleId="5172">
    <w:name w:val="Нет списка5172"/>
    <w:next w:val="a2"/>
    <w:uiPriority w:val="99"/>
    <w:semiHidden/>
    <w:unhideWhenUsed/>
    <w:rsid w:val="00361EB9"/>
  </w:style>
  <w:style w:type="numbering" w:customStyle="1" w:styleId="12172">
    <w:name w:val="Нет списка12172"/>
    <w:next w:val="a2"/>
    <w:uiPriority w:val="99"/>
    <w:semiHidden/>
    <w:unhideWhenUsed/>
    <w:rsid w:val="00361EB9"/>
  </w:style>
  <w:style w:type="numbering" w:customStyle="1" w:styleId="872">
    <w:name w:val="Нет списка872"/>
    <w:next w:val="a2"/>
    <w:semiHidden/>
    <w:rsid w:val="00361EB9"/>
  </w:style>
  <w:style w:type="table" w:customStyle="1" w:styleId="3272">
    <w:name w:val="Объемная таблица 32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2">
    <w:name w:val="HTA Tabellengitternetz112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2">
    <w:name w:val="Нет списка1472"/>
    <w:next w:val="a2"/>
    <w:semiHidden/>
    <w:rsid w:val="00361EB9"/>
  </w:style>
  <w:style w:type="numbering" w:customStyle="1" w:styleId="1111111272">
    <w:name w:val="1 / 1.1 / 1.1.11272"/>
    <w:basedOn w:val="a2"/>
    <w:next w:val="111111"/>
    <w:rsid w:val="00361EB9"/>
  </w:style>
  <w:style w:type="numbering" w:customStyle="1" w:styleId="111111372">
    <w:name w:val="1 / 1.1 / 1.1.1372"/>
    <w:basedOn w:val="a2"/>
    <w:next w:val="111111"/>
    <w:rsid w:val="00361EB9"/>
  </w:style>
  <w:style w:type="numbering" w:customStyle="1" w:styleId="2272">
    <w:name w:val="Нет списка2272"/>
    <w:next w:val="a2"/>
    <w:uiPriority w:val="99"/>
    <w:semiHidden/>
    <w:unhideWhenUsed/>
    <w:rsid w:val="00361EB9"/>
  </w:style>
  <w:style w:type="numbering" w:customStyle="1" w:styleId="32720">
    <w:name w:val="Нет списка3272"/>
    <w:next w:val="a2"/>
    <w:uiPriority w:val="99"/>
    <w:semiHidden/>
    <w:unhideWhenUsed/>
    <w:rsid w:val="00361EB9"/>
  </w:style>
  <w:style w:type="numbering" w:customStyle="1" w:styleId="4272">
    <w:name w:val="Нет списка4272"/>
    <w:next w:val="a2"/>
    <w:uiPriority w:val="99"/>
    <w:semiHidden/>
    <w:unhideWhenUsed/>
    <w:rsid w:val="00361EB9"/>
  </w:style>
  <w:style w:type="numbering" w:customStyle="1" w:styleId="11372">
    <w:name w:val="Нет списка11372"/>
    <w:next w:val="a2"/>
    <w:uiPriority w:val="99"/>
    <w:semiHidden/>
    <w:unhideWhenUsed/>
    <w:rsid w:val="00361EB9"/>
  </w:style>
  <w:style w:type="numbering" w:customStyle="1" w:styleId="5272">
    <w:name w:val="Нет списка5272"/>
    <w:next w:val="a2"/>
    <w:uiPriority w:val="99"/>
    <w:semiHidden/>
    <w:unhideWhenUsed/>
    <w:rsid w:val="00361EB9"/>
  </w:style>
  <w:style w:type="numbering" w:customStyle="1" w:styleId="12272">
    <w:name w:val="Нет списка12272"/>
    <w:next w:val="a2"/>
    <w:uiPriority w:val="99"/>
    <w:semiHidden/>
    <w:unhideWhenUsed/>
    <w:rsid w:val="00361EB9"/>
  </w:style>
  <w:style w:type="numbering" w:customStyle="1" w:styleId="1111111372">
    <w:name w:val="1 / 1.1 / 1.1.11372"/>
    <w:basedOn w:val="a2"/>
    <w:next w:val="111111"/>
    <w:rsid w:val="00361EB9"/>
  </w:style>
  <w:style w:type="numbering" w:customStyle="1" w:styleId="111111472">
    <w:name w:val="1 / 1.1 / 1.1.1472"/>
    <w:basedOn w:val="a2"/>
    <w:next w:val="111111"/>
    <w:rsid w:val="00361EB9"/>
  </w:style>
  <w:style w:type="numbering" w:customStyle="1" w:styleId="942">
    <w:name w:val="Нет списка942"/>
    <w:next w:val="a2"/>
    <w:uiPriority w:val="99"/>
    <w:semiHidden/>
    <w:unhideWhenUsed/>
    <w:rsid w:val="00361EB9"/>
  </w:style>
  <w:style w:type="numbering" w:customStyle="1" w:styleId="1042">
    <w:name w:val="Нет списка1042"/>
    <w:next w:val="a2"/>
    <w:uiPriority w:val="99"/>
    <w:semiHidden/>
    <w:unhideWhenUsed/>
    <w:rsid w:val="00361EB9"/>
  </w:style>
  <w:style w:type="numbering" w:customStyle="1" w:styleId="1542">
    <w:name w:val="Нет списка1542"/>
    <w:next w:val="a2"/>
    <w:semiHidden/>
    <w:rsid w:val="00361EB9"/>
  </w:style>
  <w:style w:type="table" w:customStyle="1" w:styleId="3342">
    <w:name w:val="Объемная таблица 3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2">
    <w:name w:val="HTA Tabellengitternetz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2">
    <w:name w:val="Нет списка11442"/>
    <w:next w:val="a2"/>
    <w:semiHidden/>
    <w:rsid w:val="00361EB9"/>
  </w:style>
  <w:style w:type="numbering" w:customStyle="1" w:styleId="2342">
    <w:name w:val="Нет списка2342"/>
    <w:next w:val="a2"/>
    <w:uiPriority w:val="99"/>
    <w:semiHidden/>
    <w:unhideWhenUsed/>
    <w:rsid w:val="00361EB9"/>
  </w:style>
  <w:style w:type="numbering" w:customStyle="1" w:styleId="33420">
    <w:name w:val="Нет списка3342"/>
    <w:next w:val="a2"/>
    <w:uiPriority w:val="99"/>
    <w:semiHidden/>
    <w:unhideWhenUsed/>
    <w:rsid w:val="00361EB9"/>
  </w:style>
  <w:style w:type="numbering" w:customStyle="1" w:styleId="4342">
    <w:name w:val="Нет списка4342"/>
    <w:next w:val="a2"/>
    <w:uiPriority w:val="99"/>
    <w:semiHidden/>
    <w:unhideWhenUsed/>
    <w:rsid w:val="00361EB9"/>
  </w:style>
  <w:style w:type="numbering" w:customStyle="1" w:styleId="111142">
    <w:name w:val="Нет списка111142"/>
    <w:next w:val="a2"/>
    <w:uiPriority w:val="99"/>
    <w:semiHidden/>
    <w:unhideWhenUsed/>
    <w:rsid w:val="00361EB9"/>
  </w:style>
  <w:style w:type="numbering" w:customStyle="1" w:styleId="5342">
    <w:name w:val="Нет списка5342"/>
    <w:next w:val="a2"/>
    <w:uiPriority w:val="99"/>
    <w:semiHidden/>
    <w:unhideWhenUsed/>
    <w:rsid w:val="00361EB9"/>
  </w:style>
  <w:style w:type="numbering" w:customStyle="1" w:styleId="12342">
    <w:name w:val="Нет списка12342"/>
    <w:next w:val="a2"/>
    <w:uiPriority w:val="99"/>
    <w:semiHidden/>
    <w:unhideWhenUsed/>
    <w:rsid w:val="00361EB9"/>
  </w:style>
  <w:style w:type="numbering" w:customStyle="1" w:styleId="6142">
    <w:name w:val="Нет списка6142"/>
    <w:next w:val="a2"/>
    <w:uiPriority w:val="99"/>
    <w:semiHidden/>
    <w:unhideWhenUsed/>
    <w:rsid w:val="00361EB9"/>
  </w:style>
  <w:style w:type="numbering" w:customStyle="1" w:styleId="7142">
    <w:name w:val="Нет списка7142"/>
    <w:next w:val="a2"/>
    <w:semiHidden/>
    <w:rsid w:val="00361EB9"/>
  </w:style>
  <w:style w:type="table" w:customStyle="1" w:styleId="31142">
    <w:name w:val="Объемная таблица 31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2">
    <w:name w:val="HTA Tabellengitternetz1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2">
    <w:name w:val="Нет списка13142"/>
    <w:next w:val="a2"/>
    <w:semiHidden/>
    <w:rsid w:val="00361EB9"/>
  </w:style>
  <w:style w:type="numbering" w:customStyle="1" w:styleId="11111111142">
    <w:name w:val="1 / 1.1 / 1.1.111142"/>
    <w:basedOn w:val="a2"/>
    <w:next w:val="111111"/>
    <w:rsid w:val="00361EB9"/>
  </w:style>
  <w:style w:type="numbering" w:customStyle="1" w:styleId="1111112142">
    <w:name w:val="1 / 1.1 / 1.1.12142"/>
    <w:basedOn w:val="a2"/>
    <w:next w:val="111111"/>
    <w:rsid w:val="00361EB9"/>
  </w:style>
  <w:style w:type="numbering" w:customStyle="1" w:styleId="21142">
    <w:name w:val="Нет списка21142"/>
    <w:next w:val="a2"/>
    <w:uiPriority w:val="99"/>
    <w:semiHidden/>
    <w:unhideWhenUsed/>
    <w:rsid w:val="00361EB9"/>
  </w:style>
  <w:style w:type="numbering" w:customStyle="1" w:styleId="311420">
    <w:name w:val="Нет списка31142"/>
    <w:next w:val="a2"/>
    <w:uiPriority w:val="99"/>
    <w:semiHidden/>
    <w:unhideWhenUsed/>
    <w:rsid w:val="00361EB9"/>
  </w:style>
  <w:style w:type="numbering" w:customStyle="1" w:styleId="41142">
    <w:name w:val="Нет списка41142"/>
    <w:next w:val="a2"/>
    <w:uiPriority w:val="99"/>
    <w:semiHidden/>
    <w:unhideWhenUsed/>
    <w:rsid w:val="00361EB9"/>
  </w:style>
  <w:style w:type="numbering" w:customStyle="1" w:styleId="112142">
    <w:name w:val="Нет списка112142"/>
    <w:next w:val="a2"/>
    <w:uiPriority w:val="99"/>
    <w:semiHidden/>
    <w:unhideWhenUsed/>
    <w:rsid w:val="00361EB9"/>
  </w:style>
  <w:style w:type="numbering" w:customStyle="1" w:styleId="51142">
    <w:name w:val="Нет списка51142"/>
    <w:next w:val="a2"/>
    <w:uiPriority w:val="99"/>
    <w:semiHidden/>
    <w:unhideWhenUsed/>
    <w:rsid w:val="00361EB9"/>
  </w:style>
  <w:style w:type="numbering" w:customStyle="1" w:styleId="121142">
    <w:name w:val="Нет списка121142"/>
    <w:next w:val="a2"/>
    <w:uiPriority w:val="99"/>
    <w:semiHidden/>
    <w:unhideWhenUsed/>
    <w:rsid w:val="00361EB9"/>
  </w:style>
  <w:style w:type="numbering" w:customStyle="1" w:styleId="8142">
    <w:name w:val="Нет списка8142"/>
    <w:next w:val="a2"/>
    <w:semiHidden/>
    <w:rsid w:val="00361EB9"/>
  </w:style>
  <w:style w:type="table" w:customStyle="1" w:styleId="32142">
    <w:name w:val="Объемная таблица 32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2">
    <w:name w:val="HTA Tabellengitternetz112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2">
    <w:name w:val="Нет списка14142"/>
    <w:next w:val="a2"/>
    <w:semiHidden/>
    <w:rsid w:val="00361EB9"/>
  </w:style>
  <w:style w:type="numbering" w:customStyle="1" w:styleId="11111112142">
    <w:name w:val="1 / 1.1 / 1.1.112142"/>
    <w:basedOn w:val="a2"/>
    <w:next w:val="111111"/>
    <w:rsid w:val="00361EB9"/>
  </w:style>
  <w:style w:type="numbering" w:customStyle="1" w:styleId="1111113142">
    <w:name w:val="1 / 1.1 / 1.1.13142"/>
    <w:basedOn w:val="a2"/>
    <w:next w:val="111111"/>
    <w:rsid w:val="00361EB9"/>
  </w:style>
  <w:style w:type="numbering" w:customStyle="1" w:styleId="22142">
    <w:name w:val="Нет списка22142"/>
    <w:next w:val="a2"/>
    <w:uiPriority w:val="99"/>
    <w:semiHidden/>
    <w:unhideWhenUsed/>
    <w:rsid w:val="00361EB9"/>
  </w:style>
  <w:style w:type="numbering" w:customStyle="1" w:styleId="321420">
    <w:name w:val="Нет списка32142"/>
    <w:next w:val="a2"/>
    <w:uiPriority w:val="99"/>
    <w:semiHidden/>
    <w:unhideWhenUsed/>
    <w:rsid w:val="00361EB9"/>
  </w:style>
  <w:style w:type="numbering" w:customStyle="1" w:styleId="42142">
    <w:name w:val="Нет списка42142"/>
    <w:next w:val="a2"/>
    <w:uiPriority w:val="99"/>
    <w:semiHidden/>
    <w:unhideWhenUsed/>
    <w:rsid w:val="00361EB9"/>
  </w:style>
  <w:style w:type="numbering" w:customStyle="1" w:styleId="113142">
    <w:name w:val="Нет списка113142"/>
    <w:next w:val="a2"/>
    <w:uiPriority w:val="99"/>
    <w:semiHidden/>
    <w:unhideWhenUsed/>
    <w:rsid w:val="00361EB9"/>
  </w:style>
  <w:style w:type="numbering" w:customStyle="1" w:styleId="52142">
    <w:name w:val="Нет списка52142"/>
    <w:next w:val="a2"/>
    <w:uiPriority w:val="99"/>
    <w:semiHidden/>
    <w:unhideWhenUsed/>
    <w:rsid w:val="00361EB9"/>
  </w:style>
  <w:style w:type="numbering" w:customStyle="1" w:styleId="122142">
    <w:name w:val="Нет списка122142"/>
    <w:next w:val="a2"/>
    <w:uiPriority w:val="99"/>
    <w:semiHidden/>
    <w:unhideWhenUsed/>
    <w:rsid w:val="00361EB9"/>
  </w:style>
  <w:style w:type="numbering" w:customStyle="1" w:styleId="11111113142">
    <w:name w:val="1 / 1.1 / 1.1.113142"/>
    <w:basedOn w:val="a2"/>
    <w:next w:val="111111"/>
    <w:rsid w:val="00361EB9"/>
  </w:style>
  <w:style w:type="numbering" w:customStyle="1" w:styleId="1111114142">
    <w:name w:val="1 / 1.1 / 1.1.14142"/>
    <w:basedOn w:val="a2"/>
    <w:next w:val="111111"/>
    <w:rsid w:val="00361EB9"/>
  </w:style>
  <w:style w:type="numbering" w:customStyle="1" w:styleId="1642">
    <w:name w:val="Нет списка1642"/>
    <w:next w:val="a2"/>
    <w:uiPriority w:val="99"/>
    <w:semiHidden/>
    <w:unhideWhenUsed/>
    <w:rsid w:val="00361EB9"/>
  </w:style>
  <w:style w:type="numbering" w:customStyle="1" w:styleId="1742">
    <w:name w:val="Нет списка1742"/>
    <w:next w:val="a2"/>
    <w:semiHidden/>
    <w:rsid w:val="00361EB9"/>
  </w:style>
  <w:style w:type="table" w:customStyle="1" w:styleId="3442">
    <w:name w:val="Объемная таблица 34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2">
    <w:name w:val="HTA Tabellengitternetz114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2">
    <w:name w:val="Нет списка11542"/>
    <w:next w:val="a2"/>
    <w:semiHidden/>
    <w:rsid w:val="00361EB9"/>
  </w:style>
  <w:style w:type="numbering" w:customStyle="1" w:styleId="2442">
    <w:name w:val="Нет списка2442"/>
    <w:next w:val="a2"/>
    <w:uiPriority w:val="99"/>
    <w:semiHidden/>
    <w:unhideWhenUsed/>
    <w:rsid w:val="00361EB9"/>
  </w:style>
  <w:style w:type="numbering" w:customStyle="1" w:styleId="34420">
    <w:name w:val="Нет списка3442"/>
    <w:next w:val="a2"/>
    <w:uiPriority w:val="99"/>
    <w:semiHidden/>
    <w:unhideWhenUsed/>
    <w:rsid w:val="00361EB9"/>
  </w:style>
  <w:style w:type="numbering" w:customStyle="1" w:styleId="4442">
    <w:name w:val="Нет списка4442"/>
    <w:next w:val="a2"/>
    <w:uiPriority w:val="99"/>
    <w:semiHidden/>
    <w:unhideWhenUsed/>
    <w:rsid w:val="00361EB9"/>
  </w:style>
  <w:style w:type="numbering" w:customStyle="1" w:styleId="111242">
    <w:name w:val="Нет списка111242"/>
    <w:next w:val="a2"/>
    <w:uiPriority w:val="99"/>
    <w:semiHidden/>
    <w:unhideWhenUsed/>
    <w:rsid w:val="00361EB9"/>
  </w:style>
  <w:style w:type="numbering" w:customStyle="1" w:styleId="5442">
    <w:name w:val="Нет списка5442"/>
    <w:next w:val="a2"/>
    <w:uiPriority w:val="99"/>
    <w:semiHidden/>
    <w:unhideWhenUsed/>
    <w:rsid w:val="00361EB9"/>
  </w:style>
  <w:style w:type="numbering" w:customStyle="1" w:styleId="12442">
    <w:name w:val="Нет списка12442"/>
    <w:next w:val="a2"/>
    <w:uiPriority w:val="99"/>
    <w:semiHidden/>
    <w:unhideWhenUsed/>
    <w:rsid w:val="00361EB9"/>
  </w:style>
  <w:style w:type="numbering" w:customStyle="1" w:styleId="6242">
    <w:name w:val="Нет списка6242"/>
    <w:next w:val="a2"/>
    <w:uiPriority w:val="99"/>
    <w:semiHidden/>
    <w:unhideWhenUsed/>
    <w:rsid w:val="00361EB9"/>
  </w:style>
  <w:style w:type="numbering" w:customStyle="1" w:styleId="7242">
    <w:name w:val="Нет списка7242"/>
    <w:next w:val="a2"/>
    <w:semiHidden/>
    <w:rsid w:val="00361EB9"/>
  </w:style>
  <w:style w:type="table" w:customStyle="1" w:styleId="31242">
    <w:name w:val="Объемная таблица 31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2">
    <w:name w:val="HTA Tabellengitternetz1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2">
    <w:name w:val="Нет списка13242"/>
    <w:next w:val="a2"/>
    <w:semiHidden/>
    <w:rsid w:val="00361EB9"/>
  </w:style>
  <w:style w:type="numbering" w:customStyle="1" w:styleId="11111111242">
    <w:name w:val="1 / 1.1 / 1.1.111242"/>
    <w:basedOn w:val="a2"/>
    <w:next w:val="111111"/>
    <w:rsid w:val="00361EB9"/>
  </w:style>
  <w:style w:type="numbering" w:customStyle="1" w:styleId="1111112242">
    <w:name w:val="1 / 1.1 / 1.1.12242"/>
    <w:basedOn w:val="a2"/>
    <w:next w:val="111111"/>
    <w:rsid w:val="00361EB9"/>
  </w:style>
  <w:style w:type="numbering" w:customStyle="1" w:styleId="21242">
    <w:name w:val="Нет списка21242"/>
    <w:next w:val="a2"/>
    <w:uiPriority w:val="99"/>
    <w:semiHidden/>
    <w:unhideWhenUsed/>
    <w:rsid w:val="00361EB9"/>
  </w:style>
  <w:style w:type="numbering" w:customStyle="1" w:styleId="312420">
    <w:name w:val="Нет списка31242"/>
    <w:next w:val="a2"/>
    <w:uiPriority w:val="99"/>
    <w:semiHidden/>
    <w:unhideWhenUsed/>
    <w:rsid w:val="00361EB9"/>
  </w:style>
  <w:style w:type="numbering" w:customStyle="1" w:styleId="41242">
    <w:name w:val="Нет списка41242"/>
    <w:next w:val="a2"/>
    <w:uiPriority w:val="99"/>
    <w:semiHidden/>
    <w:unhideWhenUsed/>
    <w:rsid w:val="00361EB9"/>
  </w:style>
  <w:style w:type="numbering" w:customStyle="1" w:styleId="112242">
    <w:name w:val="Нет списка112242"/>
    <w:next w:val="a2"/>
    <w:uiPriority w:val="99"/>
    <w:semiHidden/>
    <w:unhideWhenUsed/>
    <w:rsid w:val="00361EB9"/>
  </w:style>
  <w:style w:type="numbering" w:customStyle="1" w:styleId="51242">
    <w:name w:val="Нет списка51242"/>
    <w:next w:val="a2"/>
    <w:uiPriority w:val="99"/>
    <w:semiHidden/>
    <w:unhideWhenUsed/>
    <w:rsid w:val="00361EB9"/>
  </w:style>
  <w:style w:type="numbering" w:customStyle="1" w:styleId="121242">
    <w:name w:val="Нет списка121242"/>
    <w:next w:val="a2"/>
    <w:uiPriority w:val="99"/>
    <w:semiHidden/>
    <w:unhideWhenUsed/>
    <w:rsid w:val="00361EB9"/>
  </w:style>
  <w:style w:type="numbering" w:customStyle="1" w:styleId="8242">
    <w:name w:val="Нет списка8242"/>
    <w:next w:val="a2"/>
    <w:semiHidden/>
    <w:rsid w:val="00361EB9"/>
  </w:style>
  <w:style w:type="table" w:customStyle="1" w:styleId="32242">
    <w:name w:val="Объемная таблица 32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2">
    <w:name w:val="HTA Tabellengitternetz112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2">
    <w:name w:val="Нет списка14242"/>
    <w:next w:val="a2"/>
    <w:semiHidden/>
    <w:rsid w:val="00361EB9"/>
  </w:style>
  <w:style w:type="numbering" w:customStyle="1" w:styleId="11111112242">
    <w:name w:val="1 / 1.1 / 1.1.112242"/>
    <w:basedOn w:val="a2"/>
    <w:next w:val="111111"/>
    <w:rsid w:val="00361EB9"/>
  </w:style>
  <w:style w:type="numbering" w:customStyle="1" w:styleId="1111113242">
    <w:name w:val="1 / 1.1 / 1.1.13242"/>
    <w:basedOn w:val="a2"/>
    <w:next w:val="111111"/>
    <w:rsid w:val="00361EB9"/>
  </w:style>
  <w:style w:type="numbering" w:customStyle="1" w:styleId="22242">
    <w:name w:val="Нет списка22242"/>
    <w:next w:val="a2"/>
    <w:uiPriority w:val="99"/>
    <w:semiHidden/>
    <w:unhideWhenUsed/>
    <w:rsid w:val="00361EB9"/>
  </w:style>
  <w:style w:type="numbering" w:customStyle="1" w:styleId="322420">
    <w:name w:val="Нет списка32242"/>
    <w:next w:val="a2"/>
    <w:uiPriority w:val="99"/>
    <w:semiHidden/>
    <w:unhideWhenUsed/>
    <w:rsid w:val="00361EB9"/>
  </w:style>
  <w:style w:type="numbering" w:customStyle="1" w:styleId="42242">
    <w:name w:val="Нет списка42242"/>
    <w:next w:val="a2"/>
    <w:uiPriority w:val="99"/>
    <w:semiHidden/>
    <w:unhideWhenUsed/>
    <w:rsid w:val="00361EB9"/>
  </w:style>
  <w:style w:type="numbering" w:customStyle="1" w:styleId="113242">
    <w:name w:val="Нет списка113242"/>
    <w:next w:val="a2"/>
    <w:uiPriority w:val="99"/>
    <w:semiHidden/>
    <w:unhideWhenUsed/>
    <w:rsid w:val="00361EB9"/>
  </w:style>
  <w:style w:type="numbering" w:customStyle="1" w:styleId="52242">
    <w:name w:val="Нет списка52242"/>
    <w:next w:val="a2"/>
    <w:uiPriority w:val="99"/>
    <w:semiHidden/>
    <w:unhideWhenUsed/>
    <w:rsid w:val="00361EB9"/>
  </w:style>
  <w:style w:type="numbering" w:customStyle="1" w:styleId="122242">
    <w:name w:val="Нет списка122242"/>
    <w:next w:val="a2"/>
    <w:uiPriority w:val="99"/>
    <w:semiHidden/>
    <w:unhideWhenUsed/>
    <w:rsid w:val="00361EB9"/>
  </w:style>
  <w:style w:type="numbering" w:customStyle="1" w:styleId="11111113242">
    <w:name w:val="1 / 1.1 / 1.1.113242"/>
    <w:basedOn w:val="a2"/>
    <w:next w:val="111111"/>
    <w:rsid w:val="00361EB9"/>
  </w:style>
  <w:style w:type="numbering" w:customStyle="1" w:styleId="1111114242">
    <w:name w:val="1 / 1.1 / 1.1.14242"/>
    <w:basedOn w:val="a2"/>
    <w:next w:val="111111"/>
    <w:rsid w:val="00361EB9"/>
  </w:style>
  <w:style w:type="numbering" w:customStyle="1" w:styleId="1842">
    <w:name w:val="Нет списка1842"/>
    <w:next w:val="a2"/>
    <w:uiPriority w:val="99"/>
    <w:semiHidden/>
    <w:unhideWhenUsed/>
    <w:rsid w:val="00361EB9"/>
  </w:style>
  <w:style w:type="numbering" w:customStyle="1" w:styleId="1942">
    <w:name w:val="Нет списка1942"/>
    <w:next w:val="a2"/>
    <w:semiHidden/>
    <w:rsid w:val="00361EB9"/>
  </w:style>
  <w:style w:type="table" w:customStyle="1" w:styleId="3542">
    <w:name w:val="Объемная таблица 35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2">
    <w:name w:val="HTA Tabellengitternetz115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2">
    <w:name w:val="Нет списка11642"/>
    <w:next w:val="a2"/>
    <w:semiHidden/>
    <w:rsid w:val="00361EB9"/>
  </w:style>
  <w:style w:type="numbering" w:customStyle="1" w:styleId="2542">
    <w:name w:val="Нет списка2542"/>
    <w:next w:val="a2"/>
    <w:uiPriority w:val="99"/>
    <w:semiHidden/>
    <w:unhideWhenUsed/>
    <w:rsid w:val="00361EB9"/>
  </w:style>
  <w:style w:type="numbering" w:customStyle="1" w:styleId="35420">
    <w:name w:val="Нет списка3542"/>
    <w:next w:val="a2"/>
    <w:uiPriority w:val="99"/>
    <w:semiHidden/>
    <w:unhideWhenUsed/>
    <w:rsid w:val="00361EB9"/>
  </w:style>
  <w:style w:type="numbering" w:customStyle="1" w:styleId="4542">
    <w:name w:val="Нет списка4542"/>
    <w:next w:val="a2"/>
    <w:uiPriority w:val="99"/>
    <w:semiHidden/>
    <w:unhideWhenUsed/>
    <w:rsid w:val="00361EB9"/>
  </w:style>
  <w:style w:type="numbering" w:customStyle="1" w:styleId="111342">
    <w:name w:val="Нет списка111342"/>
    <w:next w:val="a2"/>
    <w:uiPriority w:val="99"/>
    <w:semiHidden/>
    <w:unhideWhenUsed/>
    <w:rsid w:val="00361EB9"/>
  </w:style>
  <w:style w:type="numbering" w:customStyle="1" w:styleId="5542">
    <w:name w:val="Нет списка5542"/>
    <w:next w:val="a2"/>
    <w:uiPriority w:val="99"/>
    <w:semiHidden/>
    <w:unhideWhenUsed/>
    <w:rsid w:val="00361EB9"/>
  </w:style>
  <w:style w:type="numbering" w:customStyle="1" w:styleId="12542">
    <w:name w:val="Нет списка12542"/>
    <w:next w:val="a2"/>
    <w:uiPriority w:val="99"/>
    <w:semiHidden/>
    <w:unhideWhenUsed/>
    <w:rsid w:val="00361EB9"/>
  </w:style>
  <w:style w:type="numbering" w:customStyle="1" w:styleId="6342">
    <w:name w:val="Нет списка6342"/>
    <w:next w:val="a2"/>
    <w:uiPriority w:val="99"/>
    <w:semiHidden/>
    <w:unhideWhenUsed/>
    <w:rsid w:val="00361EB9"/>
  </w:style>
  <w:style w:type="numbering" w:customStyle="1" w:styleId="7342">
    <w:name w:val="Нет списка7342"/>
    <w:next w:val="a2"/>
    <w:semiHidden/>
    <w:rsid w:val="00361EB9"/>
  </w:style>
  <w:style w:type="table" w:customStyle="1" w:styleId="31342">
    <w:name w:val="Объемная таблица 31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2">
    <w:name w:val="HTA Tabellengitternetz1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2">
    <w:name w:val="Нет списка13342"/>
    <w:next w:val="a2"/>
    <w:semiHidden/>
    <w:rsid w:val="00361EB9"/>
  </w:style>
  <w:style w:type="numbering" w:customStyle="1" w:styleId="11111111342">
    <w:name w:val="1 / 1.1 / 1.1.111342"/>
    <w:basedOn w:val="a2"/>
    <w:next w:val="111111"/>
    <w:rsid w:val="00361EB9"/>
  </w:style>
  <w:style w:type="numbering" w:customStyle="1" w:styleId="1111112342">
    <w:name w:val="1 / 1.1 / 1.1.12342"/>
    <w:basedOn w:val="a2"/>
    <w:next w:val="111111"/>
    <w:rsid w:val="00361EB9"/>
  </w:style>
  <w:style w:type="numbering" w:customStyle="1" w:styleId="21342">
    <w:name w:val="Нет списка21342"/>
    <w:next w:val="a2"/>
    <w:uiPriority w:val="99"/>
    <w:semiHidden/>
    <w:unhideWhenUsed/>
    <w:rsid w:val="00361EB9"/>
  </w:style>
  <w:style w:type="numbering" w:customStyle="1" w:styleId="313420">
    <w:name w:val="Нет списка31342"/>
    <w:next w:val="a2"/>
    <w:uiPriority w:val="99"/>
    <w:semiHidden/>
    <w:unhideWhenUsed/>
    <w:rsid w:val="00361EB9"/>
  </w:style>
  <w:style w:type="numbering" w:customStyle="1" w:styleId="41342">
    <w:name w:val="Нет списка41342"/>
    <w:next w:val="a2"/>
    <w:uiPriority w:val="99"/>
    <w:semiHidden/>
    <w:unhideWhenUsed/>
    <w:rsid w:val="00361EB9"/>
  </w:style>
  <w:style w:type="numbering" w:customStyle="1" w:styleId="112342">
    <w:name w:val="Нет списка112342"/>
    <w:next w:val="a2"/>
    <w:uiPriority w:val="99"/>
    <w:semiHidden/>
    <w:unhideWhenUsed/>
    <w:rsid w:val="00361EB9"/>
  </w:style>
  <w:style w:type="numbering" w:customStyle="1" w:styleId="51342">
    <w:name w:val="Нет списка51342"/>
    <w:next w:val="a2"/>
    <w:uiPriority w:val="99"/>
    <w:semiHidden/>
    <w:unhideWhenUsed/>
    <w:rsid w:val="00361EB9"/>
  </w:style>
  <w:style w:type="numbering" w:customStyle="1" w:styleId="121342">
    <w:name w:val="Нет списка121342"/>
    <w:next w:val="a2"/>
    <w:uiPriority w:val="99"/>
    <w:semiHidden/>
    <w:unhideWhenUsed/>
    <w:rsid w:val="00361EB9"/>
  </w:style>
  <w:style w:type="numbering" w:customStyle="1" w:styleId="8342">
    <w:name w:val="Нет списка8342"/>
    <w:next w:val="a2"/>
    <w:semiHidden/>
    <w:rsid w:val="00361EB9"/>
  </w:style>
  <w:style w:type="table" w:customStyle="1" w:styleId="32342">
    <w:name w:val="Объемная таблица 32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2">
    <w:name w:val="HTA Tabellengitternetz112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2">
    <w:name w:val="Нет списка14342"/>
    <w:next w:val="a2"/>
    <w:semiHidden/>
    <w:rsid w:val="00361EB9"/>
  </w:style>
  <w:style w:type="numbering" w:customStyle="1" w:styleId="11111112342">
    <w:name w:val="1 / 1.1 / 1.1.112342"/>
    <w:basedOn w:val="a2"/>
    <w:next w:val="111111"/>
    <w:rsid w:val="00361EB9"/>
  </w:style>
  <w:style w:type="numbering" w:customStyle="1" w:styleId="1111113342">
    <w:name w:val="1 / 1.1 / 1.1.13342"/>
    <w:basedOn w:val="a2"/>
    <w:next w:val="111111"/>
    <w:rsid w:val="00361EB9"/>
  </w:style>
  <w:style w:type="numbering" w:customStyle="1" w:styleId="22342">
    <w:name w:val="Нет списка22342"/>
    <w:next w:val="a2"/>
    <w:uiPriority w:val="99"/>
    <w:semiHidden/>
    <w:unhideWhenUsed/>
    <w:rsid w:val="00361EB9"/>
  </w:style>
  <w:style w:type="numbering" w:customStyle="1" w:styleId="323420">
    <w:name w:val="Нет списка32342"/>
    <w:next w:val="a2"/>
    <w:uiPriority w:val="99"/>
    <w:semiHidden/>
    <w:unhideWhenUsed/>
    <w:rsid w:val="00361EB9"/>
  </w:style>
  <w:style w:type="numbering" w:customStyle="1" w:styleId="42342">
    <w:name w:val="Нет списка42342"/>
    <w:next w:val="a2"/>
    <w:uiPriority w:val="99"/>
    <w:semiHidden/>
    <w:unhideWhenUsed/>
    <w:rsid w:val="00361EB9"/>
  </w:style>
  <w:style w:type="numbering" w:customStyle="1" w:styleId="113342">
    <w:name w:val="Нет списка113342"/>
    <w:next w:val="a2"/>
    <w:uiPriority w:val="99"/>
    <w:semiHidden/>
    <w:unhideWhenUsed/>
    <w:rsid w:val="00361EB9"/>
  </w:style>
  <w:style w:type="numbering" w:customStyle="1" w:styleId="52342">
    <w:name w:val="Нет списка52342"/>
    <w:next w:val="a2"/>
    <w:uiPriority w:val="99"/>
    <w:semiHidden/>
    <w:unhideWhenUsed/>
    <w:rsid w:val="00361EB9"/>
  </w:style>
  <w:style w:type="numbering" w:customStyle="1" w:styleId="122342">
    <w:name w:val="Нет списка122342"/>
    <w:next w:val="a2"/>
    <w:uiPriority w:val="99"/>
    <w:semiHidden/>
    <w:unhideWhenUsed/>
    <w:rsid w:val="00361EB9"/>
  </w:style>
  <w:style w:type="numbering" w:customStyle="1" w:styleId="11111113342">
    <w:name w:val="1 / 1.1 / 1.1.113342"/>
    <w:basedOn w:val="a2"/>
    <w:next w:val="111111"/>
    <w:rsid w:val="00361EB9"/>
  </w:style>
  <w:style w:type="numbering" w:customStyle="1" w:styleId="1111114342">
    <w:name w:val="1 / 1.1 / 1.1.14342"/>
    <w:basedOn w:val="a2"/>
    <w:next w:val="111111"/>
    <w:rsid w:val="00361EB9"/>
  </w:style>
  <w:style w:type="numbering" w:customStyle="1" w:styleId="2012">
    <w:name w:val="Нет списка2012"/>
    <w:next w:val="a2"/>
    <w:uiPriority w:val="99"/>
    <w:semiHidden/>
    <w:unhideWhenUsed/>
    <w:rsid w:val="00361EB9"/>
  </w:style>
  <w:style w:type="numbering" w:customStyle="1" w:styleId="11012">
    <w:name w:val="Нет списка11012"/>
    <w:next w:val="a2"/>
    <w:semiHidden/>
    <w:rsid w:val="00361EB9"/>
  </w:style>
  <w:style w:type="table" w:customStyle="1" w:styleId="3612">
    <w:name w:val="Объемная таблица 3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2">
    <w:name w:val="HTA Tabellengitternetz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2">
    <w:name w:val="Нет списка11712"/>
    <w:next w:val="a2"/>
    <w:semiHidden/>
    <w:rsid w:val="00361EB9"/>
  </w:style>
  <w:style w:type="numbering" w:customStyle="1" w:styleId="2612">
    <w:name w:val="Нет списка2612"/>
    <w:next w:val="a2"/>
    <w:uiPriority w:val="99"/>
    <w:semiHidden/>
    <w:unhideWhenUsed/>
    <w:rsid w:val="00361EB9"/>
  </w:style>
  <w:style w:type="numbering" w:customStyle="1" w:styleId="36120">
    <w:name w:val="Нет списка3612"/>
    <w:next w:val="a2"/>
    <w:uiPriority w:val="99"/>
    <w:semiHidden/>
    <w:unhideWhenUsed/>
    <w:rsid w:val="00361EB9"/>
  </w:style>
  <w:style w:type="numbering" w:customStyle="1" w:styleId="4612">
    <w:name w:val="Нет списка4612"/>
    <w:next w:val="a2"/>
    <w:uiPriority w:val="99"/>
    <w:semiHidden/>
    <w:unhideWhenUsed/>
    <w:rsid w:val="00361EB9"/>
  </w:style>
  <w:style w:type="numbering" w:customStyle="1" w:styleId="111412">
    <w:name w:val="Нет списка111412"/>
    <w:next w:val="a2"/>
    <w:uiPriority w:val="99"/>
    <w:semiHidden/>
    <w:unhideWhenUsed/>
    <w:rsid w:val="00361EB9"/>
  </w:style>
  <w:style w:type="numbering" w:customStyle="1" w:styleId="5612">
    <w:name w:val="Нет списка5612"/>
    <w:next w:val="a2"/>
    <w:uiPriority w:val="99"/>
    <w:semiHidden/>
    <w:unhideWhenUsed/>
    <w:rsid w:val="00361EB9"/>
  </w:style>
  <w:style w:type="numbering" w:customStyle="1" w:styleId="12612">
    <w:name w:val="Нет списка12612"/>
    <w:next w:val="a2"/>
    <w:uiPriority w:val="99"/>
    <w:semiHidden/>
    <w:unhideWhenUsed/>
    <w:rsid w:val="00361EB9"/>
  </w:style>
  <w:style w:type="numbering" w:customStyle="1" w:styleId="6412">
    <w:name w:val="Нет списка6412"/>
    <w:next w:val="a2"/>
    <w:uiPriority w:val="99"/>
    <w:semiHidden/>
    <w:unhideWhenUsed/>
    <w:rsid w:val="00361EB9"/>
  </w:style>
  <w:style w:type="numbering" w:customStyle="1" w:styleId="7412">
    <w:name w:val="Нет списка7412"/>
    <w:next w:val="a2"/>
    <w:semiHidden/>
    <w:rsid w:val="00361EB9"/>
  </w:style>
  <w:style w:type="table" w:customStyle="1" w:styleId="31412">
    <w:name w:val="Объемная таблица 31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2">
    <w:name w:val="HTA Tabellengitternetz1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2">
    <w:name w:val="Нет списка13412"/>
    <w:next w:val="a2"/>
    <w:semiHidden/>
    <w:rsid w:val="00361EB9"/>
  </w:style>
  <w:style w:type="numbering" w:customStyle="1" w:styleId="11111111412">
    <w:name w:val="1 / 1.1 / 1.1.111412"/>
    <w:basedOn w:val="a2"/>
    <w:next w:val="111111"/>
    <w:rsid w:val="00361EB9"/>
  </w:style>
  <w:style w:type="numbering" w:customStyle="1" w:styleId="1111112412">
    <w:name w:val="1 / 1.1 / 1.1.12412"/>
    <w:basedOn w:val="a2"/>
    <w:next w:val="111111"/>
    <w:rsid w:val="00361EB9"/>
  </w:style>
  <w:style w:type="numbering" w:customStyle="1" w:styleId="21412">
    <w:name w:val="Нет списка21412"/>
    <w:next w:val="a2"/>
    <w:uiPriority w:val="99"/>
    <w:semiHidden/>
    <w:unhideWhenUsed/>
    <w:rsid w:val="00361EB9"/>
  </w:style>
  <w:style w:type="numbering" w:customStyle="1" w:styleId="314120">
    <w:name w:val="Нет списка31412"/>
    <w:next w:val="a2"/>
    <w:uiPriority w:val="99"/>
    <w:semiHidden/>
    <w:unhideWhenUsed/>
    <w:rsid w:val="00361EB9"/>
  </w:style>
  <w:style w:type="numbering" w:customStyle="1" w:styleId="41412">
    <w:name w:val="Нет списка41412"/>
    <w:next w:val="a2"/>
    <w:uiPriority w:val="99"/>
    <w:semiHidden/>
    <w:unhideWhenUsed/>
    <w:rsid w:val="00361EB9"/>
  </w:style>
  <w:style w:type="numbering" w:customStyle="1" w:styleId="112412">
    <w:name w:val="Нет списка112412"/>
    <w:next w:val="a2"/>
    <w:uiPriority w:val="99"/>
    <w:semiHidden/>
    <w:unhideWhenUsed/>
    <w:rsid w:val="00361EB9"/>
  </w:style>
  <w:style w:type="numbering" w:customStyle="1" w:styleId="51412">
    <w:name w:val="Нет списка51412"/>
    <w:next w:val="a2"/>
    <w:uiPriority w:val="99"/>
    <w:semiHidden/>
    <w:unhideWhenUsed/>
    <w:rsid w:val="00361EB9"/>
  </w:style>
  <w:style w:type="numbering" w:customStyle="1" w:styleId="121412">
    <w:name w:val="Нет списка121412"/>
    <w:next w:val="a2"/>
    <w:uiPriority w:val="99"/>
    <w:semiHidden/>
    <w:unhideWhenUsed/>
    <w:rsid w:val="00361EB9"/>
  </w:style>
  <w:style w:type="numbering" w:customStyle="1" w:styleId="8412">
    <w:name w:val="Нет списка8412"/>
    <w:next w:val="a2"/>
    <w:semiHidden/>
    <w:rsid w:val="00361EB9"/>
  </w:style>
  <w:style w:type="table" w:customStyle="1" w:styleId="32412">
    <w:name w:val="Объемная таблица 32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2">
    <w:name w:val="HTA Tabellengitternetz112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2">
    <w:name w:val="Нет списка14412"/>
    <w:next w:val="a2"/>
    <w:semiHidden/>
    <w:rsid w:val="00361EB9"/>
  </w:style>
  <w:style w:type="numbering" w:customStyle="1" w:styleId="11111112412">
    <w:name w:val="1 / 1.1 / 1.1.112412"/>
    <w:basedOn w:val="a2"/>
    <w:next w:val="111111"/>
    <w:rsid w:val="00361EB9"/>
  </w:style>
  <w:style w:type="numbering" w:customStyle="1" w:styleId="1111113412">
    <w:name w:val="1 / 1.1 / 1.1.13412"/>
    <w:basedOn w:val="a2"/>
    <w:next w:val="111111"/>
    <w:rsid w:val="00361EB9"/>
  </w:style>
  <w:style w:type="numbering" w:customStyle="1" w:styleId="22412">
    <w:name w:val="Нет списка22412"/>
    <w:next w:val="a2"/>
    <w:uiPriority w:val="99"/>
    <w:semiHidden/>
    <w:unhideWhenUsed/>
    <w:rsid w:val="00361EB9"/>
  </w:style>
  <w:style w:type="numbering" w:customStyle="1" w:styleId="324120">
    <w:name w:val="Нет списка32412"/>
    <w:next w:val="a2"/>
    <w:uiPriority w:val="99"/>
    <w:semiHidden/>
    <w:unhideWhenUsed/>
    <w:rsid w:val="00361EB9"/>
  </w:style>
  <w:style w:type="numbering" w:customStyle="1" w:styleId="42412">
    <w:name w:val="Нет списка42412"/>
    <w:next w:val="a2"/>
    <w:uiPriority w:val="99"/>
    <w:semiHidden/>
    <w:unhideWhenUsed/>
    <w:rsid w:val="00361EB9"/>
  </w:style>
  <w:style w:type="numbering" w:customStyle="1" w:styleId="113412">
    <w:name w:val="Нет списка113412"/>
    <w:next w:val="a2"/>
    <w:uiPriority w:val="99"/>
    <w:semiHidden/>
    <w:unhideWhenUsed/>
    <w:rsid w:val="00361EB9"/>
  </w:style>
  <w:style w:type="numbering" w:customStyle="1" w:styleId="52412">
    <w:name w:val="Нет списка52412"/>
    <w:next w:val="a2"/>
    <w:uiPriority w:val="99"/>
    <w:semiHidden/>
    <w:unhideWhenUsed/>
    <w:rsid w:val="00361EB9"/>
  </w:style>
  <w:style w:type="numbering" w:customStyle="1" w:styleId="122412">
    <w:name w:val="Нет списка122412"/>
    <w:next w:val="a2"/>
    <w:uiPriority w:val="99"/>
    <w:semiHidden/>
    <w:unhideWhenUsed/>
    <w:rsid w:val="00361EB9"/>
  </w:style>
  <w:style w:type="numbering" w:customStyle="1" w:styleId="11111113412">
    <w:name w:val="1 / 1.1 / 1.1.113412"/>
    <w:basedOn w:val="a2"/>
    <w:next w:val="111111"/>
    <w:rsid w:val="00361EB9"/>
  </w:style>
  <w:style w:type="numbering" w:customStyle="1" w:styleId="1111114412">
    <w:name w:val="1 / 1.1 / 1.1.14412"/>
    <w:basedOn w:val="a2"/>
    <w:next w:val="111111"/>
    <w:rsid w:val="00361EB9"/>
  </w:style>
  <w:style w:type="numbering" w:customStyle="1" w:styleId="9112">
    <w:name w:val="Нет списка9112"/>
    <w:next w:val="a2"/>
    <w:uiPriority w:val="99"/>
    <w:semiHidden/>
    <w:unhideWhenUsed/>
    <w:rsid w:val="00361EB9"/>
  </w:style>
  <w:style w:type="numbering" w:customStyle="1" w:styleId="10112">
    <w:name w:val="Нет списка10112"/>
    <w:next w:val="a2"/>
    <w:uiPriority w:val="99"/>
    <w:semiHidden/>
    <w:unhideWhenUsed/>
    <w:rsid w:val="00361EB9"/>
  </w:style>
  <w:style w:type="numbering" w:customStyle="1" w:styleId="15112">
    <w:name w:val="Нет списка15112"/>
    <w:next w:val="a2"/>
    <w:semiHidden/>
    <w:rsid w:val="00361EB9"/>
  </w:style>
  <w:style w:type="table" w:customStyle="1" w:styleId="33112">
    <w:name w:val="Объемная таблица 3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2">
    <w:name w:val="HTA Tabellengitternetz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2">
    <w:name w:val="Нет списка114112"/>
    <w:next w:val="a2"/>
    <w:semiHidden/>
    <w:rsid w:val="00361EB9"/>
  </w:style>
  <w:style w:type="numbering" w:customStyle="1" w:styleId="23112">
    <w:name w:val="Нет списка23112"/>
    <w:next w:val="a2"/>
    <w:uiPriority w:val="99"/>
    <w:semiHidden/>
    <w:unhideWhenUsed/>
    <w:rsid w:val="00361EB9"/>
  </w:style>
  <w:style w:type="numbering" w:customStyle="1" w:styleId="331120">
    <w:name w:val="Нет списка33112"/>
    <w:next w:val="a2"/>
    <w:uiPriority w:val="99"/>
    <w:semiHidden/>
    <w:unhideWhenUsed/>
    <w:rsid w:val="00361EB9"/>
  </w:style>
  <w:style w:type="numbering" w:customStyle="1" w:styleId="43112">
    <w:name w:val="Нет списка43112"/>
    <w:next w:val="a2"/>
    <w:uiPriority w:val="99"/>
    <w:semiHidden/>
    <w:unhideWhenUsed/>
    <w:rsid w:val="00361EB9"/>
  </w:style>
  <w:style w:type="numbering" w:customStyle="1" w:styleId="11111120">
    <w:name w:val="Нет списка1111112"/>
    <w:next w:val="a2"/>
    <w:uiPriority w:val="99"/>
    <w:semiHidden/>
    <w:unhideWhenUsed/>
    <w:rsid w:val="00361EB9"/>
  </w:style>
  <w:style w:type="numbering" w:customStyle="1" w:styleId="53112">
    <w:name w:val="Нет списка53112"/>
    <w:next w:val="a2"/>
    <w:uiPriority w:val="99"/>
    <w:semiHidden/>
    <w:unhideWhenUsed/>
    <w:rsid w:val="00361EB9"/>
  </w:style>
  <w:style w:type="numbering" w:customStyle="1" w:styleId="123112">
    <w:name w:val="Нет списка123112"/>
    <w:next w:val="a2"/>
    <w:uiPriority w:val="99"/>
    <w:semiHidden/>
    <w:unhideWhenUsed/>
    <w:rsid w:val="00361EB9"/>
  </w:style>
  <w:style w:type="numbering" w:customStyle="1" w:styleId="61112">
    <w:name w:val="Нет списка61112"/>
    <w:next w:val="a2"/>
    <w:uiPriority w:val="99"/>
    <w:semiHidden/>
    <w:unhideWhenUsed/>
    <w:rsid w:val="00361EB9"/>
  </w:style>
  <w:style w:type="numbering" w:customStyle="1" w:styleId="71112">
    <w:name w:val="Нет списка71112"/>
    <w:next w:val="a2"/>
    <w:semiHidden/>
    <w:rsid w:val="00361EB9"/>
  </w:style>
  <w:style w:type="table" w:customStyle="1" w:styleId="311112">
    <w:name w:val="Объемная таблица 31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2">
    <w:name w:val="HTA Tabellengitternetz1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2">
    <w:name w:val="Нет списка131112"/>
    <w:next w:val="a2"/>
    <w:semiHidden/>
    <w:rsid w:val="00361EB9"/>
  </w:style>
  <w:style w:type="numbering" w:customStyle="1" w:styleId="111111111112">
    <w:name w:val="1 / 1.1 / 1.1.1111112"/>
    <w:basedOn w:val="a2"/>
    <w:next w:val="111111"/>
    <w:rsid w:val="00361EB9"/>
  </w:style>
  <w:style w:type="numbering" w:customStyle="1" w:styleId="11111121112">
    <w:name w:val="1 / 1.1 / 1.1.121112"/>
    <w:basedOn w:val="a2"/>
    <w:next w:val="111111"/>
    <w:rsid w:val="00361EB9"/>
  </w:style>
  <w:style w:type="numbering" w:customStyle="1" w:styleId="211112">
    <w:name w:val="Нет списка211112"/>
    <w:next w:val="a2"/>
    <w:uiPriority w:val="99"/>
    <w:semiHidden/>
    <w:unhideWhenUsed/>
    <w:rsid w:val="00361EB9"/>
  </w:style>
  <w:style w:type="numbering" w:customStyle="1" w:styleId="3111120">
    <w:name w:val="Нет списка311112"/>
    <w:next w:val="a2"/>
    <w:uiPriority w:val="99"/>
    <w:semiHidden/>
    <w:unhideWhenUsed/>
    <w:rsid w:val="00361EB9"/>
  </w:style>
  <w:style w:type="numbering" w:customStyle="1" w:styleId="411112">
    <w:name w:val="Нет списка411112"/>
    <w:next w:val="a2"/>
    <w:uiPriority w:val="99"/>
    <w:semiHidden/>
    <w:unhideWhenUsed/>
    <w:rsid w:val="00361EB9"/>
  </w:style>
  <w:style w:type="numbering" w:customStyle="1" w:styleId="1121112">
    <w:name w:val="Нет списка1121112"/>
    <w:next w:val="a2"/>
    <w:uiPriority w:val="99"/>
    <w:semiHidden/>
    <w:unhideWhenUsed/>
    <w:rsid w:val="00361EB9"/>
  </w:style>
  <w:style w:type="numbering" w:customStyle="1" w:styleId="511112">
    <w:name w:val="Нет списка511112"/>
    <w:next w:val="a2"/>
    <w:uiPriority w:val="99"/>
    <w:semiHidden/>
    <w:unhideWhenUsed/>
    <w:rsid w:val="00361EB9"/>
  </w:style>
  <w:style w:type="numbering" w:customStyle="1" w:styleId="1211112">
    <w:name w:val="Нет списка1211112"/>
    <w:next w:val="a2"/>
    <w:uiPriority w:val="99"/>
    <w:semiHidden/>
    <w:unhideWhenUsed/>
    <w:rsid w:val="00361EB9"/>
  </w:style>
  <w:style w:type="numbering" w:customStyle="1" w:styleId="81112">
    <w:name w:val="Нет списка81112"/>
    <w:next w:val="a2"/>
    <w:semiHidden/>
    <w:rsid w:val="00361EB9"/>
  </w:style>
  <w:style w:type="table" w:customStyle="1" w:styleId="321112">
    <w:name w:val="Объемная таблица 32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2">
    <w:name w:val="HTA Tabellengitternetz112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2">
    <w:name w:val="Нет списка141112"/>
    <w:next w:val="a2"/>
    <w:semiHidden/>
    <w:rsid w:val="00361EB9"/>
  </w:style>
  <w:style w:type="numbering" w:customStyle="1" w:styleId="111111121112">
    <w:name w:val="1 / 1.1 / 1.1.1121112"/>
    <w:basedOn w:val="a2"/>
    <w:next w:val="111111"/>
    <w:rsid w:val="00361EB9"/>
  </w:style>
  <w:style w:type="numbering" w:customStyle="1" w:styleId="11111131112">
    <w:name w:val="1 / 1.1 / 1.1.131112"/>
    <w:basedOn w:val="a2"/>
    <w:next w:val="111111"/>
    <w:rsid w:val="00361EB9"/>
  </w:style>
  <w:style w:type="numbering" w:customStyle="1" w:styleId="221112">
    <w:name w:val="Нет списка221112"/>
    <w:next w:val="a2"/>
    <w:uiPriority w:val="99"/>
    <w:semiHidden/>
    <w:unhideWhenUsed/>
    <w:rsid w:val="00361EB9"/>
  </w:style>
  <w:style w:type="numbering" w:customStyle="1" w:styleId="3211120">
    <w:name w:val="Нет списка321112"/>
    <w:next w:val="a2"/>
    <w:uiPriority w:val="99"/>
    <w:semiHidden/>
    <w:unhideWhenUsed/>
    <w:rsid w:val="00361EB9"/>
  </w:style>
  <w:style w:type="numbering" w:customStyle="1" w:styleId="421112">
    <w:name w:val="Нет списка421112"/>
    <w:next w:val="a2"/>
    <w:uiPriority w:val="99"/>
    <w:semiHidden/>
    <w:unhideWhenUsed/>
    <w:rsid w:val="00361EB9"/>
  </w:style>
  <w:style w:type="numbering" w:customStyle="1" w:styleId="1131112">
    <w:name w:val="Нет списка1131112"/>
    <w:next w:val="a2"/>
    <w:uiPriority w:val="99"/>
    <w:semiHidden/>
    <w:unhideWhenUsed/>
    <w:rsid w:val="00361EB9"/>
  </w:style>
  <w:style w:type="numbering" w:customStyle="1" w:styleId="521112">
    <w:name w:val="Нет списка521112"/>
    <w:next w:val="a2"/>
    <w:uiPriority w:val="99"/>
    <w:semiHidden/>
    <w:unhideWhenUsed/>
    <w:rsid w:val="00361EB9"/>
  </w:style>
  <w:style w:type="numbering" w:customStyle="1" w:styleId="1221112">
    <w:name w:val="Нет списка1221112"/>
    <w:next w:val="a2"/>
    <w:uiPriority w:val="99"/>
    <w:semiHidden/>
    <w:unhideWhenUsed/>
    <w:rsid w:val="00361EB9"/>
  </w:style>
  <w:style w:type="numbering" w:customStyle="1" w:styleId="111111131112">
    <w:name w:val="1 / 1.1 / 1.1.1131112"/>
    <w:basedOn w:val="a2"/>
    <w:next w:val="111111"/>
    <w:rsid w:val="00361EB9"/>
  </w:style>
  <w:style w:type="numbering" w:customStyle="1" w:styleId="11111141112">
    <w:name w:val="1 / 1.1 / 1.1.141112"/>
    <w:basedOn w:val="a2"/>
    <w:next w:val="111111"/>
    <w:rsid w:val="00361EB9"/>
  </w:style>
  <w:style w:type="numbering" w:customStyle="1" w:styleId="16112">
    <w:name w:val="Нет списка16112"/>
    <w:next w:val="a2"/>
    <w:uiPriority w:val="99"/>
    <w:semiHidden/>
    <w:unhideWhenUsed/>
    <w:rsid w:val="00361EB9"/>
  </w:style>
  <w:style w:type="numbering" w:customStyle="1" w:styleId="17112">
    <w:name w:val="Нет списка17112"/>
    <w:next w:val="a2"/>
    <w:semiHidden/>
    <w:rsid w:val="00361EB9"/>
  </w:style>
  <w:style w:type="table" w:customStyle="1" w:styleId="34112">
    <w:name w:val="Объемная таблица 34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2">
    <w:name w:val="HTA Tabellengitternetz114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2">
    <w:name w:val="Нет списка115112"/>
    <w:next w:val="a2"/>
    <w:semiHidden/>
    <w:rsid w:val="00361EB9"/>
  </w:style>
  <w:style w:type="numbering" w:customStyle="1" w:styleId="24112">
    <w:name w:val="Нет списка24112"/>
    <w:next w:val="a2"/>
    <w:uiPriority w:val="99"/>
    <w:semiHidden/>
    <w:unhideWhenUsed/>
    <w:rsid w:val="00361EB9"/>
  </w:style>
  <w:style w:type="numbering" w:customStyle="1" w:styleId="341120">
    <w:name w:val="Нет списка34112"/>
    <w:next w:val="a2"/>
    <w:uiPriority w:val="99"/>
    <w:semiHidden/>
    <w:unhideWhenUsed/>
    <w:rsid w:val="00361EB9"/>
  </w:style>
  <w:style w:type="numbering" w:customStyle="1" w:styleId="44112">
    <w:name w:val="Нет списка44112"/>
    <w:next w:val="a2"/>
    <w:uiPriority w:val="99"/>
    <w:semiHidden/>
    <w:unhideWhenUsed/>
    <w:rsid w:val="00361EB9"/>
  </w:style>
  <w:style w:type="numbering" w:customStyle="1" w:styleId="1112112">
    <w:name w:val="Нет списка1112112"/>
    <w:next w:val="a2"/>
    <w:uiPriority w:val="99"/>
    <w:semiHidden/>
    <w:unhideWhenUsed/>
    <w:rsid w:val="00361EB9"/>
  </w:style>
  <w:style w:type="numbering" w:customStyle="1" w:styleId="54112">
    <w:name w:val="Нет списка54112"/>
    <w:next w:val="a2"/>
    <w:uiPriority w:val="99"/>
    <w:semiHidden/>
    <w:unhideWhenUsed/>
    <w:rsid w:val="00361EB9"/>
  </w:style>
  <w:style w:type="numbering" w:customStyle="1" w:styleId="124112">
    <w:name w:val="Нет списка124112"/>
    <w:next w:val="a2"/>
    <w:uiPriority w:val="99"/>
    <w:semiHidden/>
    <w:unhideWhenUsed/>
    <w:rsid w:val="00361EB9"/>
  </w:style>
  <w:style w:type="numbering" w:customStyle="1" w:styleId="62112">
    <w:name w:val="Нет списка62112"/>
    <w:next w:val="a2"/>
    <w:uiPriority w:val="99"/>
    <w:semiHidden/>
    <w:unhideWhenUsed/>
    <w:rsid w:val="00361EB9"/>
  </w:style>
  <w:style w:type="numbering" w:customStyle="1" w:styleId="72112">
    <w:name w:val="Нет списка72112"/>
    <w:next w:val="a2"/>
    <w:semiHidden/>
    <w:rsid w:val="00361EB9"/>
  </w:style>
  <w:style w:type="table" w:customStyle="1" w:styleId="312112">
    <w:name w:val="Объемная таблица 31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2">
    <w:name w:val="HTA Tabellengitternetz1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2">
    <w:name w:val="Нет списка132112"/>
    <w:next w:val="a2"/>
    <w:semiHidden/>
    <w:rsid w:val="00361EB9"/>
  </w:style>
  <w:style w:type="numbering" w:customStyle="1" w:styleId="111111112112">
    <w:name w:val="1 / 1.1 / 1.1.1112112"/>
    <w:basedOn w:val="a2"/>
    <w:next w:val="111111"/>
    <w:rsid w:val="00361EB9"/>
  </w:style>
  <w:style w:type="numbering" w:customStyle="1" w:styleId="11111122112">
    <w:name w:val="1 / 1.1 / 1.1.122112"/>
    <w:basedOn w:val="a2"/>
    <w:next w:val="111111"/>
    <w:rsid w:val="00361EB9"/>
  </w:style>
  <w:style w:type="numbering" w:customStyle="1" w:styleId="212112">
    <w:name w:val="Нет списка212112"/>
    <w:next w:val="a2"/>
    <w:uiPriority w:val="99"/>
    <w:semiHidden/>
    <w:unhideWhenUsed/>
    <w:rsid w:val="00361EB9"/>
  </w:style>
  <w:style w:type="numbering" w:customStyle="1" w:styleId="3121120">
    <w:name w:val="Нет списка312112"/>
    <w:next w:val="a2"/>
    <w:uiPriority w:val="99"/>
    <w:semiHidden/>
    <w:unhideWhenUsed/>
    <w:rsid w:val="00361EB9"/>
  </w:style>
  <w:style w:type="numbering" w:customStyle="1" w:styleId="412112">
    <w:name w:val="Нет списка412112"/>
    <w:next w:val="a2"/>
    <w:uiPriority w:val="99"/>
    <w:semiHidden/>
    <w:unhideWhenUsed/>
    <w:rsid w:val="00361EB9"/>
  </w:style>
  <w:style w:type="numbering" w:customStyle="1" w:styleId="1122112">
    <w:name w:val="Нет списка1122112"/>
    <w:next w:val="a2"/>
    <w:uiPriority w:val="99"/>
    <w:semiHidden/>
    <w:unhideWhenUsed/>
    <w:rsid w:val="00361EB9"/>
  </w:style>
  <w:style w:type="numbering" w:customStyle="1" w:styleId="512112">
    <w:name w:val="Нет списка512112"/>
    <w:next w:val="a2"/>
    <w:uiPriority w:val="99"/>
    <w:semiHidden/>
    <w:unhideWhenUsed/>
    <w:rsid w:val="00361EB9"/>
  </w:style>
  <w:style w:type="numbering" w:customStyle="1" w:styleId="1212112">
    <w:name w:val="Нет списка1212112"/>
    <w:next w:val="a2"/>
    <w:uiPriority w:val="99"/>
    <w:semiHidden/>
    <w:unhideWhenUsed/>
    <w:rsid w:val="00361EB9"/>
  </w:style>
  <w:style w:type="numbering" w:customStyle="1" w:styleId="82112">
    <w:name w:val="Нет списка82112"/>
    <w:next w:val="a2"/>
    <w:semiHidden/>
    <w:rsid w:val="00361EB9"/>
  </w:style>
  <w:style w:type="table" w:customStyle="1" w:styleId="322112">
    <w:name w:val="Объемная таблица 32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2">
    <w:name w:val="HTA Tabellengitternetz112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2">
    <w:name w:val="Нет списка142112"/>
    <w:next w:val="a2"/>
    <w:semiHidden/>
    <w:rsid w:val="00361EB9"/>
  </w:style>
  <w:style w:type="numbering" w:customStyle="1" w:styleId="111111122112">
    <w:name w:val="1 / 1.1 / 1.1.1122112"/>
    <w:basedOn w:val="a2"/>
    <w:next w:val="111111"/>
    <w:rsid w:val="00361EB9"/>
  </w:style>
  <w:style w:type="numbering" w:customStyle="1" w:styleId="11111132112">
    <w:name w:val="1 / 1.1 / 1.1.132112"/>
    <w:basedOn w:val="a2"/>
    <w:next w:val="111111"/>
    <w:rsid w:val="00361EB9"/>
  </w:style>
  <w:style w:type="numbering" w:customStyle="1" w:styleId="222112">
    <w:name w:val="Нет списка222112"/>
    <w:next w:val="a2"/>
    <w:uiPriority w:val="99"/>
    <w:semiHidden/>
    <w:unhideWhenUsed/>
    <w:rsid w:val="00361EB9"/>
  </w:style>
  <w:style w:type="numbering" w:customStyle="1" w:styleId="3221120">
    <w:name w:val="Нет списка322112"/>
    <w:next w:val="a2"/>
    <w:uiPriority w:val="99"/>
    <w:semiHidden/>
    <w:unhideWhenUsed/>
    <w:rsid w:val="00361EB9"/>
  </w:style>
  <w:style w:type="numbering" w:customStyle="1" w:styleId="422112">
    <w:name w:val="Нет списка422112"/>
    <w:next w:val="a2"/>
    <w:uiPriority w:val="99"/>
    <w:semiHidden/>
    <w:unhideWhenUsed/>
    <w:rsid w:val="00361EB9"/>
  </w:style>
  <w:style w:type="numbering" w:customStyle="1" w:styleId="1132112">
    <w:name w:val="Нет списка1132112"/>
    <w:next w:val="a2"/>
    <w:uiPriority w:val="99"/>
    <w:semiHidden/>
    <w:unhideWhenUsed/>
    <w:rsid w:val="00361EB9"/>
  </w:style>
  <w:style w:type="numbering" w:customStyle="1" w:styleId="522112">
    <w:name w:val="Нет списка522112"/>
    <w:next w:val="a2"/>
    <w:uiPriority w:val="99"/>
    <w:semiHidden/>
    <w:unhideWhenUsed/>
    <w:rsid w:val="00361EB9"/>
  </w:style>
  <w:style w:type="numbering" w:customStyle="1" w:styleId="1222112">
    <w:name w:val="Нет списка1222112"/>
    <w:next w:val="a2"/>
    <w:uiPriority w:val="99"/>
    <w:semiHidden/>
    <w:unhideWhenUsed/>
    <w:rsid w:val="00361EB9"/>
  </w:style>
  <w:style w:type="numbering" w:customStyle="1" w:styleId="111111132112">
    <w:name w:val="1 / 1.1 / 1.1.1132112"/>
    <w:basedOn w:val="a2"/>
    <w:next w:val="111111"/>
    <w:rsid w:val="00361EB9"/>
  </w:style>
  <w:style w:type="numbering" w:customStyle="1" w:styleId="11111142112">
    <w:name w:val="1 / 1.1 / 1.1.142112"/>
    <w:basedOn w:val="a2"/>
    <w:next w:val="111111"/>
    <w:rsid w:val="00361EB9"/>
  </w:style>
  <w:style w:type="numbering" w:customStyle="1" w:styleId="18112">
    <w:name w:val="Нет списка18112"/>
    <w:next w:val="a2"/>
    <w:uiPriority w:val="99"/>
    <w:semiHidden/>
    <w:unhideWhenUsed/>
    <w:rsid w:val="00361EB9"/>
  </w:style>
  <w:style w:type="numbering" w:customStyle="1" w:styleId="19112">
    <w:name w:val="Нет списка19112"/>
    <w:next w:val="a2"/>
    <w:semiHidden/>
    <w:rsid w:val="00361EB9"/>
  </w:style>
  <w:style w:type="table" w:customStyle="1" w:styleId="35112">
    <w:name w:val="Объемная таблица 35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2">
    <w:name w:val="HTA Tabellengitternetz115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2">
    <w:name w:val="Нет списка116112"/>
    <w:next w:val="a2"/>
    <w:semiHidden/>
    <w:rsid w:val="00361EB9"/>
  </w:style>
  <w:style w:type="numbering" w:customStyle="1" w:styleId="25112">
    <w:name w:val="Нет списка25112"/>
    <w:next w:val="a2"/>
    <w:uiPriority w:val="99"/>
    <w:semiHidden/>
    <w:unhideWhenUsed/>
    <w:rsid w:val="00361EB9"/>
  </w:style>
  <w:style w:type="numbering" w:customStyle="1" w:styleId="351120">
    <w:name w:val="Нет списка35112"/>
    <w:next w:val="a2"/>
    <w:uiPriority w:val="99"/>
    <w:semiHidden/>
    <w:unhideWhenUsed/>
    <w:rsid w:val="00361EB9"/>
  </w:style>
  <w:style w:type="numbering" w:customStyle="1" w:styleId="45112">
    <w:name w:val="Нет списка45112"/>
    <w:next w:val="a2"/>
    <w:uiPriority w:val="99"/>
    <w:semiHidden/>
    <w:unhideWhenUsed/>
    <w:rsid w:val="00361EB9"/>
  </w:style>
  <w:style w:type="numbering" w:customStyle="1" w:styleId="1113112">
    <w:name w:val="Нет списка1113112"/>
    <w:next w:val="a2"/>
    <w:uiPriority w:val="99"/>
    <w:semiHidden/>
    <w:unhideWhenUsed/>
    <w:rsid w:val="00361EB9"/>
  </w:style>
  <w:style w:type="numbering" w:customStyle="1" w:styleId="55112">
    <w:name w:val="Нет списка55112"/>
    <w:next w:val="a2"/>
    <w:uiPriority w:val="99"/>
    <w:semiHidden/>
    <w:unhideWhenUsed/>
    <w:rsid w:val="00361EB9"/>
  </w:style>
  <w:style w:type="numbering" w:customStyle="1" w:styleId="125112">
    <w:name w:val="Нет списка125112"/>
    <w:next w:val="a2"/>
    <w:uiPriority w:val="99"/>
    <w:semiHidden/>
    <w:unhideWhenUsed/>
    <w:rsid w:val="00361EB9"/>
  </w:style>
  <w:style w:type="numbering" w:customStyle="1" w:styleId="63112">
    <w:name w:val="Нет списка63112"/>
    <w:next w:val="a2"/>
    <w:uiPriority w:val="99"/>
    <w:semiHidden/>
    <w:unhideWhenUsed/>
    <w:rsid w:val="00361EB9"/>
  </w:style>
  <w:style w:type="numbering" w:customStyle="1" w:styleId="73112">
    <w:name w:val="Нет списка73112"/>
    <w:next w:val="a2"/>
    <w:semiHidden/>
    <w:rsid w:val="00361EB9"/>
  </w:style>
  <w:style w:type="table" w:customStyle="1" w:styleId="313112">
    <w:name w:val="Объемная таблица 31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2">
    <w:name w:val="HTA Tabellengitternetz1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2">
    <w:name w:val="Нет списка133112"/>
    <w:next w:val="a2"/>
    <w:semiHidden/>
    <w:rsid w:val="00361EB9"/>
  </w:style>
  <w:style w:type="numbering" w:customStyle="1" w:styleId="111111113112">
    <w:name w:val="1 / 1.1 / 1.1.1113112"/>
    <w:basedOn w:val="a2"/>
    <w:next w:val="111111"/>
    <w:rsid w:val="00361EB9"/>
  </w:style>
  <w:style w:type="numbering" w:customStyle="1" w:styleId="11111123112">
    <w:name w:val="1 / 1.1 / 1.1.123112"/>
    <w:basedOn w:val="a2"/>
    <w:next w:val="111111"/>
    <w:rsid w:val="00361EB9"/>
  </w:style>
  <w:style w:type="numbering" w:customStyle="1" w:styleId="213112">
    <w:name w:val="Нет списка213112"/>
    <w:next w:val="a2"/>
    <w:uiPriority w:val="99"/>
    <w:semiHidden/>
    <w:unhideWhenUsed/>
    <w:rsid w:val="00361EB9"/>
  </w:style>
  <w:style w:type="numbering" w:customStyle="1" w:styleId="3131120">
    <w:name w:val="Нет списка313112"/>
    <w:next w:val="a2"/>
    <w:uiPriority w:val="99"/>
    <w:semiHidden/>
    <w:unhideWhenUsed/>
    <w:rsid w:val="00361EB9"/>
  </w:style>
  <w:style w:type="numbering" w:customStyle="1" w:styleId="413112">
    <w:name w:val="Нет списка413112"/>
    <w:next w:val="a2"/>
    <w:uiPriority w:val="99"/>
    <w:semiHidden/>
    <w:unhideWhenUsed/>
    <w:rsid w:val="00361EB9"/>
  </w:style>
  <w:style w:type="numbering" w:customStyle="1" w:styleId="1123112">
    <w:name w:val="Нет списка1123112"/>
    <w:next w:val="a2"/>
    <w:uiPriority w:val="99"/>
    <w:semiHidden/>
    <w:unhideWhenUsed/>
    <w:rsid w:val="00361EB9"/>
  </w:style>
  <w:style w:type="numbering" w:customStyle="1" w:styleId="513112">
    <w:name w:val="Нет списка513112"/>
    <w:next w:val="a2"/>
    <w:uiPriority w:val="99"/>
    <w:semiHidden/>
    <w:unhideWhenUsed/>
    <w:rsid w:val="00361EB9"/>
  </w:style>
  <w:style w:type="numbering" w:customStyle="1" w:styleId="1213112">
    <w:name w:val="Нет списка1213112"/>
    <w:next w:val="a2"/>
    <w:uiPriority w:val="99"/>
    <w:semiHidden/>
    <w:unhideWhenUsed/>
    <w:rsid w:val="00361EB9"/>
  </w:style>
  <w:style w:type="numbering" w:customStyle="1" w:styleId="83112">
    <w:name w:val="Нет списка83112"/>
    <w:next w:val="a2"/>
    <w:semiHidden/>
    <w:rsid w:val="00361EB9"/>
  </w:style>
  <w:style w:type="table" w:customStyle="1" w:styleId="323112">
    <w:name w:val="Объемная таблица 32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2">
    <w:name w:val="HTA Tabellengitternetz112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2">
    <w:name w:val="Нет списка143112"/>
    <w:next w:val="a2"/>
    <w:semiHidden/>
    <w:rsid w:val="00361EB9"/>
  </w:style>
  <w:style w:type="numbering" w:customStyle="1" w:styleId="111111123112">
    <w:name w:val="1 / 1.1 / 1.1.1123112"/>
    <w:basedOn w:val="a2"/>
    <w:next w:val="111111"/>
    <w:rsid w:val="00361EB9"/>
  </w:style>
  <w:style w:type="numbering" w:customStyle="1" w:styleId="11111133112">
    <w:name w:val="1 / 1.1 / 1.1.133112"/>
    <w:basedOn w:val="a2"/>
    <w:next w:val="111111"/>
    <w:rsid w:val="00361EB9"/>
  </w:style>
  <w:style w:type="numbering" w:customStyle="1" w:styleId="223112">
    <w:name w:val="Нет списка223112"/>
    <w:next w:val="a2"/>
    <w:uiPriority w:val="99"/>
    <w:semiHidden/>
    <w:unhideWhenUsed/>
    <w:rsid w:val="00361EB9"/>
  </w:style>
  <w:style w:type="numbering" w:customStyle="1" w:styleId="3231120">
    <w:name w:val="Нет списка323112"/>
    <w:next w:val="a2"/>
    <w:uiPriority w:val="99"/>
    <w:semiHidden/>
    <w:unhideWhenUsed/>
    <w:rsid w:val="00361EB9"/>
  </w:style>
  <w:style w:type="numbering" w:customStyle="1" w:styleId="423112">
    <w:name w:val="Нет списка423112"/>
    <w:next w:val="a2"/>
    <w:uiPriority w:val="99"/>
    <w:semiHidden/>
    <w:unhideWhenUsed/>
    <w:rsid w:val="00361EB9"/>
  </w:style>
  <w:style w:type="numbering" w:customStyle="1" w:styleId="1133112">
    <w:name w:val="Нет списка1133112"/>
    <w:next w:val="a2"/>
    <w:uiPriority w:val="99"/>
    <w:semiHidden/>
    <w:unhideWhenUsed/>
    <w:rsid w:val="00361EB9"/>
  </w:style>
  <w:style w:type="numbering" w:customStyle="1" w:styleId="523112">
    <w:name w:val="Нет списка523112"/>
    <w:next w:val="a2"/>
    <w:uiPriority w:val="99"/>
    <w:semiHidden/>
    <w:unhideWhenUsed/>
    <w:rsid w:val="00361EB9"/>
  </w:style>
  <w:style w:type="numbering" w:customStyle="1" w:styleId="1223112">
    <w:name w:val="Нет списка1223112"/>
    <w:next w:val="a2"/>
    <w:uiPriority w:val="99"/>
    <w:semiHidden/>
    <w:unhideWhenUsed/>
    <w:rsid w:val="00361EB9"/>
  </w:style>
  <w:style w:type="numbering" w:customStyle="1" w:styleId="111111133112">
    <w:name w:val="1 / 1.1 / 1.1.1133112"/>
    <w:basedOn w:val="a2"/>
    <w:next w:val="111111"/>
    <w:rsid w:val="00361EB9"/>
  </w:style>
  <w:style w:type="numbering" w:customStyle="1" w:styleId="11111143112">
    <w:name w:val="1 / 1.1 / 1.1.143112"/>
    <w:basedOn w:val="a2"/>
    <w:next w:val="111111"/>
    <w:rsid w:val="00361EB9"/>
  </w:style>
  <w:style w:type="numbering" w:customStyle="1" w:styleId="1111111412">
    <w:name w:val="1 / 1.1 / 1.1.11412"/>
    <w:basedOn w:val="a2"/>
    <w:next w:val="111111"/>
    <w:rsid w:val="00361EB9"/>
  </w:style>
  <w:style w:type="numbering" w:customStyle="1" w:styleId="111111512">
    <w:name w:val="1 / 1.1 / 1.1.1512"/>
    <w:basedOn w:val="a2"/>
    <w:next w:val="111111"/>
    <w:rsid w:val="00361EB9"/>
  </w:style>
  <w:style w:type="numbering" w:customStyle="1" w:styleId="2712">
    <w:name w:val="Нет списка2712"/>
    <w:next w:val="a2"/>
    <w:uiPriority w:val="99"/>
    <w:semiHidden/>
    <w:unhideWhenUsed/>
    <w:rsid w:val="00361EB9"/>
  </w:style>
  <w:style w:type="numbering" w:customStyle="1" w:styleId="11812">
    <w:name w:val="Нет списка11812"/>
    <w:next w:val="a2"/>
    <w:semiHidden/>
    <w:rsid w:val="00361EB9"/>
  </w:style>
  <w:style w:type="table" w:customStyle="1" w:styleId="3712">
    <w:name w:val="Объемная таблица 37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2">
    <w:name w:val="HTA Tabellengitternetz117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2">
    <w:name w:val="Нет списка11912"/>
    <w:next w:val="a2"/>
    <w:semiHidden/>
    <w:rsid w:val="00361EB9"/>
  </w:style>
  <w:style w:type="numbering" w:customStyle="1" w:styleId="2812">
    <w:name w:val="Нет списка2812"/>
    <w:next w:val="a2"/>
    <w:uiPriority w:val="99"/>
    <w:semiHidden/>
    <w:unhideWhenUsed/>
    <w:rsid w:val="00361EB9"/>
  </w:style>
  <w:style w:type="numbering" w:customStyle="1" w:styleId="37120">
    <w:name w:val="Нет списка3712"/>
    <w:next w:val="a2"/>
    <w:uiPriority w:val="99"/>
    <w:semiHidden/>
    <w:unhideWhenUsed/>
    <w:rsid w:val="00361EB9"/>
  </w:style>
  <w:style w:type="numbering" w:customStyle="1" w:styleId="4712">
    <w:name w:val="Нет списка4712"/>
    <w:next w:val="a2"/>
    <w:uiPriority w:val="99"/>
    <w:semiHidden/>
    <w:unhideWhenUsed/>
    <w:rsid w:val="00361EB9"/>
  </w:style>
  <w:style w:type="numbering" w:customStyle="1" w:styleId="111512">
    <w:name w:val="Нет списка111512"/>
    <w:next w:val="a2"/>
    <w:uiPriority w:val="99"/>
    <w:semiHidden/>
    <w:unhideWhenUsed/>
    <w:rsid w:val="00361EB9"/>
  </w:style>
  <w:style w:type="numbering" w:customStyle="1" w:styleId="5712">
    <w:name w:val="Нет списка5712"/>
    <w:next w:val="a2"/>
    <w:uiPriority w:val="99"/>
    <w:semiHidden/>
    <w:unhideWhenUsed/>
    <w:rsid w:val="00361EB9"/>
  </w:style>
  <w:style w:type="numbering" w:customStyle="1" w:styleId="12712">
    <w:name w:val="Нет списка12712"/>
    <w:next w:val="a2"/>
    <w:uiPriority w:val="99"/>
    <w:semiHidden/>
    <w:unhideWhenUsed/>
    <w:rsid w:val="00361EB9"/>
  </w:style>
  <w:style w:type="numbering" w:customStyle="1" w:styleId="6512">
    <w:name w:val="Нет списка6512"/>
    <w:next w:val="a2"/>
    <w:uiPriority w:val="99"/>
    <w:semiHidden/>
    <w:unhideWhenUsed/>
    <w:rsid w:val="00361EB9"/>
  </w:style>
  <w:style w:type="numbering" w:customStyle="1" w:styleId="7512">
    <w:name w:val="Нет списка7512"/>
    <w:next w:val="a2"/>
    <w:semiHidden/>
    <w:rsid w:val="00361EB9"/>
  </w:style>
  <w:style w:type="table" w:customStyle="1" w:styleId="31512">
    <w:name w:val="Объемная таблица 31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2">
    <w:name w:val="HTA Tabellengitternetz1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2">
    <w:name w:val="Нет списка13512"/>
    <w:next w:val="a2"/>
    <w:semiHidden/>
    <w:rsid w:val="00361EB9"/>
  </w:style>
  <w:style w:type="numbering" w:customStyle="1" w:styleId="11111111512">
    <w:name w:val="1 / 1.1 / 1.1.111512"/>
    <w:basedOn w:val="a2"/>
    <w:next w:val="111111"/>
    <w:rsid w:val="00361EB9"/>
  </w:style>
  <w:style w:type="numbering" w:customStyle="1" w:styleId="1111112512">
    <w:name w:val="1 / 1.1 / 1.1.12512"/>
    <w:basedOn w:val="a2"/>
    <w:next w:val="111111"/>
    <w:rsid w:val="00361EB9"/>
  </w:style>
  <w:style w:type="numbering" w:customStyle="1" w:styleId="21512">
    <w:name w:val="Нет списка21512"/>
    <w:next w:val="a2"/>
    <w:uiPriority w:val="99"/>
    <w:semiHidden/>
    <w:unhideWhenUsed/>
    <w:rsid w:val="00361EB9"/>
  </w:style>
  <w:style w:type="numbering" w:customStyle="1" w:styleId="315120">
    <w:name w:val="Нет списка31512"/>
    <w:next w:val="a2"/>
    <w:uiPriority w:val="99"/>
    <w:semiHidden/>
    <w:unhideWhenUsed/>
    <w:rsid w:val="00361EB9"/>
  </w:style>
  <w:style w:type="numbering" w:customStyle="1" w:styleId="41512">
    <w:name w:val="Нет списка41512"/>
    <w:next w:val="a2"/>
    <w:uiPriority w:val="99"/>
    <w:semiHidden/>
    <w:unhideWhenUsed/>
    <w:rsid w:val="00361EB9"/>
  </w:style>
  <w:style w:type="numbering" w:customStyle="1" w:styleId="112512">
    <w:name w:val="Нет списка112512"/>
    <w:next w:val="a2"/>
    <w:uiPriority w:val="99"/>
    <w:semiHidden/>
    <w:unhideWhenUsed/>
    <w:rsid w:val="00361EB9"/>
  </w:style>
  <w:style w:type="numbering" w:customStyle="1" w:styleId="51512">
    <w:name w:val="Нет списка51512"/>
    <w:next w:val="a2"/>
    <w:uiPriority w:val="99"/>
    <w:semiHidden/>
    <w:unhideWhenUsed/>
    <w:rsid w:val="00361EB9"/>
  </w:style>
  <w:style w:type="numbering" w:customStyle="1" w:styleId="121512">
    <w:name w:val="Нет списка121512"/>
    <w:next w:val="a2"/>
    <w:uiPriority w:val="99"/>
    <w:semiHidden/>
    <w:unhideWhenUsed/>
    <w:rsid w:val="00361EB9"/>
  </w:style>
  <w:style w:type="numbering" w:customStyle="1" w:styleId="8512">
    <w:name w:val="Нет списка8512"/>
    <w:next w:val="a2"/>
    <w:semiHidden/>
    <w:rsid w:val="00361EB9"/>
  </w:style>
  <w:style w:type="table" w:customStyle="1" w:styleId="32512">
    <w:name w:val="Объемная таблица 32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2">
    <w:name w:val="HTA Tabellengitternetz112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2">
    <w:name w:val="Нет списка14512"/>
    <w:next w:val="a2"/>
    <w:semiHidden/>
    <w:rsid w:val="00361EB9"/>
  </w:style>
  <w:style w:type="numbering" w:customStyle="1" w:styleId="11111112512">
    <w:name w:val="1 / 1.1 / 1.1.112512"/>
    <w:basedOn w:val="a2"/>
    <w:next w:val="111111"/>
    <w:rsid w:val="00361EB9"/>
  </w:style>
  <w:style w:type="numbering" w:customStyle="1" w:styleId="1111113512">
    <w:name w:val="1 / 1.1 / 1.1.13512"/>
    <w:basedOn w:val="a2"/>
    <w:next w:val="111111"/>
    <w:rsid w:val="00361EB9"/>
  </w:style>
  <w:style w:type="numbering" w:customStyle="1" w:styleId="22512">
    <w:name w:val="Нет списка22512"/>
    <w:next w:val="a2"/>
    <w:uiPriority w:val="99"/>
    <w:semiHidden/>
    <w:unhideWhenUsed/>
    <w:rsid w:val="00361EB9"/>
  </w:style>
  <w:style w:type="numbering" w:customStyle="1" w:styleId="325120">
    <w:name w:val="Нет списка32512"/>
    <w:next w:val="a2"/>
    <w:uiPriority w:val="99"/>
    <w:semiHidden/>
    <w:unhideWhenUsed/>
    <w:rsid w:val="00361EB9"/>
  </w:style>
  <w:style w:type="numbering" w:customStyle="1" w:styleId="42512">
    <w:name w:val="Нет списка42512"/>
    <w:next w:val="a2"/>
    <w:uiPriority w:val="99"/>
    <w:semiHidden/>
    <w:unhideWhenUsed/>
    <w:rsid w:val="00361EB9"/>
  </w:style>
  <w:style w:type="numbering" w:customStyle="1" w:styleId="113512">
    <w:name w:val="Нет списка113512"/>
    <w:next w:val="a2"/>
    <w:uiPriority w:val="99"/>
    <w:semiHidden/>
    <w:unhideWhenUsed/>
    <w:rsid w:val="00361EB9"/>
  </w:style>
  <w:style w:type="numbering" w:customStyle="1" w:styleId="52512">
    <w:name w:val="Нет списка52512"/>
    <w:next w:val="a2"/>
    <w:uiPriority w:val="99"/>
    <w:semiHidden/>
    <w:unhideWhenUsed/>
    <w:rsid w:val="00361EB9"/>
  </w:style>
  <w:style w:type="numbering" w:customStyle="1" w:styleId="122512">
    <w:name w:val="Нет списка122512"/>
    <w:next w:val="a2"/>
    <w:uiPriority w:val="99"/>
    <w:semiHidden/>
    <w:unhideWhenUsed/>
    <w:rsid w:val="00361EB9"/>
  </w:style>
  <w:style w:type="numbering" w:customStyle="1" w:styleId="11111113512">
    <w:name w:val="1 / 1.1 / 1.1.113512"/>
    <w:basedOn w:val="a2"/>
    <w:next w:val="111111"/>
    <w:rsid w:val="00361EB9"/>
  </w:style>
  <w:style w:type="numbering" w:customStyle="1" w:styleId="1111114512">
    <w:name w:val="1 / 1.1 / 1.1.14512"/>
    <w:basedOn w:val="a2"/>
    <w:next w:val="111111"/>
    <w:rsid w:val="00361EB9"/>
  </w:style>
  <w:style w:type="numbering" w:customStyle="1" w:styleId="9212">
    <w:name w:val="Нет списка9212"/>
    <w:next w:val="a2"/>
    <w:uiPriority w:val="99"/>
    <w:semiHidden/>
    <w:unhideWhenUsed/>
    <w:rsid w:val="00361EB9"/>
  </w:style>
  <w:style w:type="numbering" w:customStyle="1" w:styleId="10212">
    <w:name w:val="Нет списка10212"/>
    <w:next w:val="a2"/>
    <w:uiPriority w:val="99"/>
    <w:semiHidden/>
    <w:unhideWhenUsed/>
    <w:rsid w:val="00361EB9"/>
  </w:style>
  <w:style w:type="numbering" w:customStyle="1" w:styleId="15212">
    <w:name w:val="Нет списка15212"/>
    <w:next w:val="a2"/>
    <w:semiHidden/>
    <w:rsid w:val="00361EB9"/>
  </w:style>
  <w:style w:type="table" w:customStyle="1" w:styleId="33212">
    <w:name w:val="Объемная таблица 3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2">
    <w:name w:val="HTA Tabellengitternetz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2">
    <w:name w:val="Нет списка114212"/>
    <w:next w:val="a2"/>
    <w:semiHidden/>
    <w:rsid w:val="00361EB9"/>
  </w:style>
  <w:style w:type="numbering" w:customStyle="1" w:styleId="23212">
    <w:name w:val="Нет списка23212"/>
    <w:next w:val="a2"/>
    <w:uiPriority w:val="99"/>
    <w:semiHidden/>
    <w:unhideWhenUsed/>
    <w:rsid w:val="00361EB9"/>
  </w:style>
  <w:style w:type="numbering" w:customStyle="1" w:styleId="332120">
    <w:name w:val="Нет списка33212"/>
    <w:next w:val="a2"/>
    <w:uiPriority w:val="99"/>
    <w:semiHidden/>
    <w:unhideWhenUsed/>
    <w:rsid w:val="00361EB9"/>
  </w:style>
  <w:style w:type="numbering" w:customStyle="1" w:styleId="43212">
    <w:name w:val="Нет списка43212"/>
    <w:next w:val="a2"/>
    <w:uiPriority w:val="99"/>
    <w:semiHidden/>
    <w:unhideWhenUsed/>
    <w:rsid w:val="00361EB9"/>
  </w:style>
  <w:style w:type="numbering" w:customStyle="1" w:styleId="1111212">
    <w:name w:val="Нет списка1111212"/>
    <w:next w:val="a2"/>
    <w:uiPriority w:val="99"/>
    <w:semiHidden/>
    <w:unhideWhenUsed/>
    <w:rsid w:val="00361EB9"/>
  </w:style>
  <w:style w:type="numbering" w:customStyle="1" w:styleId="53212">
    <w:name w:val="Нет списка53212"/>
    <w:next w:val="a2"/>
    <w:uiPriority w:val="99"/>
    <w:semiHidden/>
    <w:unhideWhenUsed/>
    <w:rsid w:val="00361EB9"/>
  </w:style>
  <w:style w:type="numbering" w:customStyle="1" w:styleId="123212">
    <w:name w:val="Нет списка123212"/>
    <w:next w:val="a2"/>
    <w:uiPriority w:val="99"/>
    <w:semiHidden/>
    <w:unhideWhenUsed/>
    <w:rsid w:val="00361EB9"/>
  </w:style>
  <w:style w:type="numbering" w:customStyle="1" w:styleId="61212">
    <w:name w:val="Нет списка61212"/>
    <w:next w:val="a2"/>
    <w:uiPriority w:val="99"/>
    <w:semiHidden/>
    <w:unhideWhenUsed/>
    <w:rsid w:val="00361EB9"/>
  </w:style>
  <w:style w:type="numbering" w:customStyle="1" w:styleId="71212">
    <w:name w:val="Нет списка71212"/>
    <w:next w:val="a2"/>
    <w:semiHidden/>
    <w:rsid w:val="00361EB9"/>
  </w:style>
  <w:style w:type="table" w:customStyle="1" w:styleId="311212">
    <w:name w:val="Объемная таблица 31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2">
    <w:name w:val="HTA Tabellengitternetz1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2">
    <w:name w:val="Нет списка131212"/>
    <w:next w:val="a2"/>
    <w:semiHidden/>
    <w:rsid w:val="00361EB9"/>
  </w:style>
  <w:style w:type="numbering" w:customStyle="1" w:styleId="111111111212">
    <w:name w:val="1 / 1.1 / 1.1.1111212"/>
    <w:basedOn w:val="a2"/>
    <w:next w:val="111111"/>
    <w:rsid w:val="00361EB9"/>
  </w:style>
  <w:style w:type="numbering" w:customStyle="1" w:styleId="11111121212">
    <w:name w:val="1 / 1.1 / 1.1.121212"/>
    <w:basedOn w:val="a2"/>
    <w:next w:val="111111"/>
    <w:rsid w:val="00361EB9"/>
  </w:style>
  <w:style w:type="numbering" w:customStyle="1" w:styleId="211212">
    <w:name w:val="Нет списка211212"/>
    <w:next w:val="a2"/>
    <w:uiPriority w:val="99"/>
    <w:semiHidden/>
    <w:unhideWhenUsed/>
    <w:rsid w:val="00361EB9"/>
  </w:style>
  <w:style w:type="numbering" w:customStyle="1" w:styleId="3112120">
    <w:name w:val="Нет списка311212"/>
    <w:next w:val="a2"/>
    <w:uiPriority w:val="99"/>
    <w:semiHidden/>
    <w:unhideWhenUsed/>
    <w:rsid w:val="00361EB9"/>
  </w:style>
  <w:style w:type="numbering" w:customStyle="1" w:styleId="411212">
    <w:name w:val="Нет списка411212"/>
    <w:next w:val="a2"/>
    <w:uiPriority w:val="99"/>
    <w:semiHidden/>
    <w:unhideWhenUsed/>
    <w:rsid w:val="00361EB9"/>
  </w:style>
  <w:style w:type="numbering" w:customStyle="1" w:styleId="1121212">
    <w:name w:val="Нет списка1121212"/>
    <w:next w:val="a2"/>
    <w:uiPriority w:val="99"/>
    <w:semiHidden/>
    <w:unhideWhenUsed/>
    <w:rsid w:val="00361EB9"/>
  </w:style>
  <w:style w:type="numbering" w:customStyle="1" w:styleId="511212">
    <w:name w:val="Нет списка511212"/>
    <w:next w:val="a2"/>
    <w:uiPriority w:val="99"/>
    <w:semiHidden/>
    <w:unhideWhenUsed/>
    <w:rsid w:val="00361EB9"/>
  </w:style>
  <w:style w:type="numbering" w:customStyle="1" w:styleId="1211212">
    <w:name w:val="Нет списка1211212"/>
    <w:next w:val="a2"/>
    <w:uiPriority w:val="99"/>
    <w:semiHidden/>
    <w:unhideWhenUsed/>
    <w:rsid w:val="00361EB9"/>
  </w:style>
  <w:style w:type="numbering" w:customStyle="1" w:styleId="81212">
    <w:name w:val="Нет списка81212"/>
    <w:next w:val="a2"/>
    <w:semiHidden/>
    <w:rsid w:val="00361EB9"/>
  </w:style>
  <w:style w:type="table" w:customStyle="1" w:styleId="321212">
    <w:name w:val="Объемная таблица 32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2">
    <w:name w:val="HTA Tabellengitternetz112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2">
    <w:name w:val="Нет списка141212"/>
    <w:next w:val="a2"/>
    <w:semiHidden/>
    <w:rsid w:val="00361EB9"/>
  </w:style>
  <w:style w:type="numbering" w:customStyle="1" w:styleId="111111121212">
    <w:name w:val="1 / 1.1 / 1.1.1121212"/>
    <w:basedOn w:val="a2"/>
    <w:next w:val="111111"/>
    <w:rsid w:val="00361EB9"/>
  </w:style>
  <w:style w:type="numbering" w:customStyle="1" w:styleId="11111131212">
    <w:name w:val="1 / 1.1 / 1.1.131212"/>
    <w:basedOn w:val="a2"/>
    <w:next w:val="111111"/>
    <w:rsid w:val="00361EB9"/>
  </w:style>
  <w:style w:type="numbering" w:customStyle="1" w:styleId="221212">
    <w:name w:val="Нет списка221212"/>
    <w:next w:val="a2"/>
    <w:uiPriority w:val="99"/>
    <w:semiHidden/>
    <w:unhideWhenUsed/>
    <w:rsid w:val="00361EB9"/>
  </w:style>
  <w:style w:type="numbering" w:customStyle="1" w:styleId="3212120">
    <w:name w:val="Нет списка321212"/>
    <w:next w:val="a2"/>
    <w:uiPriority w:val="99"/>
    <w:semiHidden/>
    <w:unhideWhenUsed/>
    <w:rsid w:val="00361EB9"/>
  </w:style>
  <w:style w:type="numbering" w:customStyle="1" w:styleId="421212">
    <w:name w:val="Нет списка421212"/>
    <w:next w:val="a2"/>
    <w:uiPriority w:val="99"/>
    <w:semiHidden/>
    <w:unhideWhenUsed/>
    <w:rsid w:val="00361EB9"/>
  </w:style>
  <w:style w:type="numbering" w:customStyle="1" w:styleId="1131212">
    <w:name w:val="Нет списка1131212"/>
    <w:next w:val="a2"/>
    <w:uiPriority w:val="99"/>
    <w:semiHidden/>
    <w:unhideWhenUsed/>
    <w:rsid w:val="00361EB9"/>
  </w:style>
  <w:style w:type="numbering" w:customStyle="1" w:styleId="521212">
    <w:name w:val="Нет списка521212"/>
    <w:next w:val="a2"/>
    <w:uiPriority w:val="99"/>
    <w:semiHidden/>
    <w:unhideWhenUsed/>
    <w:rsid w:val="00361EB9"/>
  </w:style>
  <w:style w:type="numbering" w:customStyle="1" w:styleId="1221212">
    <w:name w:val="Нет списка1221212"/>
    <w:next w:val="a2"/>
    <w:uiPriority w:val="99"/>
    <w:semiHidden/>
    <w:unhideWhenUsed/>
    <w:rsid w:val="00361EB9"/>
  </w:style>
  <w:style w:type="numbering" w:customStyle="1" w:styleId="111111131212">
    <w:name w:val="1 / 1.1 / 1.1.1131212"/>
    <w:basedOn w:val="a2"/>
    <w:next w:val="111111"/>
    <w:rsid w:val="00361EB9"/>
  </w:style>
  <w:style w:type="numbering" w:customStyle="1" w:styleId="11111141212">
    <w:name w:val="1 / 1.1 / 1.1.141212"/>
    <w:basedOn w:val="a2"/>
    <w:next w:val="111111"/>
    <w:rsid w:val="00361EB9"/>
  </w:style>
  <w:style w:type="numbering" w:customStyle="1" w:styleId="16212">
    <w:name w:val="Нет списка16212"/>
    <w:next w:val="a2"/>
    <w:uiPriority w:val="99"/>
    <w:semiHidden/>
    <w:unhideWhenUsed/>
    <w:rsid w:val="00361EB9"/>
  </w:style>
  <w:style w:type="numbering" w:customStyle="1" w:styleId="17212">
    <w:name w:val="Нет списка17212"/>
    <w:next w:val="a2"/>
    <w:semiHidden/>
    <w:rsid w:val="00361EB9"/>
  </w:style>
  <w:style w:type="table" w:customStyle="1" w:styleId="34212">
    <w:name w:val="Объемная таблица 34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2">
    <w:name w:val="HTA Tabellengitternetz114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2">
    <w:name w:val="Нет списка115212"/>
    <w:next w:val="a2"/>
    <w:semiHidden/>
    <w:rsid w:val="00361EB9"/>
  </w:style>
  <w:style w:type="numbering" w:customStyle="1" w:styleId="24212">
    <w:name w:val="Нет списка24212"/>
    <w:next w:val="a2"/>
    <w:uiPriority w:val="99"/>
    <w:semiHidden/>
    <w:unhideWhenUsed/>
    <w:rsid w:val="00361EB9"/>
  </w:style>
  <w:style w:type="numbering" w:customStyle="1" w:styleId="342120">
    <w:name w:val="Нет списка34212"/>
    <w:next w:val="a2"/>
    <w:uiPriority w:val="99"/>
    <w:semiHidden/>
    <w:unhideWhenUsed/>
    <w:rsid w:val="00361EB9"/>
  </w:style>
  <w:style w:type="numbering" w:customStyle="1" w:styleId="44212">
    <w:name w:val="Нет списка44212"/>
    <w:next w:val="a2"/>
    <w:uiPriority w:val="99"/>
    <w:semiHidden/>
    <w:unhideWhenUsed/>
    <w:rsid w:val="00361EB9"/>
  </w:style>
  <w:style w:type="numbering" w:customStyle="1" w:styleId="1112212">
    <w:name w:val="Нет списка1112212"/>
    <w:next w:val="a2"/>
    <w:uiPriority w:val="99"/>
    <w:semiHidden/>
    <w:unhideWhenUsed/>
    <w:rsid w:val="00361EB9"/>
  </w:style>
  <w:style w:type="numbering" w:customStyle="1" w:styleId="54212">
    <w:name w:val="Нет списка54212"/>
    <w:next w:val="a2"/>
    <w:uiPriority w:val="99"/>
    <w:semiHidden/>
    <w:unhideWhenUsed/>
    <w:rsid w:val="00361EB9"/>
  </w:style>
  <w:style w:type="numbering" w:customStyle="1" w:styleId="124212">
    <w:name w:val="Нет списка124212"/>
    <w:next w:val="a2"/>
    <w:uiPriority w:val="99"/>
    <w:semiHidden/>
    <w:unhideWhenUsed/>
    <w:rsid w:val="00361EB9"/>
  </w:style>
  <w:style w:type="numbering" w:customStyle="1" w:styleId="62212">
    <w:name w:val="Нет списка62212"/>
    <w:next w:val="a2"/>
    <w:uiPriority w:val="99"/>
    <w:semiHidden/>
    <w:unhideWhenUsed/>
    <w:rsid w:val="00361EB9"/>
  </w:style>
  <w:style w:type="numbering" w:customStyle="1" w:styleId="72212">
    <w:name w:val="Нет списка72212"/>
    <w:next w:val="a2"/>
    <w:semiHidden/>
    <w:rsid w:val="00361EB9"/>
  </w:style>
  <w:style w:type="table" w:customStyle="1" w:styleId="312212">
    <w:name w:val="Объемная таблица 31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2">
    <w:name w:val="HTA Tabellengitternetz1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2">
    <w:name w:val="Нет списка132212"/>
    <w:next w:val="a2"/>
    <w:semiHidden/>
    <w:rsid w:val="00361EB9"/>
  </w:style>
  <w:style w:type="numbering" w:customStyle="1" w:styleId="111111112212">
    <w:name w:val="1 / 1.1 / 1.1.1112212"/>
    <w:basedOn w:val="a2"/>
    <w:next w:val="111111"/>
    <w:rsid w:val="00361EB9"/>
  </w:style>
  <w:style w:type="numbering" w:customStyle="1" w:styleId="11111122212">
    <w:name w:val="1 / 1.1 / 1.1.122212"/>
    <w:basedOn w:val="a2"/>
    <w:next w:val="111111"/>
    <w:rsid w:val="00361EB9"/>
  </w:style>
  <w:style w:type="numbering" w:customStyle="1" w:styleId="212212">
    <w:name w:val="Нет списка212212"/>
    <w:next w:val="a2"/>
    <w:uiPriority w:val="99"/>
    <w:semiHidden/>
    <w:unhideWhenUsed/>
    <w:rsid w:val="00361EB9"/>
  </w:style>
  <w:style w:type="numbering" w:customStyle="1" w:styleId="3122120">
    <w:name w:val="Нет списка312212"/>
    <w:next w:val="a2"/>
    <w:uiPriority w:val="99"/>
    <w:semiHidden/>
    <w:unhideWhenUsed/>
    <w:rsid w:val="00361EB9"/>
  </w:style>
  <w:style w:type="numbering" w:customStyle="1" w:styleId="412212">
    <w:name w:val="Нет списка412212"/>
    <w:next w:val="a2"/>
    <w:uiPriority w:val="99"/>
    <w:semiHidden/>
    <w:unhideWhenUsed/>
    <w:rsid w:val="00361EB9"/>
  </w:style>
  <w:style w:type="numbering" w:customStyle="1" w:styleId="1122212">
    <w:name w:val="Нет списка1122212"/>
    <w:next w:val="a2"/>
    <w:uiPriority w:val="99"/>
    <w:semiHidden/>
    <w:unhideWhenUsed/>
    <w:rsid w:val="00361EB9"/>
  </w:style>
  <w:style w:type="numbering" w:customStyle="1" w:styleId="512212">
    <w:name w:val="Нет списка512212"/>
    <w:next w:val="a2"/>
    <w:uiPriority w:val="99"/>
    <w:semiHidden/>
    <w:unhideWhenUsed/>
    <w:rsid w:val="00361EB9"/>
  </w:style>
  <w:style w:type="numbering" w:customStyle="1" w:styleId="1212212">
    <w:name w:val="Нет списка1212212"/>
    <w:next w:val="a2"/>
    <w:uiPriority w:val="99"/>
    <w:semiHidden/>
    <w:unhideWhenUsed/>
    <w:rsid w:val="00361EB9"/>
  </w:style>
  <w:style w:type="numbering" w:customStyle="1" w:styleId="82212">
    <w:name w:val="Нет списка82212"/>
    <w:next w:val="a2"/>
    <w:semiHidden/>
    <w:rsid w:val="00361EB9"/>
  </w:style>
  <w:style w:type="table" w:customStyle="1" w:styleId="322212">
    <w:name w:val="Объемная таблица 32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2">
    <w:name w:val="HTA Tabellengitternetz112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2">
    <w:name w:val="Нет списка142212"/>
    <w:next w:val="a2"/>
    <w:semiHidden/>
    <w:rsid w:val="00361EB9"/>
  </w:style>
  <w:style w:type="numbering" w:customStyle="1" w:styleId="111111122212">
    <w:name w:val="1 / 1.1 / 1.1.1122212"/>
    <w:basedOn w:val="a2"/>
    <w:next w:val="111111"/>
    <w:rsid w:val="00361EB9"/>
  </w:style>
  <w:style w:type="numbering" w:customStyle="1" w:styleId="11111132212">
    <w:name w:val="1 / 1.1 / 1.1.132212"/>
    <w:basedOn w:val="a2"/>
    <w:next w:val="111111"/>
    <w:rsid w:val="00361EB9"/>
  </w:style>
  <w:style w:type="numbering" w:customStyle="1" w:styleId="222212">
    <w:name w:val="Нет списка222212"/>
    <w:next w:val="a2"/>
    <w:uiPriority w:val="99"/>
    <w:semiHidden/>
    <w:unhideWhenUsed/>
    <w:rsid w:val="00361EB9"/>
  </w:style>
  <w:style w:type="numbering" w:customStyle="1" w:styleId="3222120">
    <w:name w:val="Нет списка322212"/>
    <w:next w:val="a2"/>
    <w:uiPriority w:val="99"/>
    <w:semiHidden/>
    <w:unhideWhenUsed/>
    <w:rsid w:val="00361EB9"/>
  </w:style>
  <w:style w:type="numbering" w:customStyle="1" w:styleId="422212">
    <w:name w:val="Нет списка422212"/>
    <w:next w:val="a2"/>
    <w:uiPriority w:val="99"/>
    <w:semiHidden/>
    <w:unhideWhenUsed/>
    <w:rsid w:val="00361EB9"/>
  </w:style>
  <w:style w:type="numbering" w:customStyle="1" w:styleId="1132212">
    <w:name w:val="Нет списка1132212"/>
    <w:next w:val="a2"/>
    <w:uiPriority w:val="99"/>
    <w:semiHidden/>
    <w:unhideWhenUsed/>
    <w:rsid w:val="00361EB9"/>
  </w:style>
  <w:style w:type="numbering" w:customStyle="1" w:styleId="522212">
    <w:name w:val="Нет списка522212"/>
    <w:next w:val="a2"/>
    <w:uiPriority w:val="99"/>
    <w:semiHidden/>
    <w:unhideWhenUsed/>
    <w:rsid w:val="00361EB9"/>
  </w:style>
  <w:style w:type="numbering" w:customStyle="1" w:styleId="1222212">
    <w:name w:val="Нет списка1222212"/>
    <w:next w:val="a2"/>
    <w:uiPriority w:val="99"/>
    <w:semiHidden/>
    <w:unhideWhenUsed/>
    <w:rsid w:val="00361EB9"/>
  </w:style>
  <w:style w:type="numbering" w:customStyle="1" w:styleId="111111132212">
    <w:name w:val="1 / 1.1 / 1.1.1132212"/>
    <w:basedOn w:val="a2"/>
    <w:next w:val="111111"/>
    <w:rsid w:val="00361EB9"/>
  </w:style>
  <w:style w:type="numbering" w:customStyle="1" w:styleId="11111142212">
    <w:name w:val="1 / 1.1 / 1.1.142212"/>
    <w:basedOn w:val="a2"/>
    <w:next w:val="111111"/>
    <w:rsid w:val="00361EB9"/>
  </w:style>
  <w:style w:type="numbering" w:customStyle="1" w:styleId="18212">
    <w:name w:val="Нет списка18212"/>
    <w:next w:val="a2"/>
    <w:uiPriority w:val="99"/>
    <w:semiHidden/>
    <w:unhideWhenUsed/>
    <w:rsid w:val="00361EB9"/>
  </w:style>
  <w:style w:type="numbering" w:customStyle="1" w:styleId="19212">
    <w:name w:val="Нет списка19212"/>
    <w:next w:val="a2"/>
    <w:semiHidden/>
    <w:rsid w:val="00361EB9"/>
  </w:style>
  <w:style w:type="table" w:customStyle="1" w:styleId="35212">
    <w:name w:val="Объемная таблица 35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2">
    <w:name w:val="HTA Tabellengitternetz115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2">
    <w:name w:val="Нет списка116212"/>
    <w:next w:val="a2"/>
    <w:semiHidden/>
    <w:rsid w:val="00361EB9"/>
  </w:style>
  <w:style w:type="numbering" w:customStyle="1" w:styleId="25212">
    <w:name w:val="Нет списка25212"/>
    <w:next w:val="a2"/>
    <w:uiPriority w:val="99"/>
    <w:semiHidden/>
    <w:unhideWhenUsed/>
    <w:rsid w:val="00361EB9"/>
  </w:style>
  <w:style w:type="numbering" w:customStyle="1" w:styleId="352120">
    <w:name w:val="Нет списка35212"/>
    <w:next w:val="a2"/>
    <w:uiPriority w:val="99"/>
    <w:semiHidden/>
    <w:unhideWhenUsed/>
    <w:rsid w:val="00361EB9"/>
  </w:style>
  <w:style w:type="numbering" w:customStyle="1" w:styleId="45212">
    <w:name w:val="Нет списка45212"/>
    <w:next w:val="a2"/>
    <w:uiPriority w:val="99"/>
    <w:semiHidden/>
    <w:unhideWhenUsed/>
    <w:rsid w:val="00361EB9"/>
  </w:style>
  <w:style w:type="numbering" w:customStyle="1" w:styleId="1113212">
    <w:name w:val="Нет списка1113212"/>
    <w:next w:val="a2"/>
    <w:uiPriority w:val="99"/>
    <w:semiHidden/>
    <w:unhideWhenUsed/>
    <w:rsid w:val="00361EB9"/>
  </w:style>
  <w:style w:type="numbering" w:customStyle="1" w:styleId="55212">
    <w:name w:val="Нет списка55212"/>
    <w:next w:val="a2"/>
    <w:uiPriority w:val="99"/>
    <w:semiHidden/>
    <w:unhideWhenUsed/>
    <w:rsid w:val="00361EB9"/>
  </w:style>
  <w:style w:type="numbering" w:customStyle="1" w:styleId="125212">
    <w:name w:val="Нет списка125212"/>
    <w:next w:val="a2"/>
    <w:uiPriority w:val="99"/>
    <w:semiHidden/>
    <w:unhideWhenUsed/>
    <w:rsid w:val="00361EB9"/>
  </w:style>
  <w:style w:type="numbering" w:customStyle="1" w:styleId="63212">
    <w:name w:val="Нет списка63212"/>
    <w:next w:val="a2"/>
    <w:uiPriority w:val="99"/>
    <w:semiHidden/>
    <w:unhideWhenUsed/>
    <w:rsid w:val="00361EB9"/>
  </w:style>
  <w:style w:type="numbering" w:customStyle="1" w:styleId="73212">
    <w:name w:val="Нет списка73212"/>
    <w:next w:val="a2"/>
    <w:semiHidden/>
    <w:rsid w:val="00361EB9"/>
  </w:style>
  <w:style w:type="table" w:customStyle="1" w:styleId="313212">
    <w:name w:val="Объемная таблица 31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2">
    <w:name w:val="HTA Tabellengitternetz1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2">
    <w:name w:val="Нет списка133212"/>
    <w:next w:val="a2"/>
    <w:semiHidden/>
    <w:rsid w:val="00361EB9"/>
  </w:style>
  <w:style w:type="numbering" w:customStyle="1" w:styleId="111111113212">
    <w:name w:val="1 / 1.1 / 1.1.1113212"/>
    <w:basedOn w:val="a2"/>
    <w:next w:val="111111"/>
    <w:rsid w:val="00361EB9"/>
  </w:style>
  <w:style w:type="numbering" w:customStyle="1" w:styleId="11111123212">
    <w:name w:val="1 / 1.1 / 1.1.123212"/>
    <w:basedOn w:val="a2"/>
    <w:next w:val="111111"/>
    <w:rsid w:val="00361EB9"/>
  </w:style>
  <w:style w:type="numbering" w:customStyle="1" w:styleId="213212">
    <w:name w:val="Нет списка213212"/>
    <w:next w:val="a2"/>
    <w:uiPriority w:val="99"/>
    <w:semiHidden/>
    <w:unhideWhenUsed/>
    <w:rsid w:val="00361EB9"/>
  </w:style>
  <w:style w:type="numbering" w:customStyle="1" w:styleId="3132120">
    <w:name w:val="Нет списка313212"/>
    <w:next w:val="a2"/>
    <w:uiPriority w:val="99"/>
    <w:semiHidden/>
    <w:unhideWhenUsed/>
    <w:rsid w:val="00361EB9"/>
  </w:style>
  <w:style w:type="numbering" w:customStyle="1" w:styleId="413212">
    <w:name w:val="Нет списка413212"/>
    <w:next w:val="a2"/>
    <w:uiPriority w:val="99"/>
    <w:semiHidden/>
    <w:unhideWhenUsed/>
    <w:rsid w:val="00361EB9"/>
  </w:style>
  <w:style w:type="numbering" w:customStyle="1" w:styleId="1123212">
    <w:name w:val="Нет списка1123212"/>
    <w:next w:val="a2"/>
    <w:uiPriority w:val="99"/>
    <w:semiHidden/>
    <w:unhideWhenUsed/>
    <w:rsid w:val="00361EB9"/>
  </w:style>
  <w:style w:type="numbering" w:customStyle="1" w:styleId="513212">
    <w:name w:val="Нет списка513212"/>
    <w:next w:val="a2"/>
    <w:uiPriority w:val="99"/>
    <w:semiHidden/>
    <w:unhideWhenUsed/>
    <w:rsid w:val="00361EB9"/>
  </w:style>
  <w:style w:type="numbering" w:customStyle="1" w:styleId="1213212">
    <w:name w:val="Нет списка1213212"/>
    <w:next w:val="a2"/>
    <w:uiPriority w:val="99"/>
    <w:semiHidden/>
    <w:unhideWhenUsed/>
    <w:rsid w:val="00361EB9"/>
  </w:style>
  <w:style w:type="numbering" w:customStyle="1" w:styleId="83212">
    <w:name w:val="Нет списка83212"/>
    <w:next w:val="a2"/>
    <w:semiHidden/>
    <w:rsid w:val="00361EB9"/>
  </w:style>
  <w:style w:type="table" w:customStyle="1" w:styleId="323212">
    <w:name w:val="Объемная таблица 32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2">
    <w:name w:val="HTA Tabellengitternetz112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2">
    <w:name w:val="Нет списка143212"/>
    <w:next w:val="a2"/>
    <w:semiHidden/>
    <w:rsid w:val="00361EB9"/>
  </w:style>
  <w:style w:type="numbering" w:customStyle="1" w:styleId="111111123212">
    <w:name w:val="1 / 1.1 / 1.1.1123212"/>
    <w:basedOn w:val="a2"/>
    <w:next w:val="111111"/>
    <w:rsid w:val="00361EB9"/>
  </w:style>
  <w:style w:type="numbering" w:customStyle="1" w:styleId="11111133212">
    <w:name w:val="1 / 1.1 / 1.1.133212"/>
    <w:basedOn w:val="a2"/>
    <w:next w:val="111111"/>
    <w:rsid w:val="00361EB9"/>
  </w:style>
  <w:style w:type="numbering" w:customStyle="1" w:styleId="223212">
    <w:name w:val="Нет списка223212"/>
    <w:next w:val="a2"/>
    <w:uiPriority w:val="99"/>
    <w:semiHidden/>
    <w:unhideWhenUsed/>
    <w:rsid w:val="00361EB9"/>
  </w:style>
  <w:style w:type="numbering" w:customStyle="1" w:styleId="3232120">
    <w:name w:val="Нет списка323212"/>
    <w:next w:val="a2"/>
    <w:uiPriority w:val="99"/>
    <w:semiHidden/>
    <w:unhideWhenUsed/>
    <w:rsid w:val="00361EB9"/>
  </w:style>
  <w:style w:type="numbering" w:customStyle="1" w:styleId="423212">
    <w:name w:val="Нет списка423212"/>
    <w:next w:val="a2"/>
    <w:uiPriority w:val="99"/>
    <w:semiHidden/>
    <w:unhideWhenUsed/>
    <w:rsid w:val="00361EB9"/>
  </w:style>
  <w:style w:type="numbering" w:customStyle="1" w:styleId="1133212">
    <w:name w:val="Нет списка1133212"/>
    <w:next w:val="a2"/>
    <w:uiPriority w:val="99"/>
    <w:semiHidden/>
    <w:unhideWhenUsed/>
    <w:rsid w:val="00361EB9"/>
  </w:style>
  <w:style w:type="numbering" w:customStyle="1" w:styleId="523212">
    <w:name w:val="Нет списка523212"/>
    <w:next w:val="a2"/>
    <w:uiPriority w:val="99"/>
    <w:semiHidden/>
    <w:unhideWhenUsed/>
    <w:rsid w:val="00361EB9"/>
  </w:style>
  <w:style w:type="numbering" w:customStyle="1" w:styleId="1223212">
    <w:name w:val="Нет списка1223212"/>
    <w:next w:val="a2"/>
    <w:uiPriority w:val="99"/>
    <w:semiHidden/>
    <w:unhideWhenUsed/>
    <w:rsid w:val="00361EB9"/>
  </w:style>
  <w:style w:type="numbering" w:customStyle="1" w:styleId="111111133212">
    <w:name w:val="1 / 1.1 / 1.1.1133212"/>
    <w:basedOn w:val="a2"/>
    <w:next w:val="111111"/>
    <w:rsid w:val="00361EB9"/>
  </w:style>
  <w:style w:type="numbering" w:customStyle="1" w:styleId="11111143212">
    <w:name w:val="1 / 1.1 / 1.1.143212"/>
    <w:basedOn w:val="a2"/>
    <w:next w:val="111111"/>
    <w:rsid w:val="00361EB9"/>
  </w:style>
  <w:style w:type="numbering" w:customStyle="1" w:styleId="2912">
    <w:name w:val="Нет списка2912"/>
    <w:next w:val="a2"/>
    <w:uiPriority w:val="99"/>
    <w:semiHidden/>
    <w:unhideWhenUsed/>
    <w:rsid w:val="00361EB9"/>
  </w:style>
  <w:style w:type="numbering" w:customStyle="1" w:styleId="12012">
    <w:name w:val="Нет списка12012"/>
    <w:next w:val="a2"/>
    <w:semiHidden/>
    <w:rsid w:val="00361EB9"/>
  </w:style>
  <w:style w:type="table" w:customStyle="1" w:styleId="3812">
    <w:name w:val="Объемная таблица 38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2">
    <w:name w:val="HTA Tabellengitternetz118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2">
    <w:name w:val="Нет списка111012"/>
    <w:next w:val="a2"/>
    <w:semiHidden/>
    <w:rsid w:val="00361EB9"/>
  </w:style>
  <w:style w:type="numbering" w:customStyle="1" w:styleId="21012">
    <w:name w:val="Нет списка21012"/>
    <w:next w:val="a2"/>
    <w:uiPriority w:val="99"/>
    <w:semiHidden/>
    <w:unhideWhenUsed/>
    <w:rsid w:val="00361EB9"/>
  </w:style>
  <w:style w:type="numbering" w:customStyle="1" w:styleId="38120">
    <w:name w:val="Нет списка3812"/>
    <w:next w:val="a2"/>
    <w:uiPriority w:val="99"/>
    <w:semiHidden/>
    <w:unhideWhenUsed/>
    <w:rsid w:val="00361EB9"/>
  </w:style>
  <w:style w:type="numbering" w:customStyle="1" w:styleId="4812">
    <w:name w:val="Нет списка4812"/>
    <w:next w:val="a2"/>
    <w:uiPriority w:val="99"/>
    <w:semiHidden/>
    <w:unhideWhenUsed/>
    <w:rsid w:val="00361EB9"/>
  </w:style>
  <w:style w:type="numbering" w:customStyle="1" w:styleId="111612">
    <w:name w:val="Нет списка111612"/>
    <w:next w:val="a2"/>
    <w:uiPriority w:val="99"/>
    <w:semiHidden/>
    <w:unhideWhenUsed/>
    <w:rsid w:val="00361EB9"/>
  </w:style>
  <w:style w:type="numbering" w:customStyle="1" w:styleId="5812">
    <w:name w:val="Нет списка5812"/>
    <w:next w:val="a2"/>
    <w:uiPriority w:val="99"/>
    <w:semiHidden/>
    <w:unhideWhenUsed/>
    <w:rsid w:val="00361EB9"/>
  </w:style>
  <w:style w:type="numbering" w:customStyle="1" w:styleId="12812">
    <w:name w:val="Нет списка12812"/>
    <w:next w:val="a2"/>
    <w:uiPriority w:val="99"/>
    <w:semiHidden/>
    <w:unhideWhenUsed/>
    <w:rsid w:val="00361EB9"/>
  </w:style>
  <w:style w:type="numbering" w:customStyle="1" w:styleId="6612">
    <w:name w:val="Нет списка6612"/>
    <w:next w:val="a2"/>
    <w:uiPriority w:val="99"/>
    <w:semiHidden/>
    <w:unhideWhenUsed/>
    <w:rsid w:val="00361EB9"/>
  </w:style>
  <w:style w:type="numbering" w:customStyle="1" w:styleId="7612">
    <w:name w:val="Нет списка7612"/>
    <w:next w:val="a2"/>
    <w:semiHidden/>
    <w:rsid w:val="00361EB9"/>
  </w:style>
  <w:style w:type="table" w:customStyle="1" w:styleId="31612">
    <w:name w:val="Объемная таблица 31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2">
    <w:name w:val="HTA Tabellengitternetz1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2">
    <w:name w:val="Нет списка13612"/>
    <w:next w:val="a2"/>
    <w:semiHidden/>
    <w:rsid w:val="00361EB9"/>
  </w:style>
  <w:style w:type="numbering" w:customStyle="1" w:styleId="11111111612">
    <w:name w:val="1 / 1.1 / 1.1.111612"/>
    <w:basedOn w:val="a2"/>
    <w:next w:val="111111"/>
    <w:rsid w:val="00361EB9"/>
  </w:style>
  <w:style w:type="numbering" w:customStyle="1" w:styleId="1111112612">
    <w:name w:val="1 / 1.1 / 1.1.12612"/>
    <w:basedOn w:val="a2"/>
    <w:next w:val="111111"/>
    <w:rsid w:val="00361EB9"/>
  </w:style>
  <w:style w:type="numbering" w:customStyle="1" w:styleId="21612">
    <w:name w:val="Нет списка21612"/>
    <w:next w:val="a2"/>
    <w:uiPriority w:val="99"/>
    <w:semiHidden/>
    <w:unhideWhenUsed/>
    <w:rsid w:val="00361EB9"/>
  </w:style>
  <w:style w:type="numbering" w:customStyle="1" w:styleId="316120">
    <w:name w:val="Нет списка31612"/>
    <w:next w:val="a2"/>
    <w:uiPriority w:val="99"/>
    <w:semiHidden/>
    <w:unhideWhenUsed/>
    <w:rsid w:val="00361EB9"/>
  </w:style>
  <w:style w:type="numbering" w:customStyle="1" w:styleId="41612">
    <w:name w:val="Нет списка41612"/>
    <w:next w:val="a2"/>
    <w:uiPriority w:val="99"/>
    <w:semiHidden/>
    <w:unhideWhenUsed/>
    <w:rsid w:val="00361EB9"/>
  </w:style>
  <w:style w:type="numbering" w:customStyle="1" w:styleId="112612">
    <w:name w:val="Нет списка112612"/>
    <w:next w:val="a2"/>
    <w:uiPriority w:val="99"/>
    <w:semiHidden/>
    <w:unhideWhenUsed/>
    <w:rsid w:val="00361EB9"/>
  </w:style>
  <w:style w:type="numbering" w:customStyle="1" w:styleId="51612">
    <w:name w:val="Нет списка51612"/>
    <w:next w:val="a2"/>
    <w:uiPriority w:val="99"/>
    <w:semiHidden/>
    <w:unhideWhenUsed/>
    <w:rsid w:val="00361EB9"/>
  </w:style>
  <w:style w:type="numbering" w:customStyle="1" w:styleId="121612">
    <w:name w:val="Нет списка121612"/>
    <w:next w:val="a2"/>
    <w:uiPriority w:val="99"/>
    <w:semiHidden/>
    <w:unhideWhenUsed/>
    <w:rsid w:val="00361EB9"/>
  </w:style>
  <w:style w:type="numbering" w:customStyle="1" w:styleId="8612">
    <w:name w:val="Нет списка8612"/>
    <w:next w:val="a2"/>
    <w:semiHidden/>
    <w:rsid w:val="00361EB9"/>
  </w:style>
  <w:style w:type="table" w:customStyle="1" w:styleId="32612">
    <w:name w:val="Объемная таблица 32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2">
    <w:name w:val="HTA Tabellengitternetz112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2">
    <w:name w:val="Нет списка14612"/>
    <w:next w:val="a2"/>
    <w:semiHidden/>
    <w:rsid w:val="00361EB9"/>
  </w:style>
  <w:style w:type="numbering" w:customStyle="1" w:styleId="11111112612">
    <w:name w:val="1 / 1.1 / 1.1.112612"/>
    <w:basedOn w:val="a2"/>
    <w:next w:val="111111"/>
    <w:rsid w:val="00361EB9"/>
  </w:style>
  <w:style w:type="numbering" w:customStyle="1" w:styleId="1111113612">
    <w:name w:val="1 / 1.1 / 1.1.13612"/>
    <w:basedOn w:val="a2"/>
    <w:next w:val="111111"/>
    <w:rsid w:val="00361EB9"/>
  </w:style>
  <w:style w:type="numbering" w:customStyle="1" w:styleId="22612">
    <w:name w:val="Нет списка22612"/>
    <w:next w:val="a2"/>
    <w:uiPriority w:val="99"/>
    <w:semiHidden/>
    <w:unhideWhenUsed/>
    <w:rsid w:val="00361EB9"/>
  </w:style>
  <w:style w:type="numbering" w:customStyle="1" w:styleId="326120">
    <w:name w:val="Нет списка32612"/>
    <w:next w:val="a2"/>
    <w:uiPriority w:val="99"/>
    <w:semiHidden/>
    <w:unhideWhenUsed/>
    <w:rsid w:val="00361EB9"/>
  </w:style>
  <w:style w:type="numbering" w:customStyle="1" w:styleId="42612">
    <w:name w:val="Нет списка42612"/>
    <w:next w:val="a2"/>
    <w:uiPriority w:val="99"/>
    <w:semiHidden/>
    <w:unhideWhenUsed/>
    <w:rsid w:val="00361EB9"/>
  </w:style>
  <w:style w:type="numbering" w:customStyle="1" w:styleId="113612">
    <w:name w:val="Нет списка113612"/>
    <w:next w:val="a2"/>
    <w:uiPriority w:val="99"/>
    <w:semiHidden/>
    <w:unhideWhenUsed/>
    <w:rsid w:val="00361EB9"/>
  </w:style>
  <w:style w:type="numbering" w:customStyle="1" w:styleId="52612">
    <w:name w:val="Нет списка52612"/>
    <w:next w:val="a2"/>
    <w:uiPriority w:val="99"/>
    <w:semiHidden/>
    <w:unhideWhenUsed/>
    <w:rsid w:val="00361EB9"/>
  </w:style>
  <w:style w:type="numbering" w:customStyle="1" w:styleId="122612">
    <w:name w:val="Нет списка122612"/>
    <w:next w:val="a2"/>
    <w:uiPriority w:val="99"/>
    <w:semiHidden/>
    <w:unhideWhenUsed/>
    <w:rsid w:val="00361EB9"/>
  </w:style>
  <w:style w:type="numbering" w:customStyle="1" w:styleId="11111113612">
    <w:name w:val="1 / 1.1 / 1.1.113612"/>
    <w:basedOn w:val="a2"/>
    <w:next w:val="111111"/>
    <w:rsid w:val="00361EB9"/>
  </w:style>
  <w:style w:type="numbering" w:customStyle="1" w:styleId="1111114612">
    <w:name w:val="1 / 1.1 / 1.1.14612"/>
    <w:basedOn w:val="a2"/>
    <w:next w:val="111111"/>
    <w:rsid w:val="00361EB9"/>
  </w:style>
  <w:style w:type="numbering" w:customStyle="1" w:styleId="9312">
    <w:name w:val="Нет списка9312"/>
    <w:next w:val="a2"/>
    <w:uiPriority w:val="99"/>
    <w:semiHidden/>
    <w:unhideWhenUsed/>
    <w:rsid w:val="00361EB9"/>
  </w:style>
  <w:style w:type="numbering" w:customStyle="1" w:styleId="10312">
    <w:name w:val="Нет списка10312"/>
    <w:next w:val="a2"/>
    <w:uiPriority w:val="99"/>
    <w:semiHidden/>
    <w:unhideWhenUsed/>
    <w:rsid w:val="00361EB9"/>
  </w:style>
  <w:style w:type="numbering" w:customStyle="1" w:styleId="15312">
    <w:name w:val="Нет списка15312"/>
    <w:next w:val="a2"/>
    <w:semiHidden/>
    <w:rsid w:val="00361EB9"/>
  </w:style>
  <w:style w:type="table" w:customStyle="1" w:styleId="33312">
    <w:name w:val="Объемная таблица 3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2">
    <w:name w:val="HTA Tabellengitternetz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2">
    <w:name w:val="Нет списка114312"/>
    <w:next w:val="a2"/>
    <w:semiHidden/>
    <w:rsid w:val="00361EB9"/>
  </w:style>
  <w:style w:type="numbering" w:customStyle="1" w:styleId="23312">
    <w:name w:val="Нет списка23312"/>
    <w:next w:val="a2"/>
    <w:uiPriority w:val="99"/>
    <w:semiHidden/>
    <w:unhideWhenUsed/>
    <w:rsid w:val="00361EB9"/>
  </w:style>
  <w:style w:type="numbering" w:customStyle="1" w:styleId="333120">
    <w:name w:val="Нет списка33312"/>
    <w:next w:val="a2"/>
    <w:uiPriority w:val="99"/>
    <w:semiHidden/>
    <w:unhideWhenUsed/>
    <w:rsid w:val="00361EB9"/>
  </w:style>
  <w:style w:type="numbering" w:customStyle="1" w:styleId="43312">
    <w:name w:val="Нет списка43312"/>
    <w:next w:val="a2"/>
    <w:uiPriority w:val="99"/>
    <w:semiHidden/>
    <w:unhideWhenUsed/>
    <w:rsid w:val="00361EB9"/>
  </w:style>
  <w:style w:type="numbering" w:customStyle="1" w:styleId="1111312">
    <w:name w:val="Нет списка1111312"/>
    <w:next w:val="a2"/>
    <w:uiPriority w:val="99"/>
    <w:semiHidden/>
    <w:unhideWhenUsed/>
    <w:rsid w:val="00361EB9"/>
  </w:style>
  <w:style w:type="numbering" w:customStyle="1" w:styleId="53312">
    <w:name w:val="Нет списка53312"/>
    <w:next w:val="a2"/>
    <w:uiPriority w:val="99"/>
    <w:semiHidden/>
    <w:unhideWhenUsed/>
    <w:rsid w:val="00361EB9"/>
  </w:style>
  <w:style w:type="numbering" w:customStyle="1" w:styleId="123312">
    <w:name w:val="Нет списка123312"/>
    <w:next w:val="a2"/>
    <w:uiPriority w:val="99"/>
    <w:semiHidden/>
    <w:unhideWhenUsed/>
    <w:rsid w:val="00361EB9"/>
  </w:style>
  <w:style w:type="numbering" w:customStyle="1" w:styleId="61312">
    <w:name w:val="Нет списка61312"/>
    <w:next w:val="a2"/>
    <w:uiPriority w:val="99"/>
    <w:semiHidden/>
    <w:unhideWhenUsed/>
    <w:rsid w:val="00361EB9"/>
  </w:style>
  <w:style w:type="numbering" w:customStyle="1" w:styleId="71312">
    <w:name w:val="Нет списка71312"/>
    <w:next w:val="a2"/>
    <w:semiHidden/>
    <w:rsid w:val="00361EB9"/>
  </w:style>
  <w:style w:type="table" w:customStyle="1" w:styleId="311312">
    <w:name w:val="Объемная таблица 31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2">
    <w:name w:val="HTA Tabellengitternetz1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2">
    <w:name w:val="Нет списка131312"/>
    <w:next w:val="a2"/>
    <w:semiHidden/>
    <w:rsid w:val="00361EB9"/>
  </w:style>
  <w:style w:type="numbering" w:customStyle="1" w:styleId="111111111312">
    <w:name w:val="1 / 1.1 / 1.1.1111312"/>
    <w:basedOn w:val="a2"/>
    <w:next w:val="111111"/>
    <w:rsid w:val="00361EB9"/>
  </w:style>
  <w:style w:type="numbering" w:customStyle="1" w:styleId="11111121312">
    <w:name w:val="1 / 1.1 / 1.1.121312"/>
    <w:basedOn w:val="a2"/>
    <w:next w:val="111111"/>
    <w:rsid w:val="00361EB9"/>
  </w:style>
  <w:style w:type="numbering" w:customStyle="1" w:styleId="211312">
    <w:name w:val="Нет списка211312"/>
    <w:next w:val="a2"/>
    <w:uiPriority w:val="99"/>
    <w:semiHidden/>
    <w:unhideWhenUsed/>
    <w:rsid w:val="00361EB9"/>
  </w:style>
  <w:style w:type="numbering" w:customStyle="1" w:styleId="3113120">
    <w:name w:val="Нет списка311312"/>
    <w:next w:val="a2"/>
    <w:uiPriority w:val="99"/>
    <w:semiHidden/>
    <w:unhideWhenUsed/>
    <w:rsid w:val="00361EB9"/>
  </w:style>
  <w:style w:type="numbering" w:customStyle="1" w:styleId="411312">
    <w:name w:val="Нет списка411312"/>
    <w:next w:val="a2"/>
    <w:uiPriority w:val="99"/>
    <w:semiHidden/>
    <w:unhideWhenUsed/>
    <w:rsid w:val="00361EB9"/>
  </w:style>
  <w:style w:type="numbering" w:customStyle="1" w:styleId="1121312">
    <w:name w:val="Нет списка1121312"/>
    <w:next w:val="a2"/>
    <w:uiPriority w:val="99"/>
    <w:semiHidden/>
    <w:unhideWhenUsed/>
    <w:rsid w:val="00361EB9"/>
  </w:style>
  <w:style w:type="numbering" w:customStyle="1" w:styleId="511312">
    <w:name w:val="Нет списка511312"/>
    <w:next w:val="a2"/>
    <w:uiPriority w:val="99"/>
    <w:semiHidden/>
    <w:unhideWhenUsed/>
    <w:rsid w:val="00361EB9"/>
  </w:style>
  <w:style w:type="numbering" w:customStyle="1" w:styleId="1211312">
    <w:name w:val="Нет списка1211312"/>
    <w:next w:val="a2"/>
    <w:uiPriority w:val="99"/>
    <w:semiHidden/>
    <w:unhideWhenUsed/>
    <w:rsid w:val="00361EB9"/>
  </w:style>
  <w:style w:type="numbering" w:customStyle="1" w:styleId="81312">
    <w:name w:val="Нет списка81312"/>
    <w:next w:val="a2"/>
    <w:semiHidden/>
    <w:rsid w:val="00361EB9"/>
  </w:style>
  <w:style w:type="table" w:customStyle="1" w:styleId="321312">
    <w:name w:val="Объемная таблица 32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2">
    <w:name w:val="HTA Tabellengitternetz112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2">
    <w:name w:val="Нет списка141312"/>
    <w:next w:val="a2"/>
    <w:semiHidden/>
    <w:rsid w:val="00361EB9"/>
  </w:style>
  <w:style w:type="numbering" w:customStyle="1" w:styleId="111111121312">
    <w:name w:val="1 / 1.1 / 1.1.1121312"/>
    <w:basedOn w:val="a2"/>
    <w:next w:val="111111"/>
    <w:rsid w:val="00361EB9"/>
  </w:style>
  <w:style w:type="numbering" w:customStyle="1" w:styleId="11111131312">
    <w:name w:val="1 / 1.1 / 1.1.131312"/>
    <w:basedOn w:val="a2"/>
    <w:next w:val="111111"/>
    <w:rsid w:val="00361EB9"/>
  </w:style>
  <w:style w:type="numbering" w:customStyle="1" w:styleId="221312">
    <w:name w:val="Нет списка221312"/>
    <w:next w:val="a2"/>
    <w:uiPriority w:val="99"/>
    <w:semiHidden/>
    <w:unhideWhenUsed/>
    <w:rsid w:val="00361EB9"/>
  </w:style>
  <w:style w:type="numbering" w:customStyle="1" w:styleId="3213120">
    <w:name w:val="Нет списка321312"/>
    <w:next w:val="a2"/>
    <w:uiPriority w:val="99"/>
    <w:semiHidden/>
    <w:unhideWhenUsed/>
    <w:rsid w:val="00361EB9"/>
  </w:style>
  <w:style w:type="numbering" w:customStyle="1" w:styleId="421312">
    <w:name w:val="Нет списка421312"/>
    <w:next w:val="a2"/>
    <w:uiPriority w:val="99"/>
    <w:semiHidden/>
    <w:unhideWhenUsed/>
    <w:rsid w:val="00361EB9"/>
  </w:style>
  <w:style w:type="numbering" w:customStyle="1" w:styleId="1131312">
    <w:name w:val="Нет списка1131312"/>
    <w:next w:val="a2"/>
    <w:uiPriority w:val="99"/>
    <w:semiHidden/>
    <w:unhideWhenUsed/>
    <w:rsid w:val="00361EB9"/>
  </w:style>
  <w:style w:type="numbering" w:customStyle="1" w:styleId="521312">
    <w:name w:val="Нет списка521312"/>
    <w:next w:val="a2"/>
    <w:uiPriority w:val="99"/>
    <w:semiHidden/>
    <w:unhideWhenUsed/>
    <w:rsid w:val="00361EB9"/>
  </w:style>
  <w:style w:type="numbering" w:customStyle="1" w:styleId="1221312">
    <w:name w:val="Нет списка1221312"/>
    <w:next w:val="a2"/>
    <w:uiPriority w:val="99"/>
    <w:semiHidden/>
    <w:unhideWhenUsed/>
    <w:rsid w:val="00361EB9"/>
  </w:style>
  <w:style w:type="numbering" w:customStyle="1" w:styleId="111111131312">
    <w:name w:val="1 / 1.1 / 1.1.1131312"/>
    <w:basedOn w:val="a2"/>
    <w:next w:val="111111"/>
    <w:rsid w:val="00361EB9"/>
  </w:style>
  <w:style w:type="numbering" w:customStyle="1" w:styleId="11111141312">
    <w:name w:val="1 / 1.1 / 1.1.141312"/>
    <w:basedOn w:val="a2"/>
    <w:next w:val="111111"/>
    <w:rsid w:val="00361EB9"/>
  </w:style>
  <w:style w:type="numbering" w:customStyle="1" w:styleId="16312">
    <w:name w:val="Нет списка16312"/>
    <w:next w:val="a2"/>
    <w:uiPriority w:val="99"/>
    <w:semiHidden/>
    <w:unhideWhenUsed/>
    <w:rsid w:val="00361EB9"/>
  </w:style>
  <w:style w:type="numbering" w:customStyle="1" w:styleId="17312">
    <w:name w:val="Нет списка17312"/>
    <w:next w:val="a2"/>
    <w:semiHidden/>
    <w:rsid w:val="00361EB9"/>
  </w:style>
  <w:style w:type="table" w:customStyle="1" w:styleId="34312">
    <w:name w:val="Объемная таблица 34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2">
    <w:name w:val="HTA Tabellengitternetz114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2">
    <w:name w:val="Нет списка115312"/>
    <w:next w:val="a2"/>
    <w:semiHidden/>
    <w:rsid w:val="00361EB9"/>
  </w:style>
  <w:style w:type="numbering" w:customStyle="1" w:styleId="24312">
    <w:name w:val="Нет списка24312"/>
    <w:next w:val="a2"/>
    <w:uiPriority w:val="99"/>
    <w:semiHidden/>
    <w:unhideWhenUsed/>
    <w:rsid w:val="00361EB9"/>
  </w:style>
  <w:style w:type="numbering" w:customStyle="1" w:styleId="343120">
    <w:name w:val="Нет списка34312"/>
    <w:next w:val="a2"/>
    <w:uiPriority w:val="99"/>
    <w:semiHidden/>
    <w:unhideWhenUsed/>
    <w:rsid w:val="00361EB9"/>
  </w:style>
  <w:style w:type="numbering" w:customStyle="1" w:styleId="44312">
    <w:name w:val="Нет списка44312"/>
    <w:next w:val="a2"/>
    <w:uiPriority w:val="99"/>
    <w:semiHidden/>
    <w:unhideWhenUsed/>
    <w:rsid w:val="00361EB9"/>
  </w:style>
  <w:style w:type="numbering" w:customStyle="1" w:styleId="1112312">
    <w:name w:val="Нет списка1112312"/>
    <w:next w:val="a2"/>
    <w:uiPriority w:val="99"/>
    <w:semiHidden/>
    <w:unhideWhenUsed/>
    <w:rsid w:val="00361EB9"/>
  </w:style>
  <w:style w:type="numbering" w:customStyle="1" w:styleId="54312">
    <w:name w:val="Нет списка54312"/>
    <w:next w:val="a2"/>
    <w:uiPriority w:val="99"/>
    <w:semiHidden/>
    <w:unhideWhenUsed/>
    <w:rsid w:val="00361EB9"/>
  </w:style>
  <w:style w:type="numbering" w:customStyle="1" w:styleId="124312">
    <w:name w:val="Нет списка124312"/>
    <w:next w:val="a2"/>
    <w:uiPriority w:val="99"/>
    <w:semiHidden/>
    <w:unhideWhenUsed/>
    <w:rsid w:val="00361EB9"/>
  </w:style>
  <w:style w:type="numbering" w:customStyle="1" w:styleId="62312">
    <w:name w:val="Нет списка62312"/>
    <w:next w:val="a2"/>
    <w:uiPriority w:val="99"/>
    <w:semiHidden/>
    <w:unhideWhenUsed/>
    <w:rsid w:val="00361EB9"/>
  </w:style>
  <w:style w:type="numbering" w:customStyle="1" w:styleId="72312">
    <w:name w:val="Нет списка72312"/>
    <w:next w:val="a2"/>
    <w:semiHidden/>
    <w:rsid w:val="00361EB9"/>
  </w:style>
  <w:style w:type="table" w:customStyle="1" w:styleId="312312">
    <w:name w:val="Объемная таблица 31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2">
    <w:name w:val="HTA Tabellengitternetz1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2">
    <w:name w:val="Нет списка132312"/>
    <w:next w:val="a2"/>
    <w:semiHidden/>
    <w:rsid w:val="00361EB9"/>
  </w:style>
  <w:style w:type="numbering" w:customStyle="1" w:styleId="111111112312">
    <w:name w:val="1 / 1.1 / 1.1.1112312"/>
    <w:basedOn w:val="a2"/>
    <w:next w:val="111111"/>
    <w:rsid w:val="00361EB9"/>
  </w:style>
  <w:style w:type="numbering" w:customStyle="1" w:styleId="11111122312">
    <w:name w:val="1 / 1.1 / 1.1.122312"/>
    <w:basedOn w:val="a2"/>
    <w:next w:val="111111"/>
    <w:rsid w:val="00361EB9"/>
  </w:style>
  <w:style w:type="numbering" w:customStyle="1" w:styleId="212312">
    <w:name w:val="Нет списка212312"/>
    <w:next w:val="a2"/>
    <w:uiPriority w:val="99"/>
    <w:semiHidden/>
    <w:unhideWhenUsed/>
    <w:rsid w:val="00361EB9"/>
  </w:style>
  <w:style w:type="numbering" w:customStyle="1" w:styleId="3123120">
    <w:name w:val="Нет списка312312"/>
    <w:next w:val="a2"/>
    <w:uiPriority w:val="99"/>
    <w:semiHidden/>
    <w:unhideWhenUsed/>
    <w:rsid w:val="00361EB9"/>
  </w:style>
  <w:style w:type="numbering" w:customStyle="1" w:styleId="412312">
    <w:name w:val="Нет списка412312"/>
    <w:next w:val="a2"/>
    <w:uiPriority w:val="99"/>
    <w:semiHidden/>
    <w:unhideWhenUsed/>
    <w:rsid w:val="00361EB9"/>
  </w:style>
  <w:style w:type="numbering" w:customStyle="1" w:styleId="1122312">
    <w:name w:val="Нет списка1122312"/>
    <w:next w:val="a2"/>
    <w:uiPriority w:val="99"/>
    <w:semiHidden/>
    <w:unhideWhenUsed/>
    <w:rsid w:val="00361EB9"/>
  </w:style>
  <w:style w:type="numbering" w:customStyle="1" w:styleId="512312">
    <w:name w:val="Нет списка512312"/>
    <w:next w:val="a2"/>
    <w:uiPriority w:val="99"/>
    <w:semiHidden/>
    <w:unhideWhenUsed/>
    <w:rsid w:val="00361EB9"/>
  </w:style>
  <w:style w:type="numbering" w:customStyle="1" w:styleId="1212312">
    <w:name w:val="Нет списка1212312"/>
    <w:next w:val="a2"/>
    <w:uiPriority w:val="99"/>
    <w:semiHidden/>
    <w:unhideWhenUsed/>
    <w:rsid w:val="00361EB9"/>
  </w:style>
  <w:style w:type="numbering" w:customStyle="1" w:styleId="82312">
    <w:name w:val="Нет списка82312"/>
    <w:next w:val="a2"/>
    <w:semiHidden/>
    <w:rsid w:val="00361EB9"/>
  </w:style>
  <w:style w:type="table" w:customStyle="1" w:styleId="322312">
    <w:name w:val="Объемная таблица 32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2">
    <w:name w:val="HTA Tabellengitternetz112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2">
    <w:name w:val="Нет списка142312"/>
    <w:next w:val="a2"/>
    <w:semiHidden/>
    <w:rsid w:val="00361EB9"/>
  </w:style>
  <w:style w:type="numbering" w:customStyle="1" w:styleId="111111122312">
    <w:name w:val="1 / 1.1 / 1.1.1122312"/>
    <w:basedOn w:val="a2"/>
    <w:next w:val="111111"/>
    <w:rsid w:val="00361EB9"/>
  </w:style>
  <w:style w:type="numbering" w:customStyle="1" w:styleId="11111132312">
    <w:name w:val="1 / 1.1 / 1.1.132312"/>
    <w:basedOn w:val="a2"/>
    <w:next w:val="111111"/>
    <w:rsid w:val="00361EB9"/>
  </w:style>
  <w:style w:type="numbering" w:customStyle="1" w:styleId="222312">
    <w:name w:val="Нет списка222312"/>
    <w:next w:val="a2"/>
    <w:uiPriority w:val="99"/>
    <w:semiHidden/>
    <w:unhideWhenUsed/>
    <w:rsid w:val="00361EB9"/>
  </w:style>
  <w:style w:type="numbering" w:customStyle="1" w:styleId="3223120">
    <w:name w:val="Нет списка322312"/>
    <w:next w:val="a2"/>
    <w:uiPriority w:val="99"/>
    <w:semiHidden/>
    <w:unhideWhenUsed/>
    <w:rsid w:val="00361EB9"/>
  </w:style>
  <w:style w:type="numbering" w:customStyle="1" w:styleId="422312">
    <w:name w:val="Нет списка422312"/>
    <w:next w:val="a2"/>
    <w:uiPriority w:val="99"/>
    <w:semiHidden/>
    <w:unhideWhenUsed/>
    <w:rsid w:val="00361EB9"/>
  </w:style>
  <w:style w:type="numbering" w:customStyle="1" w:styleId="1132312">
    <w:name w:val="Нет списка1132312"/>
    <w:next w:val="a2"/>
    <w:uiPriority w:val="99"/>
    <w:semiHidden/>
    <w:unhideWhenUsed/>
    <w:rsid w:val="00361EB9"/>
  </w:style>
  <w:style w:type="numbering" w:customStyle="1" w:styleId="522312">
    <w:name w:val="Нет списка522312"/>
    <w:next w:val="a2"/>
    <w:uiPriority w:val="99"/>
    <w:semiHidden/>
    <w:unhideWhenUsed/>
    <w:rsid w:val="00361EB9"/>
  </w:style>
  <w:style w:type="numbering" w:customStyle="1" w:styleId="1222312">
    <w:name w:val="Нет списка1222312"/>
    <w:next w:val="a2"/>
    <w:uiPriority w:val="99"/>
    <w:semiHidden/>
    <w:unhideWhenUsed/>
    <w:rsid w:val="00361EB9"/>
  </w:style>
  <w:style w:type="numbering" w:customStyle="1" w:styleId="111111132312">
    <w:name w:val="1 / 1.1 / 1.1.1132312"/>
    <w:basedOn w:val="a2"/>
    <w:next w:val="111111"/>
    <w:rsid w:val="00361EB9"/>
  </w:style>
  <w:style w:type="numbering" w:customStyle="1" w:styleId="11111142312">
    <w:name w:val="1 / 1.1 / 1.1.142312"/>
    <w:basedOn w:val="a2"/>
    <w:next w:val="111111"/>
    <w:rsid w:val="00361EB9"/>
  </w:style>
  <w:style w:type="numbering" w:customStyle="1" w:styleId="18312">
    <w:name w:val="Нет списка18312"/>
    <w:next w:val="a2"/>
    <w:uiPriority w:val="99"/>
    <w:semiHidden/>
    <w:unhideWhenUsed/>
    <w:rsid w:val="00361EB9"/>
  </w:style>
  <w:style w:type="numbering" w:customStyle="1" w:styleId="19312">
    <w:name w:val="Нет списка19312"/>
    <w:next w:val="a2"/>
    <w:semiHidden/>
    <w:rsid w:val="00361EB9"/>
  </w:style>
  <w:style w:type="table" w:customStyle="1" w:styleId="35312">
    <w:name w:val="Объемная таблица 35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2">
    <w:name w:val="HTA Tabellengitternetz115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2">
    <w:name w:val="Нет списка116312"/>
    <w:next w:val="a2"/>
    <w:semiHidden/>
    <w:rsid w:val="00361EB9"/>
  </w:style>
  <w:style w:type="numbering" w:customStyle="1" w:styleId="25312">
    <w:name w:val="Нет списка25312"/>
    <w:next w:val="a2"/>
    <w:uiPriority w:val="99"/>
    <w:semiHidden/>
    <w:unhideWhenUsed/>
    <w:rsid w:val="00361EB9"/>
  </w:style>
  <w:style w:type="numbering" w:customStyle="1" w:styleId="353120">
    <w:name w:val="Нет списка35312"/>
    <w:next w:val="a2"/>
    <w:uiPriority w:val="99"/>
    <w:semiHidden/>
    <w:unhideWhenUsed/>
    <w:rsid w:val="00361EB9"/>
  </w:style>
  <w:style w:type="numbering" w:customStyle="1" w:styleId="45312">
    <w:name w:val="Нет списка45312"/>
    <w:next w:val="a2"/>
    <w:uiPriority w:val="99"/>
    <w:semiHidden/>
    <w:unhideWhenUsed/>
    <w:rsid w:val="00361EB9"/>
  </w:style>
  <w:style w:type="numbering" w:customStyle="1" w:styleId="1113312">
    <w:name w:val="Нет списка1113312"/>
    <w:next w:val="a2"/>
    <w:uiPriority w:val="99"/>
    <w:semiHidden/>
    <w:unhideWhenUsed/>
    <w:rsid w:val="00361EB9"/>
  </w:style>
  <w:style w:type="numbering" w:customStyle="1" w:styleId="55312">
    <w:name w:val="Нет списка55312"/>
    <w:next w:val="a2"/>
    <w:uiPriority w:val="99"/>
    <w:semiHidden/>
    <w:unhideWhenUsed/>
    <w:rsid w:val="00361EB9"/>
  </w:style>
  <w:style w:type="numbering" w:customStyle="1" w:styleId="125312">
    <w:name w:val="Нет списка125312"/>
    <w:next w:val="a2"/>
    <w:uiPriority w:val="99"/>
    <w:semiHidden/>
    <w:unhideWhenUsed/>
    <w:rsid w:val="00361EB9"/>
  </w:style>
  <w:style w:type="numbering" w:customStyle="1" w:styleId="63312">
    <w:name w:val="Нет списка63312"/>
    <w:next w:val="a2"/>
    <w:uiPriority w:val="99"/>
    <w:semiHidden/>
    <w:unhideWhenUsed/>
    <w:rsid w:val="00361EB9"/>
  </w:style>
  <w:style w:type="numbering" w:customStyle="1" w:styleId="73312">
    <w:name w:val="Нет списка73312"/>
    <w:next w:val="a2"/>
    <w:semiHidden/>
    <w:rsid w:val="00361EB9"/>
  </w:style>
  <w:style w:type="table" w:customStyle="1" w:styleId="313312">
    <w:name w:val="Объемная таблица 31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2">
    <w:name w:val="HTA Tabellengitternetz1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2">
    <w:name w:val="Нет списка133312"/>
    <w:next w:val="a2"/>
    <w:semiHidden/>
    <w:rsid w:val="00361EB9"/>
  </w:style>
  <w:style w:type="numbering" w:customStyle="1" w:styleId="111111113312">
    <w:name w:val="1 / 1.1 / 1.1.1113312"/>
    <w:basedOn w:val="a2"/>
    <w:next w:val="111111"/>
    <w:rsid w:val="00361EB9"/>
  </w:style>
  <w:style w:type="numbering" w:customStyle="1" w:styleId="11111123312">
    <w:name w:val="1 / 1.1 / 1.1.123312"/>
    <w:basedOn w:val="a2"/>
    <w:next w:val="111111"/>
    <w:rsid w:val="00361EB9"/>
  </w:style>
  <w:style w:type="numbering" w:customStyle="1" w:styleId="213312">
    <w:name w:val="Нет списка213312"/>
    <w:next w:val="a2"/>
    <w:uiPriority w:val="99"/>
    <w:semiHidden/>
    <w:unhideWhenUsed/>
    <w:rsid w:val="00361EB9"/>
  </w:style>
  <w:style w:type="numbering" w:customStyle="1" w:styleId="3133120">
    <w:name w:val="Нет списка313312"/>
    <w:next w:val="a2"/>
    <w:uiPriority w:val="99"/>
    <w:semiHidden/>
    <w:unhideWhenUsed/>
    <w:rsid w:val="00361EB9"/>
  </w:style>
  <w:style w:type="numbering" w:customStyle="1" w:styleId="413312">
    <w:name w:val="Нет списка413312"/>
    <w:next w:val="a2"/>
    <w:uiPriority w:val="99"/>
    <w:semiHidden/>
    <w:unhideWhenUsed/>
    <w:rsid w:val="00361EB9"/>
  </w:style>
  <w:style w:type="numbering" w:customStyle="1" w:styleId="1123312">
    <w:name w:val="Нет списка1123312"/>
    <w:next w:val="a2"/>
    <w:uiPriority w:val="99"/>
    <w:semiHidden/>
    <w:unhideWhenUsed/>
    <w:rsid w:val="00361EB9"/>
  </w:style>
  <w:style w:type="numbering" w:customStyle="1" w:styleId="513312">
    <w:name w:val="Нет списка513312"/>
    <w:next w:val="a2"/>
    <w:uiPriority w:val="99"/>
    <w:semiHidden/>
    <w:unhideWhenUsed/>
    <w:rsid w:val="00361EB9"/>
  </w:style>
  <w:style w:type="numbering" w:customStyle="1" w:styleId="1213312">
    <w:name w:val="Нет списка1213312"/>
    <w:next w:val="a2"/>
    <w:uiPriority w:val="99"/>
    <w:semiHidden/>
    <w:unhideWhenUsed/>
    <w:rsid w:val="00361EB9"/>
  </w:style>
  <w:style w:type="numbering" w:customStyle="1" w:styleId="83312">
    <w:name w:val="Нет списка83312"/>
    <w:next w:val="a2"/>
    <w:semiHidden/>
    <w:rsid w:val="00361EB9"/>
  </w:style>
  <w:style w:type="table" w:customStyle="1" w:styleId="323312">
    <w:name w:val="Объемная таблица 32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2">
    <w:name w:val="HTA Tabellengitternetz112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2">
    <w:name w:val="Нет списка143312"/>
    <w:next w:val="a2"/>
    <w:semiHidden/>
    <w:rsid w:val="00361EB9"/>
  </w:style>
  <w:style w:type="numbering" w:customStyle="1" w:styleId="111111123312">
    <w:name w:val="1 / 1.1 / 1.1.1123312"/>
    <w:basedOn w:val="a2"/>
    <w:next w:val="111111"/>
    <w:rsid w:val="00361EB9"/>
  </w:style>
  <w:style w:type="numbering" w:customStyle="1" w:styleId="11111133312">
    <w:name w:val="1 / 1.1 / 1.1.133312"/>
    <w:basedOn w:val="a2"/>
    <w:next w:val="111111"/>
    <w:rsid w:val="00361EB9"/>
  </w:style>
  <w:style w:type="numbering" w:customStyle="1" w:styleId="223312">
    <w:name w:val="Нет списка223312"/>
    <w:next w:val="a2"/>
    <w:uiPriority w:val="99"/>
    <w:semiHidden/>
    <w:unhideWhenUsed/>
    <w:rsid w:val="00361EB9"/>
  </w:style>
  <w:style w:type="numbering" w:customStyle="1" w:styleId="3233120">
    <w:name w:val="Нет списка323312"/>
    <w:next w:val="a2"/>
    <w:uiPriority w:val="99"/>
    <w:semiHidden/>
    <w:unhideWhenUsed/>
    <w:rsid w:val="00361EB9"/>
  </w:style>
  <w:style w:type="numbering" w:customStyle="1" w:styleId="423312">
    <w:name w:val="Нет списка423312"/>
    <w:next w:val="a2"/>
    <w:uiPriority w:val="99"/>
    <w:semiHidden/>
    <w:unhideWhenUsed/>
    <w:rsid w:val="00361EB9"/>
  </w:style>
  <w:style w:type="numbering" w:customStyle="1" w:styleId="1133312">
    <w:name w:val="Нет списка1133312"/>
    <w:next w:val="a2"/>
    <w:uiPriority w:val="99"/>
    <w:semiHidden/>
    <w:unhideWhenUsed/>
    <w:rsid w:val="00361EB9"/>
  </w:style>
  <w:style w:type="numbering" w:customStyle="1" w:styleId="523312">
    <w:name w:val="Нет списка523312"/>
    <w:next w:val="a2"/>
    <w:uiPriority w:val="99"/>
    <w:semiHidden/>
    <w:unhideWhenUsed/>
    <w:rsid w:val="00361EB9"/>
  </w:style>
  <w:style w:type="numbering" w:customStyle="1" w:styleId="1223312">
    <w:name w:val="Нет списка1223312"/>
    <w:next w:val="a2"/>
    <w:uiPriority w:val="99"/>
    <w:semiHidden/>
    <w:unhideWhenUsed/>
    <w:rsid w:val="00361EB9"/>
  </w:style>
  <w:style w:type="numbering" w:customStyle="1" w:styleId="111111133312">
    <w:name w:val="1 / 1.1 / 1.1.1133312"/>
    <w:basedOn w:val="a2"/>
    <w:next w:val="111111"/>
    <w:rsid w:val="00361EB9"/>
  </w:style>
  <w:style w:type="numbering" w:customStyle="1" w:styleId="11111143312">
    <w:name w:val="1 / 1.1 / 1.1.143312"/>
    <w:basedOn w:val="a2"/>
    <w:next w:val="111111"/>
    <w:rsid w:val="00361EB9"/>
  </w:style>
  <w:style w:type="numbering" w:customStyle="1" w:styleId="111111152">
    <w:name w:val="1 / 1.1 / 1.1.1152"/>
    <w:basedOn w:val="a2"/>
    <w:next w:val="111111"/>
    <w:rsid w:val="00361EB9"/>
  </w:style>
  <w:style w:type="numbering" w:customStyle="1" w:styleId="11111162">
    <w:name w:val="1 / 1.1 / 1.1.162"/>
    <w:basedOn w:val="a2"/>
    <w:next w:val="111111"/>
    <w:rsid w:val="00361EB9"/>
  </w:style>
  <w:style w:type="numbering" w:customStyle="1" w:styleId="111111162">
    <w:name w:val="1 / 1.1 / 1.1.1162"/>
    <w:basedOn w:val="a2"/>
    <w:next w:val="111111"/>
    <w:rsid w:val="00361EB9"/>
  </w:style>
  <w:style w:type="numbering" w:customStyle="1" w:styleId="111111172">
    <w:name w:val="1 / 1.1 / 1.1.1172"/>
    <w:basedOn w:val="a2"/>
    <w:next w:val="111111"/>
    <w:rsid w:val="00361EB9"/>
  </w:style>
  <w:style w:type="numbering" w:customStyle="1" w:styleId="600">
    <w:name w:val="Нет списка60"/>
    <w:next w:val="a2"/>
    <w:uiPriority w:val="99"/>
    <w:semiHidden/>
    <w:unhideWhenUsed/>
    <w:rsid w:val="00361EB9"/>
  </w:style>
  <w:style w:type="numbering" w:customStyle="1" w:styleId="700">
    <w:name w:val="Нет списка70"/>
    <w:next w:val="a2"/>
    <w:uiPriority w:val="99"/>
    <w:semiHidden/>
    <w:unhideWhenUsed/>
    <w:rsid w:val="00361EB9"/>
  </w:style>
  <w:style w:type="numbering" w:customStyle="1" w:styleId="1401">
    <w:name w:val="Нет списка140"/>
    <w:next w:val="a2"/>
    <w:semiHidden/>
    <w:rsid w:val="00361EB9"/>
  </w:style>
  <w:style w:type="table" w:customStyle="1" w:styleId="3200">
    <w:name w:val="Объемная таблица 32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0">
    <w:name w:val="HTA Tabellengitternetz112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0">
    <w:name w:val="Нет списка1130"/>
    <w:next w:val="a2"/>
    <w:semiHidden/>
    <w:rsid w:val="00361EB9"/>
  </w:style>
  <w:style w:type="numbering" w:customStyle="1" w:styleId="111111110">
    <w:name w:val="1 / 1.1 / 1.1.1110"/>
    <w:basedOn w:val="a2"/>
    <w:next w:val="111111"/>
    <w:rsid w:val="00361EB9"/>
    <w:pPr>
      <w:numPr>
        <w:numId w:val="12"/>
      </w:numPr>
    </w:pPr>
  </w:style>
  <w:style w:type="numbering" w:customStyle="1" w:styleId="1111119">
    <w:name w:val="1 / 1.1 / 1.1.19"/>
    <w:basedOn w:val="a2"/>
    <w:next w:val="111111"/>
    <w:rsid w:val="00361EB9"/>
    <w:pPr>
      <w:numPr>
        <w:numId w:val="16"/>
      </w:numPr>
    </w:pPr>
  </w:style>
  <w:style w:type="numbering" w:customStyle="1" w:styleId="2301">
    <w:name w:val="Нет списка230"/>
    <w:next w:val="a2"/>
    <w:uiPriority w:val="99"/>
    <w:semiHidden/>
    <w:unhideWhenUsed/>
    <w:rsid w:val="00361E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5B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11">
    <w:name w:val="heading 1"/>
    <w:aliases w:val="HTA Überschrift 1,Heading 1 - Bid,Heading 1 - Bid1,Heading 1 - Bid10,Heading 1 - Bid2,Heading 1 - Bid3,Heading 1 - Bid4,Heading 1 - Bid5,Heading 1 - Bid6,Heading 1 - Bid7,Heading 1 - Bid8,Heading 1 - Bid9,h1,Заголовок биораз"/>
    <w:basedOn w:val="a"/>
    <w:next w:val="a"/>
    <w:link w:val="110"/>
    <w:uiPriority w:val="99"/>
    <w:qFormat/>
    <w:rsid w:val="00361EB9"/>
    <w:pPr>
      <w:keepNext/>
      <w:pageBreakBefore/>
      <w:numPr>
        <w:numId w:val="12"/>
      </w:numPr>
      <w:tabs>
        <w:tab w:val="left" w:pos="284"/>
      </w:tabs>
      <w:spacing w:before="240" w:after="240"/>
      <w:outlineLvl w:val="0"/>
    </w:pPr>
    <w:rPr>
      <w:b/>
      <w:kern w:val="28"/>
      <w:sz w:val="28"/>
      <w:lang w:val="x-none" w:eastAsia="x-none"/>
    </w:rPr>
  </w:style>
  <w:style w:type="paragraph" w:styleId="20">
    <w:name w:val="heading 2"/>
    <w:aliases w:val="B,B Знак,H2,H2 Знак,H2 Знак1 Знак Зн,HTA Überschrift 2,HTA Überschrift 2 Знак,Heading 2 - Bid,Heading 2 - Bid Знак,Major,Major Знак,Reset numbering,Reset numbering Знак,h2,h2 Знак,Заголовок 2 Знак Знак Знак,Заголовок 2 Знак1"/>
    <w:basedOn w:val="a"/>
    <w:next w:val="a"/>
    <w:link w:val="22"/>
    <w:uiPriority w:val="99"/>
    <w:qFormat/>
    <w:rsid w:val="00361EB9"/>
    <w:pPr>
      <w:keepNext/>
      <w:numPr>
        <w:ilvl w:val="1"/>
        <w:numId w:val="12"/>
      </w:numPr>
      <w:tabs>
        <w:tab w:val="left" w:pos="284"/>
      </w:tabs>
      <w:spacing w:before="240" w:after="120"/>
      <w:outlineLvl w:val="1"/>
    </w:pPr>
    <w:rPr>
      <w:b/>
      <w:sz w:val="26"/>
      <w:lang w:val="x-none" w:eastAsia="x-none"/>
    </w:rPr>
  </w:style>
  <w:style w:type="paragraph" w:styleId="30">
    <w:name w:val="heading 3"/>
    <w:aliases w:val="Minor Знак,Заголовок 3 Знак Знак,Заголовок 3 Знак Знак Знак Знак1 Знак,Заголовок 3 Знак Знак1 Знак Знак Знак Знак Знак,Заголовок 3 Знак1,Заголовок 3 Знак1 Знак Знак1 Знак,Заголовок 3 Знак2 Знак Знак,Заголовок 3 Знак2 Знак Знак Знак Знак Знак"/>
    <w:basedOn w:val="a"/>
    <w:next w:val="a"/>
    <w:link w:val="31"/>
    <w:uiPriority w:val="99"/>
    <w:qFormat/>
    <w:rsid w:val="00361EB9"/>
    <w:pPr>
      <w:keepNext/>
      <w:numPr>
        <w:ilvl w:val="2"/>
        <w:numId w:val="12"/>
      </w:numPr>
      <w:tabs>
        <w:tab w:val="left" w:pos="284"/>
      </w:tabs>
      <w:spacing w:before="240" w:after="120"/>
      <w:outlineLvl w:val="2"/>
    </w:pPr>
    <w:rPr>
      <w:b/>
      <w:lang w:val="x-none" w:eastAsia="x-none"/>
    </w:rPr>
  </w:style>
  <w:style w:type="paragraph" w:styleId="40">
    <w:name w:val="heading 4"/>
    <w:aliases w:val="HTA Überschrift 4,Heading 4 - Bid,Level 2 - a,Level 2 - a Знак Знак,OG Heading 4,Sub-Minor,Заг. Схем,Заг. Схемы,Заголовок 4 (Приложение)"/>
    <w:basedOn w:val="a"/>
    <w:next w:val="a"/>
    <w:link w:val="41"/>
    <w:uiPriority w:val="99"/>
    <w:qFormat/>
    <w:rsid w:val="00361EB9"/>
    <w:pPr>
      <w:keepNext/>
      <w:numPr>
        <w:ilvl w:val="3"/>
        <w:numId w:val="12"/>
      </w:numPr>
      <w:tabs>
        <w:tab w:val="left" w:pos="284"/>
      </w:tabs>
      <w:spacing w:before="240" w:after="240"/>
      <w:outlineLvl w:val="3"/>
    </w:pPr>
    <w:rPr>
      <w:b/>
      <w:lang w:val="x-none" w:eastAsia="x-none"/>
    </w:rPr>
  </w:style>
  <w:style w:type="paragraph" w:styleId="50">
    <w:name w:val="heading 5"/>
    <w:aliases w:val="HTA Überschrift 5,Level 3 - i,OG Appendix"/>
    <w:basedOn w:val="a"/>
    <w:next w:val="a"/>
    <w:link w:val="51"/>
    <w:uiPriority w:val="9"/>
    <w:qFormat/>
    <w:rsid w:val="00361EB9"/>
    <w:pPr>
      <w:numPr>
        <w:ilvl w:val="4"/>
        <w:numId w:val="12"/>
      </w:numPr>
      <w:tabs>
        <w:tab w:val="left" w:pos="284"/>
      </w:tabs>
      <w:spacing w:before="240" w:after="240"/>
      <w:outlineLvl w:val="4"/>
    </w:pPr>
    <w:rPr>
      <w:b/>
      <w:lang w:val="x-none" w:eastAsia="x-none"/>
    </w:rPr>
  </w:style>
  <w:style w:type="paragraph" w:styleId="60">
    <w:name w:val="heading 6"/>
    <w:aliases w:val="Legal Level 1.,Legal Level 1. Знак Знак,OG Distribution"/>
    <w:basedOn w:val="a"/>
    <w:next w:val="a"/>
    <w:link w:val="61"/>
    <w:uiPriority w:val="9"/>
    <w:qFormat/>
    <w:rsid w:val="00361EB9"/>
    <w:pPr>
      <w:numPr>
        <w:ilvl w:val="5"/>
        <w:numId w:val="12"/>
      </w:numPr>
      <w:tabs>
        <w:tab w:val="left" w:pos="284"/>
      </w:tabs>
      <w:spacing w:before="240"/>
      <w:outlineLvl w:val="5"/>
    </w:pPr>
    <w:rPr>
      <w:b/>
      <w:lang w:val="x-none" w:eastAsia="x-none"/>
    </w:rPr>
  </w:style>
  <w:style w:type="paragraph" w:styleId="70">
    <w:name w:val="heading 7"/>
    <w:aliases w:val="Legal Level 1.1.,Legal Level 1.1. Знак Знак"/>
    <w:basedOn w:val="a"/>
    <w:next w:val="a"/>
    <w:link w:val="71"/>
    <w:qFormat/>
    <w:rsid w:val="00361EB9"/>
    <w:pPr>
      <w:numPr>
        <w:ilvl w:val="6"/>
        <w:numId w:val="12"/>
      </w:numPr>
      <w:tabs>
        <w:tab w:val="left" w:pos="284"/>
      </w:tabs>
      <w:spacing w:before="240"/>
      <w:outlineLvl w:val="6"/>
    </w:pPr>
    <w:rPr>
      <w:b/>
      <w:lang w:val="x-none" w:eastAsia="x-none"/>
    </w:rPr>
  </w:style>
  <w:style w:type="paragraph" w:styleId="80">
    <w:name w:val="heading 8"/>
    <w:aliases w:val="Legal Level 1.1.1."/>
    <w:basedOn w:val="a"/>
    <w:next w:val="a"/>
    <w:link w:val="81"/>
    <w:uiPriority w:val="9"/>
    <w:qFormat/>
    <w:rsid w:val="00361EB9"/>
    <w:pPr>
      <w:numPr>
        <w:ilvl w:val="7"/>
        <w:numId w:val="12"/>
      </w:numPr>
      <w:tabs>
        <w:tab w:val="left" w:pos="284"/>
      </w:tabs>
      <w:spacing w:before="240"/>
      <w:outlineLvl w:val="7"/>
    </w:pPr>
    <w:rPr>
      <w:b/>
      <w:lang w:val="x-none" w:eastAsia="x-none"/>
    </w:rPr>
  </w:style>
  <w:style w:type="paragraph" w:styleId="90">
    <w:name w:val="heading 9"/>
    <w:aliases w:val=" Знак7,Legal Level 1.1.1.1.,Заголовок 9 Знак Знак,Заголовок 9 Знак Знак Знак"/>
    <w:basedOn w:val="a"/>
    <w:next w:val="a"/>
    <w:link w:val="91"/>
    <w:uiPriority w:val="9"/>
    <w:qFormat/>
    <w:rsid w:val="00361EB9"/>
    <w:pPr>
      <w:numPr>
        <w:ilvl w:val="8"/>
        <w:numId w:val="12"/>
      </w:numPr>
      <w:tabs>
        <w:tab w:val="left" w:pos="284"/>
      </w:tabs>
      <w:spacing w:before="240" w:after="2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11112">
    <w:name w:val="Стиль многоуровневый 10 пт11112"/>
    <w:rsid w:val="00D953A3"/>
    <w:pPr>
      <w:numPr>
        <w:numId w:val="1"/>
      </w:numPr>
    </w:pPr>
  </w:style>
  <w:style w:type="character" w:customStyle="1" w:styleId="12">
    <w:name w:val="Заголовок 1 Знак"/>
    <w:basedOn w:val="a0"/>
    <w:uiPriority w:val="9"/>
    <w:rsid w:val="00361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Заголовок 2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aliases w:val="Minor Знак Знак,Заголовок 3 Знак Знак Знак,Заголовок 3 Знак Знак Знак Знак1 Знак Знак,Заголовок 3 Знак Знак1 Знак Знак Знак Знак Знак Знак,Заголовок 3 Знак1 Знак,Заголовок 3 Знак1 Знак Знак1 Знак Знак,Заголовок 3 Знак2 Знак Знак Знак"/>
    <w:basedOn w:val="a0"/>
    <w:link w:val="3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42">
    <w:name w:val="Заголовок 4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ru-RU"/>
    </w:rPr>
  </w:style>
  <w:style w:type="character" w:customStyle="1" w:styleId="51">
    <w:name w:val="Заголовок 5 Знак"/>
    <w:aliases w:val="HTA Überschrift 5 Знак,Level 3 - i Знак,OG Appendix Знак"/>
    <w:basedOn w:val="a0"/>
    <w:link w:val="5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61">
    <w:name w:val="Заголовок 6 Знак"/>
    <w:aliases w:val="Legal Level 1. Знак,Legal Level 1. Знак Знак Знак,OG Distribution Знак"/>
    <w:basedOn w:val="a0"/>
    <w:link w:val="6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71">
    <w:name w:val="Заголовок 7 Знак"/>
    <w:aliases w:val="Legal Level 1.1. Знак,Legal Level 1.1. Знак Знак Знак"/>
    <w:basedOn w:val="a0"/>
    <w:link w:val="70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81">
    <w:name w:val="Заголовок 8 Знак"/>
    <w:aliases w:val="Legal Level 1.1.1. Знак"/>
    <w:basedOn w:val="a0"/>
    <w:link w:val="8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92">
    <w:name w:val="Заголовок 9 Знак"/>
    <w:basedOn w:val="a0"/>
    <w:uiPriority w:val="9"/>
    <w:semiHidden/>
    <w:rsid w:val="00361E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61EB9"/>
  </w:style>
  <w:style w:type="character" w:customStyle="1" w:styleId="14">
    <w:name w:val="Знак Знак1"/>
    <w:aliases w:val="Заголовок 1 Знак Знак Знак Знак1,Заголовок 1 Знак Знак Знак2,Заголовок 1 Знак Знак1 Знак1,Заголовок 1 Знак1 Знак Знак1,Заголовок 1 Знак1 Знак2,Заголовок 1 Знак2 Знак1,Знак Знак Знак"/>
    <w:rsid w:val="00361EB9"/>
    <w:rPr>
      <w:rFonts w:ascii="Arial" w:hAnsi="Arial"/>
      <w:b/>
      <w:kern w:val="28"/>
      <w:sz w:val="28"/>
    </w:rPr>
  </w:style>
  <w:style w:type="character" w:customStyle="1" w:styleId="22">
    <w:name w:val="Заголовок 2 Знак2"/>
    <w:aliases w:val="B Знак1,B Знак Знак,H2 Знак1,H2 Знак Знак,H2 Знак1 Знак Зн Знак,HTA Überschrift 2 Знак1,HTA Überschrift 2 Знак Знак,Heading 2 - Bid Знак1,Heading 2 - Bid Знак Знак,Major Знак1,Major Знак Знак,Reset numbering Знак1,h2 Знак1,h2 Знак Знак"/>
    <w:link w:val="20"/>
    <w:uiPriority w:val="99"/>
    <w:rsid w:val="00361EB9"/>
    <w:rPr>
      <w:rFonts w:ascii="Arial" w:eastAsia="Times New Roman" w:hAnsi="Arial" w:cs="Times New Roman"/>
      <w:b/>
      <w:sz w:val="26"/>
      <w:szCs w:val="20"/>
      <w:lang w:val="x-none" w:eastAsia="x-none"/>
    </w:rPr>
  </w:style>
  <w:style w:type="character" w:customStyle="1" w:styleId="41">
    <w:name w:val="Заголовок 4 Знак1"/>
    <w:aliases w:val="HTA Überschrift 4 Знак,Heading 4 - Bid Знак,Level 2 - a Знак,Level 2 - a Знак Знак Знак,OG Heading 4 Знак,Sub-Minor Знак,Заг. Схем Знак,Заг. Схемы Знак,Заголовок 4 (Приложение) Знак"/>
    <w:link w:val="4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a3">
    <w:name w:val="Выделение по тексту"/>
    <w:rsid w:val="00361EB9"/>
    <w:rPr>
      <w:rFonts w:ascii="Courier New" w:hAnsi="Courier New"/>
      <w:noProof w:val="0"/>
      <w:lang w:val="ru-RU"/>
    </w:rPr>
  </w:style>
  <w:style w:type="paragraph" w:customStyle="1" w:styleId="a4">
    <w:name w:val="Заголовок примечания"/>
    <w:basedOn w:val="a"/>
    <w:next w:val="a5"/>
    <w:rsid w:val="00361EB9"/>
    <w:pPr>
      <w:spacing w:before="240"/>
    </w:pPr>
    <w:rPr>
      <w:b/>
    </w:rPr>
  </w:style>
  <w:style w:type="paragraph" w:styleId="a5">
    <w:name w:val="annotation text"/>
    <w:basedOn w:val="a"/>
    <w:next w:val="a"/>
    <w:link w:val="a6"/>
    <w:semiHidden/>
    <w:rsid w:val="00361EB9"/>
    <w:pPr>
      <w:spacing w:after="240"/>
      <w:ind w:left="851" w:firstLine="0"/>
    </w:pPr>
    <w:rPr>
      <w:i/>
      <w:sz w:val="20"/>
    </w:rPr>
  </w:style>
  <w:style w:type="character" w:customStyle="1" w:styleId="a6">
    <w:name w:val="Текст примечания Знак"/>
    <w:basedOn w:val="a0"/>
    <w:link w:val="a5"/>
    <w:semiHidden/>
    <w:rsid w:val="00361EB9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7">
    <w:name w:val="Заголовок таблицы"/>
    <w:basedOn w:val="a"/>
    <w:next w:val="a"/>
    <w:rsid w:val="00361EB9"/>
    <w:pPr>
      <w:spacing w:before="240"/>
      <w:ind w:firstLine="0"/>
      <w:jc w:val="left"/>
    </w:pPr>
    <w:rPr>
      <w:b/>
    </w:rPr>
  </w:style>
  <w:style w:type="paragraph" w:styleId="a8">
    <w:name w:val="toa heading"/>
    <w:basedOn w:val="a"/>
    <w:next w:val="a"/>
    <w:semiHidden/>
    <w:rsid w:val="00361EB9"/>
    <w:pPr>
      <w:spacing w:before="120"/>
    </w:pPr>
    <w:rPr>
      <w:b/>
      <w:sz w:val="24"/>
    </w:rPr>
  </w:style>
  <w:style w:type="paragraph" w:customStyle="1" w:styleId="a9">
    <w:name w:val="Подпись под рисунком"/>
    <w:basedOn w:val="a"/>
    <w:next w:val="a"/>
    <w:link w:val="aa"/>
    <w:rsid w:val="00361EB9"/>
    <w:pPr>
      <w:spacing w:before="60" w:after="240"/>
      <w:ind w:firstLine="0"/>
      <w:jc w:val="left"/>
    </w:pPr>
    <w:rPr>
      <w:b/>
    </w:rPr>
  </w:style>
  <w:style w:type="character" w:customStyle="1" w:styleId="aa">
    <w:name w:val="Подпись под рисунком Знак"/>
    <w:link w:val="a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Список Марк.1"/>
    <w:basedOn w:val="a"/>
    <w:rsid w:val="00361EB9"/>
    <w:pPr>
      <w:numPr>
        <w:numId w:val="13"/>
      </w:numPr>
      <w:ind w:left="1135" w:hanging="284"/>
      <w:jc w:val="left"/>
    </w:pPr>
  </w:style>
  <w:style w:type="paragraph" w:customStyle="1" w:styleId="21">
    <w:name w:val="Список Марк.2"/>
    <w:basedOn w:val="a"/>
    <w:rsid w:val="00361EB9"/>
    <w:pPr>
      <w:numPr>
        <w:numId w:val="14"/>
      </w:numPr>
      <w:ind w:left="1135" w:hanging="284"/>
      <w:jc w:val="left"/>
    </w:pPr>
  </w:style>
  <w:style w:type="paragraph" w:customStyle="1" w:styleId="10">
    <w:name w:val="Список Нум.1"/>
    <w:basedOn w:val="a"/>
    <w:rsid w:val="00361EB9"/>
    <w:pPr>
      <w:numPr>
        <w:numId w:val="15"/>
      </w:numPr>
      <w:jc w:val="left"/>
    </w:pPr>
  </w:style>
  <w:style w:type="paragraph" w:customStyle="1" w:styleId="2">
    <w:name w:val="Список Нум.2"/>
    <w:basedOn w:val="a"/>
    <w:rsid w:val="00361EB9"/>
    <w:pPr>
      <w:numPr>
        <w:ilvl w:val="1"/>
        <w:numId w:val="15"/>
      </w:numPr>
      <w:jc w:val="left"/>
    </w:pPr>
  </w:style>
  <w:style w:type="paragraph" w:customStyle="1" w:styleId="3">
    <w:name w:val="Список Нум.3"/>
    <w:basedOn w:val="a"/>
    <w:rsid w:val="00361EB9"/>
    <w:pPr>
      <w:numPr>
        <w:ilvl w:val="2"/>
        <w:numId w:val="15"/>
      </w:numPr>
    </w:pPr>
  </w:style>
  <w:style w:type="paragraph" w:customStyle="1" w:styleId="4">
    <w:name w:val="Список Нум.4"/>
    <w:basedOn w:val="a"/>
    <w:rsid w:val="00361EB9"/>
    <w:pPr>
      <w:numPr>
        <w:ilvl w:val="3"/>
        <w:numId w:val="15"/>
      </w:numPr>
    </w:pPr>
  </w:style>
  <w:style w:type="paragraph" w:customStyle="1" w:styleId="5">
    <w:name w:val="Список Нум.5"/>
    <w:basedOn w:val="a"/>
    <w:rsid w:val="00361EB9"/>
    <w:pPr>
      <w:numPr>
        <w:ilvl w:val="4"/>
        <w:numId w:val="15"/>
      </w:numPr>
    </w:pPr>
  </w:style>
  <w:style w:type="paragraph" w:customStyle="1" w:styleId="6">
    <w:name w:val="Список Нум.6"/>
    <w:basedOn w:val="a"/>
    <w:rsid w:val="00361EB9"/>
    <w:pPr>
      <w:numPr>
        <w:ilvl w:val="5"/>
        <w:numId w:val="15"/>
      </w:numPr>
    </w:pPr>
  </w:style>
  <w:style w:type="paragraph" w:customStyle="1" w:styleId="7">
    <w:name w:val="Список Нум.7"/>
    <w:basedOn w:val="a"/>
    <w:rsid w:val="00361EB9"/>
    <w:pPr>
      <w:numPr>
        <w:ilvl w:val="6"/>
        <w:numId w:val="15"/>
      </w:numPr>
    </w:pPr>
  </w:style>
  <w:style w:type="paragraph" w:customStyle="1" w:styleId="8">
    <w:name w:val="Список Нум.8"/>
    <w:basedOn w:val="a"/>
    <w:rsid w:val="00361EB9"/>
    <w:pPr>
      <w:numPr>
        <w:ilvl w:val="7"/>
        <w:numId w:val="15"/>
      </w:numPr>
    </w:pPr>
  </w:style>
  <w:style w:type="paragraph" w:customStyle="1" w:styleId="9">
    <w:name w:val="Список Нум.9"/>
    <w:basedOn w:val="a"/>
    <w:rsid w:val="00361EB9"/>
    <w:pPr>
      <w:numPr>
        <w:ilvl w:val="8"/>
        <w:numId w:val="15"/>
      </w:numPr>
    </w:pPr>
  </w:style>
  <w:style w:type="paragraph" w:customStyle="1" w:styleId="ab">
    <w:name w:val="Текст таблицы"/>
    <w:basedOn w:val="a"/>
    <w:link w:val="ac"/>
    <w:rsid w:val="00361EB9"/>
    <w:pPr>
      <w:spacing w:before="60" w:line="240" w:lineRule="auto"/>
      <w:ind w:left="0" w:right="0" w:firstLine="0"/>
    </w:pPr>
    <w:rPr>
      <w:sz w:val="20"/>
    </w:rPr>
  </w:style>
  <w:style w:type="character" w:customStyle="1" w:styleId="ac">
    <w:name w:val="Текст таблицы Знак"/>
    <w:link w:val="ab"/>
    <w:rsid w:val="00361EB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Шапка таблицы"/>
    <w:basedOn w:val="a"/>
    <w:rsid w:val="00361EB9"/>
    <w:pPr>
      <w:spacing w:before="60" w:line="240" w:lineRule="auto"/>
      <w:ind w:left="0" w:right="0" w:firstLine="0"/>
      <w:jc w:val="center"/>
    </w:pPr>
    <w:rPr>
      <w:b/>
      <w:sz w:val="20"/>
    </w:rPr>
  </w:style>
  <w:style w:type="paragraph" w:styleId="15">
    <w:name w:val="toc 1"/>
    <w:basedOn w:val="a"/>
    <w:next w:val="a"/>
    <w:autoRedefine/>
    <w:uiPriority w:val="39"/>
    <w:rsid w:val="00361EB9"/>
    <w:pPr>
      <w:tabs>
        <w:tab w:val="left" w:pos="851"/>
        <w:tab w:val="right" w:leader="dot" w:pos="9498"/>
      </w:tabs>
      <w:spacing w:before="120" w:after="120"/>
      <w:ind w:firstLine="0"/>
      <w:jc w:val="left"/>
    </w:pPr>
    <w:rPr>
      <w:b/>
      <w:caps/>
      <w:noProof/>
    </w:rPr>
  </w:style>
  <w:style w:type="character" w:styleId="ae">
    <w:name w:val="page number"/>
    <w:rsid w:val="00361EB9"/>
  </w:style>
  <w:style w:type="paragraph" w:styleId="af">
    <w:name w:val="footnote text"/>
    <w:aliases w:val=" Знак, Знак1, Знак10,Table_Footnote_last,Table_Footnote_last Знак,Table_Footnote_last Знак Знак Знак,Table_Footnote_last Знак1 Знак Знак,single space,Знак1,Текст сноски Знак Знак,Текст сноски Знак Знак Знак Знак,Текст сноски Знак1 Знак Знак"/>
    <w:basedOn w:val="a"/>
    <w:link w:val="af0"/>
    <w:rsid w:val="00361EB9"/>
    <w:rPr>
      <w:sz w:val="20"/>
      <w:lang w:val="x-none" w:eastAsia="x-none"/>
    </w:rPr>
  </w:style>
  <w:style w:type="character" w:customStyle="1" w:styleId="af0">
    <w:name w:val="Текст сноски Знак"/>
    <w:aliases w:val=" Знак Знак, Знак1 Знак, Знак10 Знак,Table_Footnote_last Знак1,Table_Footnote_last Знак Знак,Table_Footnote_last Знак Знак Знак Знак,Table_Footnote_last Знак1 Знак Знак Знак,single space Знак,Знак1 Знак,Текст сноски Знак Знак Знак"/>
    <w:basedOn w:val="a0"/>
    <w:link w:val="af"/>
    <w:rsid w:val="00361EB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af1">
    <w:name w:val="Заголовок листинга"/>
    <w:basedOn w:val="a"/>
    <w:next w:val="af2"/>
    <w:rsid w:val="00361EB9"/>
    <w:pPr>
      <w:pBdr>
        <w:top w:val="dotted" w:sz="4" w:space="1" w:color="auto"/>
        <w:bottom w:val="dotted" w:sz="4" w:space="1" w:color="auto"/>
      </w:pBdr>
      <w:spacing w:before="240" w:after="160" w:line="240" w:lineRule="auto"/>
      <w:ind w:firstLine="0"/>
      <w:jc w:val="left"/>
    </w:pPr>
    <w:rPr>
      <w:b/>
      <w:sz w:val="20"/>
    </w:rPr>
  </w:style>
  <w:style w:type="paragraph" w:customStyle="1" w:styleId="af2">
    <w:name w:val="Текст листинга"/>
    <w:basedOn w:val="a"/>
    <w:rsid w:val="00361EB9"/>
    <w:pPr>
      <w:spacing w:before="40" w:after="40"/>
      <w:ind w:firstLine="0"/>
    </w:pPr>
    <w:rPr>
      <w:rFonts w:ascii="Courier New" w:hAnsi="Courier New"/>
    </w:rPr>
  </w:style>
  <w:style w:type="paragraph" w:styleId="24">
    <w:name w:val="toc 2"/>
    <w:basedOn w:val="a"/>
    <w:next w:val="a"/>
    <w:autoRedefine/>
    <w:uiPriority w:val="39"/>
    <w:rsid w:val="00361EB9"/>
    <w:pPr>
      <w:tabs>
        <w:tab w:val="right" w:leader="dot" w:pos="9338"/>
      </w:tabs>
      <w:spacing w:after="0"/>
      <w:ind w:firstLine="0"/>
      <w:jc w:val="left"/>
    </w:pPr>
    <w:rPr>
      <w:smallCaps/>
      <w:noProof/>
    </w:rPr>
  </w:style>
  <w:style w:type="paragraph" w:styleId="32">
    <w:name w:val="toc 3"/>
    <w:basedOn w:val="a"/>
    <w:next w:val="a"/>
    <w:autoRedefine/>
    <w:rsid w:val="00361EB9"/>
    <w:pPr>
      <w:spacing w:after="0"/>
      <w:ind w:left="851" w:firstLine="0"/>
      <w:jc w:val="left"/>
    </w:pPr>
    <w:rPr>
      <w:noProof/>
    </w:rPr>
  </w:style>
  <w:style w:type="paragraph" w:styleId="43">
    <w:name w:val="toc 4"/>
    <w:basedOn w:val="a"/>
    <w:next w:val="a"/>
    <w:autoRedefine/>
    <w:semiHidden/>
    <w:rsid w:val="00361EB9"/>
    <w:pPr>
      <w:spacing w:after="0"/>
      <w:ind w:left="1134" w:firstLine="0"/>
      <w:jc w:val="left"/>
    </w:pPr>
    <w:rPr>
      <w:noProof/>
    </w:rPr>
  </w:style>
  <w:style w:type="paragraph" w:styleId="52">
    <w:name w:val="toc 5"/>
    <w:basedOn w:val="a"/>
    <w:next w:val="a"/>
    <w:autoRedefine/>
    <w:semiHidden/>
    <w:rsid w:val="00361EB9"/>
    <w:pPr>
      <w:spacing w:after="0"/>
      <w:ind w:left="1418" w:firstLine="0"/>
      <w:jc w:val="left"/>
    </w:pPr>
    <w:rPr>
      <w:noProof/>
    </w:rPr>
  </w:style>
  <w:style w:type="paragraph" w:styleId="62">
    <w:name w:val="toc 6"/>
    <w:basedOn w:val="a"/>
    <w:next w:val="a"/>
    <w:autoRedefine/>
    <w:semiHidden/>
    <w:rsid w:val="00361EB9"/>
    <w:pPr>
      <w:spacing w:after="0"/>
      <w:ind w:left="1701" w:firstLine="0"/>
      <w:jc w:val="left"/>
    </w:pPr>
    <w:rPr>
      <w:noProof/>
    </w:rPr>
  </w:style>
  <w:style w:type="paragraph" w:styleId="72">
    <w:name w:val="toc 7"/>
    <w:basedOn w:val="a"/>
    <w:next w:val="a"/>
    <w:autoRedefine/>
    <w:semiHidden/>
    <w:rsid w:val="00361EB9"/>
    <w:pPr>
      <w:spacing w:after="0"/>
      <w:ind w:left="1985" w:firstLine="0"/>
      <w:jc w:val="left"/>
    </w:pPr>
    <w:rPr>
      <w:noProof/>
    </w:rPr>
  </w:style>
  <w:style w:type="paragraph" w:styleId="82">
    <w:name w:val="toc 8"/>
    <w:basedOn w:val="a"/>
    <w:next w:val="a"/>
    <w:autoRedefine/>
    <w:semiHidden/>
    <w:rsid w:val="00361EB9"/>
    <w:pPr>
      <w:spacing w:after="0"/>
      <w:ind w:left="2268" w:firstLine="0"/>
      <w:jc w:val="left"/>
    </w:pPr>
    <w:rPr>
      <w:noProof/>
    </w:rPr>
  </w:style>
  <w:style w:type="paragraph" w:styleId="93">
    <w:name w:val="toc 9"/>
    <w:basedOn w:val="a"/>
    <w:next w:val="a"/>
    <w:autoRedefine/>
    <w:semiHidden/>
    <w:rsid w:val="00361EB9"/>
    <w:pPr>
      <w:spacing w:after="0"/>
      <w:ind w:left="2552" w:firstLine="0"/>
      <w:jc w:val="left"/>
    </w:pPr>
    <w:rPr>
      <w:noProof/>
    </w:rPr>
  </w:style>
  <w:style w:type="character" w:styleId="af3">
    <w:name w:val="Hyperlink"/>
    <w:rsid w:val="00361EB9"/>
    <w:rPr>
      <w:color w:val="0000FF"/>
      <w:u w:val="single"/>
    </w:rPr>
  </w:style>
  <w:style w:type="character" w:styleId="af4">
    <w:name w:val="FollowedHyperlink"/>
    <w:rsid w:val="00361EB9"/>
    <w:rPr>
      <w:color w:val="800080"/>
      <w:u w:val="single"/>
    </w:rPr>
  </w:style>
  <w:style w:type="character" w:customStyle="1" w:styleId="interface">
    <w:name w:val="interface"/>
    <w:rsid w:val="00361EB9"/>
    <w:rPr>
      <w:rFonts w:ascii="Arial" w:hAnsi="Arial"/>
      <w:color w:val="auto"/>
      <w:sz w:val="20"/>
    </w:rPr>
  </w:style>
  <w:style w:type="paragraph" w:styleId="af5">
    <w:name w:val="Block Text"/>
    <w:basedOn w:val="a"/>
    <w:rsid w:val="00361EB9"/>
  </w:style>
  <w:style w:type="paragraph" w:styleId="af6">
    <w:name w:val="header"/>
    <w:basedOn w:val="a"/>
    <w:link w:val="af7"/>
    <w:rsid w:val="00361EB9"/>
    <w:pPr>
      <w:tabs>
        <w:tab w:val="center" w:pos="4153"/>
        <w:tab w:val="right" w:pos="8306"/>
      </w:tabs>
      <w:spacing w:after="0" w:line="240" w:lineRule="auto"/>
      <w:ind w:firstLine="0"/>
      <w:jc w:val="left"/>
    </w:pPr>
    <w:rPr>
      <w:i/>
      <w:sz w:val="18"/>
    </w:rPr>
  </w:style>
  <w:style w:type="character" w:customStyle="1" w:styleId="af7">
    <w:name w:val="Верхний колонтитул Знак"/>
    <w:basedOn w:val="a0"/>
    <w:link w:val="af6"/>
    <w:rsid w:val="00361EB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f8">
    <w:name w:val="footer"/>
    <w:aliases w:val="Знак7"/>
    <w:basedOn w:val="a"/>
    <w:link w:val="af9"/>
    <w:uiPriority w:val="99"/>
    <w:rsid w:val="00361EB9"/>
    <w:pPr>
      <w:tabs>
        <w:tab w:val="center" w:pos="4153"/>
        <w:tab w:val="right" w:pos="8306"/>
      </w:tabs>
      <w:spacing w:after="0" w:line="240" w:lineRule="auto"/>
      <w:ind w:firstLine="0"/>
      <w:jc w:val="center"/>
    </w:pPr>
    <w:rPr>
      <w:sz w:val="18"/>
    </w:rPr>
  </w:style>
  <w:style w:type="character" w:customStyle="1" w:styleId="af9">
    <w:name w:val="Нижний колонтитул Знак"/>
    <w:aliases w:val="Знак7 Знак"/>
    <w:basedOn w:val="a0"/>
    <w:link w:val="af8"/>
    <w:uiPriority w:val="99"/>
    <w:rsid w:val="00361EB9"/>
    <w:rPr>
      <w:rFonts w:ascii="Arial" w:eastAsia="Times New Roman" w:hAnsi="Arial" w:cs="Times New Roman"/>
      <w:sz w:val="18"/>
      <w:szCs w:val="20"/>
      <w:lang w:eastAsia="ru-RU"/>
    </w:rPr>
  </w:style>
  <w:style w:type="character" w:styleId="afa">
    <w:name w:val="footnote reference"/>
    <w:aliases w:val="Ciae niinee-FN,Referencia nota al pie,Знак сноски 1,Знак сноски-FN"/>
    <w:rsid w:val="00361EB9"/>
    <w:rPr>
      <w:vertAlign w:val="superscript"/>
    </w:rPr>
  </w:style>
  <w:style w:type="paragraph" w:styleId="afb">
    <w:name w:val="Balloon Text"/>
    <w:basedOn w:val="a"/>
    <w:link w:val="afc"/>
    <w:uiPriority w:val="99"/>
    <w:rsid w:val="00361EB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rsid w:val="00361EB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d">
    <w:name w:val="Знак Знак Знак 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Знак1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61EB9"/>
    <w:pPr>
      <w:autoSpaceDE w:val="0"/>
      <w:autoSpaceDN w:val="0"/>
      <w:adjustRightInd w:val="0"/>
      <w:spacing w:after="60" w:line="360" w:lineRule="auto"/>
      <w:ind w:left="1570" w:right="284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33">
    <w:name w:val="Table 3D effects 3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Characters">
    <w:name w:val="Footnote Characters"/>
    <w:rsid w:val="00361EB9"/>
    <w:rPr>
      <w:vertAlign w:val="superscript"/>
    </w:rPr>
  </w:style>
  <w:style w:type="paragraph" w:customStyle="1" w:styleId="111">
    <w:name w:val="Знак1 Знак Знак Знак1 Знак Знак Знак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table" w:styleId="afe">
    <w:name w:val="Table Grid"/>
    <w:aliases w:val="HTA Tabellengitternetz,HTA Tabellengitternetz1,HTA Tabellengitternetz11,HTA Tabellengitternetz2,HTA Tabellengitternetz3,HTA Tabellengitternetz4,HTA Tabellengitternetz5,HTA Tabellengitternetz6,HTA Tabellengitternetz7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JDGCLK+TimesNewRoman,Bold" w:eastAsia="Times New Roman" w:hAnsi="JDGCLK+TimesNewRoman,Bold" w:cs="JDGCLK+TimesNewRoman,Bold"/>
      <w:color w:val="000000"/>
      <w:sz w:val="24"/>
      <w:szCs w:val="24"/>
      <w:lang w:eastAsia="ru-RU"/>
    </w:rPr>
  </w:style>
  <w:style w:type="paragraph" w:styleId="aff">
    <w:name w:val="Body Text"/>
    <w:basedOn w:val="a"/>
    <w:link w:val="aff0"/>
    <w:rsid w:val="00361EB9"/>
    <w:pPr>
      <w:widowControl w:val="0"/>
      <w:autoSpaceDE w:val="0"/>
      <w:autoSpaceDN w:val="0"/>
      <w:adjustRightInd w:val="0"/>
      <w:spacing w:after="120" w:line="240" w:lineRule="auto"/>
      <w:ind w:left="0" w:right="0" w:firstLine="0"/>
      <w:jc w:val="left"/>
    </w:pPr>
    <w:rPr>
      <w:rFonts w:ascii="JDGCLK+TimesNewRoman,Bold" w:hAnsi="JDGCLK+TimesNewRoman,Bold"/>
      <w:sz w:val="24"/>
      <w:szCs w:val="24"/>
      <w:lang w:val="x-none" w:eastAsia="x-none"/>
    </w:rPr>
  </w:style>
  <w:style w:type="character" w:customStyle="1" w:styleId="aff0">
    <w:name w:val="Основной текст Знак"/>
    <w:basedOn w:val="a0"/>
    <w:link w:val="aff"/>
    <w:rsid w:val="00361EB9"/>
    <w:rPr>
      <w:rFonts w:ascii="JDGCLK+TimesNewRoman,Bold" w:eastAsia="Times New Roman" w:hAnsi="JDGCLK+TimesNewRoman,Bold" w:cs="Times New Roman"/>
      <w:sz w:val="24"/>
      <w:szCs w:val="24"/>
      <w:lang w:val="x-none" w:eastAsia="x-none"/>
    </w:rPr>
  </w:style>
  <w:style w:type="paragraph" w:styleId="aff1">
    <w:name w:val="Body Text Indent"/>
    <w:basedOn w:val="a"/>
    <w:link w:val="aff2"/>
    <w:rsid w:val="00361EB9"/>
    <w:pPr>
      <w:autoSpaceDE w:val="0"/>
      <w:autoSpaceDN w:val="0"/>
      <w:adjustRightInd w:val="0"/>
      <w:spacing w:after="0" w:line="240" w:lineRule="auto"/>
      <w:ind w:left="0" w:right="0" w:firstLine="54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2">
    <w:name w:val="Основной текст с отступом Знак"/>
    <w:basedOn w:val="a0"/>
    <w:link w:val="aff1"/>
    <w:rsid w:val="00361E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Normal (Web)"/>
    <w:basedOn w:val="a"/>
    <w:link w:val="aff4"/>
    <w:rsid w:val="00361EB9"/>
    <w:pPr>
      <w:suppressAutoHyphens/>
      <w:spacing w:before="280" w:after="280" w:line="240" w:lineRule="auto"/>
      <w:ind w:left="0" w:right="0" w:firstLine="0"/>
      <w:jc w:val="left"/>
    </w:pPr>
    <w:rPr>
      <w:rFonts w:ascii="Times New Roman" w:hAnsi="Times New Roman"/>
      <w:sz w:val="24"/>
      <w:szCs w:val="24"/>
      <w:lang w:eastAsia="ar-SA"/>
    </w:rPr>
  </w:style>
  <w:style w:type="character" w:customStyle="1" w:styleId="aff4">
    <w:name w:val="Обычный (веб) Знак"/>
    <w:link w:val="aff3"/>
    <w:rsid w:val="00361E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7">
    <w:name w:val="Знак сноски1"/>
    <w:rsid w:val="00361EB9"/>
    <w:rPr>
      <w:vertAlign w:val="superscript"/>
    </w:rPr>
  </w:style>
  <w:style w:type="paragraph" w:styleId="aff5">
    <w:name w:val="caption"/>
    <w:basedOn w:val="a"/>
    <w:next w:val="a"/>
    <w:qFormat/>
    <w:rsid w:val="00361EB9"/>
    <w:pPr>
      <w:spacing w:after="200" w:line="276" w:lineRule="auto"/>
    </w:pPr>
    <w:rPr>
      <w:rFonts w:ascii="Calibri" w:eastAsia="Calibri" w:hAnsi="Calibri"/>
      <w:b/>
      <w:bCs/>
      <w:sz w:val="20"/>
    </w:rPr>
  </w:style>
  <w:style w:type="paragraph" w:customStyle="1" w:styleId="210">
    <w:name w:val="Основной текст с отступом 21"/>
    <w:basedOn w:val="a"/>
    <w:rsid w:val="00361EB9"/>
    <w:pPr>
      <w:suppressAutoHyphens/>
      <w:autoSpaceDE w:val="0"/>
      <w:spacing w:after="0"/>
      <w:ind w:left="0" w:right="0" w:firstLine="539"/>
    </w:pPr>
    <w:rPr>
      <w:rFonts w:cs="Arial"/>
      <w:b/>
      <w:bCs/>
      <w:sz w:val="20"/>
      <w:lang w:eastAsia="ar-SA"/>
    </w:rPr>
  </w:style>
  <w:style w:type="paragraph" w:customStyle="1" w:styleId="FWBL3">
    <w:name w:val="FWB_L3"/>
    <w:basedOn w:val="a"/>
    <w:rsid w:val="00361EB9"/>
    <w:pPr>
      <w:tabs>
        <w:tab w:val="num" w:pos="720"/>
        <w:tab w:val="num" w:pos="1440"/>
      </w:tabs>
      <w:spacing w:after="240" w:line="240" w:lineRule="auto"/>
      <w:ind w:left="720" w:right="0" w:hanging="720"/>
    </w:pPr>
    <w:rPr>
      <w:rFonts w:ascii="Times New Roman" w:hAnsi="Times New Roman"/>
      <w:sz w:val="24"/>
      <w:szCs w:val="24"/>
      <w:lang w:eastAsia="en-US"/>
    </w:rPr>
  </w:style>
  <w:style w:type="paragraph" w:customStyle="1" w:styleId="FWBL2">
    <w:name w:val="FWB_L2"/>
    <w:basedOn w:val="a"/>
    <w:rsid w:val="00361EB9"/>
    <w:pPr>
      <w:tabs>
        <w:tab w:val="num" w:pos="360"/>
        <w:tab w:val="num" w:pos="720"/>
      </w:tabs>
      <w:spacing w:after="240" w:line="240" w:lineRule="auto"/>
      <w:ind w:left="0" w:right="0" w:firstLine="0"/>
    </w:pPr>
    <w:rPr>
      <w:rFonts w:ascii="Times New Roman" w:hAnsi="Times New Roman"/>
      <w:sz w:val="24"/>
      <w:szCs w:val="24"/>
      <w:lang w:eastAsia="en-US"/>
    </w:rPr>
  </w:style>
  <w:style w:type="paragraph" w:customStyle="1" w:styleId="CM2">
    <w:name w:val="CM2"/>
    <w:basedOn w:val="Default"/>
    <w:next w:val="Default"/>
    <w:rsid w:val="00361EB9"/>
    <w:pPr>
      <w:spacing w:line="260" w:lineRule="atLeast"/>
    </w:pPr>
    <w:rPr>
      <w:rFonts w:ascii="LBLKO L+ Arial MT" w:hAnsi="LBLKO L+ Arial MT" w:cs="Times New Roman"/>
      <w:color w:val="auto"/>
    </w:rPr>
  </w:style>
  <w:style w:type="character" w:styleId="aff6">
    <w:name w:val="annotation reference"/>
    <w:rsid w:val="00361EB9"/>
    <w:rPr>
      <w:sz w:val="16"/>
      <w:szCs w:val="16"/>
    </w:rPr>
  </w:style>
  <w:style w:type="paragraph" w:styleId="aff7">
    <w:name w:val="annotation subject"/>
    <w:basedOn w:val="a5"/>
    <w:next w:val="a5"/>
    <w:link w:val="aff8"/>
    <w:rsid w:val="00361EB9"/>
    <w:pPr>
      <w:spacing w:after="60"/>
      <w:ind w:left="284" w:firstLine="567"/>
    </w:pPr>
    <w:rPr>
      <w:b/>
      <w:bCs/>
      <w:i w:val="0"/>
    </w:rPr>
  </w:style>
  <w:style w:type="character" w:customStyle="1" w:styleId="aff8">
    <w:name w:val="Тема примечания Знак"/>
    <w:basedOn w:val="a6"/>
    <w:link w:val="aff7"/>
    <w:rsid w:val="00361EB9"/>
    <w:rPr>
      <w:rFonts w:ascii="Arial" w:eastAsia="Times New Roman" w:hAnsi="Arial" w:cs="Times New Roman"/>
      <w:b/>
      <w:bCs/>
      <w:i w:val="0"/>
      <w:sz w:val="20"/>
      <w:szCs w:val="20"/>
      <w:lang w:eastAsia="ru-RU"/>
    </w:rPr>
  </w:style>
  <w:style w:type="paragraph" w:customStyle="1" w:styleId="Style13">
    <w:name w:val="Style13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361EB9"/>
    <w:pPr>
      <w:widowControl w:val="0"/>
      <w:autoSpaceDE w:val="0"/>
      <w:autoSpaceDN w:val="0"/>
      <w:adjustRightInd w:val="0"/>
      <w:spacing w:after="0" w:line="230" w:lineRule="exact"/>
      <w:ind w:left="0" w:right="0" w:firstLine="0"/>
      <w:jc w:val="center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rsid w:val="00361E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rsid w:val="00361EB9"/>
    <w:rPr>
      <w:rFonts w:ascii="Times New Roman" w:hAnsi="Times New Roman" w:cs="Times New Roman"/>
      <w:sz w:val="20"/>
      <w:szCs w:val="20"/>
    </w:rPr>
  </w:style>
  <w:style w:type="paragraph" w:customStyle="1" w:styleId="Normal10">
    <w:name w:val="Normal 10"/>
    <w:basedOn w:val="a"/>
    <w:rsid w:val="00361EB9"/>
    <w:pPr>
      <w:widowControl w:val="0"/>
      <w:spacing w:after="240" w:line="240" w:lineRule="auto"/>
      <w:ind w:left="0" w:right="0" w:firstLine="0"/>
    </w:pPr>
    <w:rPr>
      <w:rFonts w:ascii="Times New Roman" w:hAnsi="Times New Roman"/>
      <w:sz w:val="20"/>
      <w:lang w:val="fr-FR" w:eastAsia="en-US"/>
    </w:rPr>
  </w:style>
  <w:style w:type="paragraph" w:customStyle="1" w:styleId="Style1">
    <w:name w:val="Style1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7">
    <w:name w:val="Style7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center"/>
    </w:pPr>
    <w:rPr>
      <w:rFonts w:cs="Arial"/>
      <w:sz w:val="24"/>
      <w:szCs w:val="24"/>
    </w:rPr>
  </w:style>
  <w:style w:type="paragraph" w:customStyle="1" w:styleId="Style9">
    <w:name w:val="Style9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0">
    <w:name w:val="Style10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1">
    <w:name w:val="Style11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58"/>
      <w:jc w:val="left"/>
    </w:pPr>
    <w:rPr>
      <w:rFonts w:cs="Arial"/>
      <w:sz w:val="24"/>
      <w:szCs w:val="24"/>
    </w:rPr>
  </w:style>
  <w:style w:type="paragraph" w:customStyle="1" w:styleId="Style12">
    <w:name w:val="Style12"/>
    <w:basedOn w:val="a"/>
    <w:rsid w:val="00361EB9"/>
    <w:pPr>
      <w:widowControl w:val="0"/>
      <w:autoSpaceDE w:val="0"/>
      <w:autoSpaceDN w:val="0"/>
      <w:adjustRightInd w:val="0"/>
      <w:spacing w:after="0" w:line="120" w:lineRule="exact"/>
      <w:ind w:left="0" w:right="0" w:firstLine="0"/>
      <w:jc w:val="right"/>
    </w:pPr>
    <w:rPr>
      <w:rFonts w:cs="Arial"/>
      <w:sz w:val="24"/>
      <w:szCs w:val="24"/>
    </w:rPr>
  </w:style>
  <w:style w:type="character" w:customStyle="1" w:styleId="FontStyle16">
    <w:name w:val="Font Style16"/>
    <w:uiPriority w:val="99"/>
    <w:rsid w:val="00361EB9"/>
    <w:rPr>
      <w:rFonts w:ascii="Arial" w:hAnsi="Arial" w:cs="Arial"/>
      <w:sz w:val="12"/>
      <w:szCs w:val="12"/>
    </w:rPr>
  </w:style>
  <w:style w:type="character" w:customStyle="1" w:styleId="FontStyle17">
    <w:name w:val="Font Style17"/>
    <w:rsid w:val="00361EB9"/>
    <w:rPr>
      <w:rFonts w:ascii="Arial" w:hAnsi="Arial" w:cs="Arial"/>
      <w:sz w:val="10"/>
      <w:szCs w:val="10"/>
    </w:rPr>
  </w:style>
  <w:style w:type="character" w:customStyle="1" w:styleId="FontStyle18">
    <w:name w:val="Font Style18"/>
    <w:rsid w:val="00361EB9"/>
    <w:rPr>
      <w:rFonts w:ascii="Arial" w:hAnsi="Arial" w:cs="Arial"/>
      <w:b/>
      <w:bCs/>
      <w:sz w:val="10"/>
      <w:szCs w:val="10"/>
    </w:rPr>
  </w:style>
  <w:style w:type="character" w:customStyle="1" w:styleId="FontStyle19">
    <w:name w:val="Font Style19"/>
    <w:rsid w:val="00361EB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20">
    <w:name w:val="Font Style20"/>
    <w:rsid w:val="00361EB9"/>
    <w:rPr>
      <w:rFonts w:ascii="Arial" w:hAnsi="Arial" w:cs="Arial"/>
      <w:sz w:val="10"/>
      <w:szCs w:val="10"/>
    </w:rPr>
  </w:style>
  <w:style w:type="paragraph" w:customStyle="1" w:styleId="EYBodyText">
    <w:name w:val="EY Body Text"/>
    <w:basedOn w:val="a"/>
    <w:link w:val="EYBodyTextChar"/>
    <w:rsid w:val="00361EB9"/>
    <w:pPr>
      <w:overflowPunct w:val="0"/>
      <w:autoSpaceDE w:val="0"/>
      <w:autoSpaceDN w:val="0"/>
      <w:adjustRightInd w:val="0"/>
      <w:spacing w:before="60" w:line="280" w:lineRule="exact"/>
      <w:ind w:left="0" w:right="0" w:firstLine="0"/>
      <w:textAlignment w:val="baseline"/>
    </w:pPr>
    <w:rPr>
      <w:rFonts w:ascii="Times New Roman" w:eastAsia="MS Mincho" w:hAnsi="Times New Roman"/>
      <w:szCs w:val="22"/>
      <w:lang w:val="x-none" w:eastAsia="en-US"/>
    </w:rPr>
  </w:style>
  <w:style w:type="character" w:customStyle="1" w:styleId="EYBodyTextChar">
    <w:name w:val="EY Body Text Char"/>
    <w:link w:val="EYBodyText"/>
    <w:locked/>
    <w:rsid w:val="00361EB9"/>
    <w:rPr>
      <w:rFonts w:ascii="Times New Roman" w:eastAsia="MS Mincho" w:hAnsi="Times New Roman" w:cs="Times New Roman"/>
      <w:lang w:val="x-none"/>
    </w:rPr>
  </w:style>
  <w:style w:type="paragraph" w:customStyle="1" w:styleId="font5">
    <w:name w:val="font5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6">
    <w:name w:val="font6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7">
    <w:name w:val="font7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Cs w:val="22"/>
    </w:rPr>
  </w:style>
  <w:style w:type="paragraph" w:customStyle="1" w:styleId="xl65">
    <w:name w:val="xl65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67">
    <w:name w:val="xl67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68">
    <w:name w:val="xl68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69">
    <w:name w:val="xl6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70">
    <w:name w:val="xl70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71">
    <w:name w:val="xl71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Cs w:val="22"/>
    </w:rPr>
  </w:style>
  <w:style w:type="paragraph" w:customStyle="1" w:styleId="xl72">
    <w:name w:val="xl72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4">
    <w:name w:val="xl74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5">
    <w:name w:val="xl75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76">
    <w:name w:val="xl76"/>
    <w:basedOn w:val="a"/>
    <w:rsid w:val="00361E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7">
    <w:name w:val="xl77"/>
    <w:basedOn w:val="a"/>
    <w:rsid w:val="00361E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8">
    <w:name w:val="xl78"/>
    <w:basedOn w:val="a"/>
    <w:rsid w:val="00361E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9">
    <w:name w:val="xl7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0">
    <w:name w:val="xl80"/>
    <w:basedOn w:val="a"/>
    <w:rsid w:val="00361E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1">
    <w:name w:val="xl81"/>
    <w:basedOn w:val="a"/>
    <w:rsid w:val="00361E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2">
    <w:name w:val="xl82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styleId="25">
    <w:name w:val="Body Text Indent 2"/>
    <w:basedOn w:val="a"/>
    <w:link w:val="26"/>
    <w:rsid w:val="00361EB9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361EB9"/>
    <w:rPr>
      <w:rFonts w:ascii="Arial" w:eastAsia="Times New Roman" w:hAnsi="Arial" w:cs="Times New Roman"/>
      <w:szCs w:val="20"/>
      <w:lang w:val="x-none" w:eastAsia="x-none"/>
    </w:rPr>
  </w:style>
  <w:style w:type="paragraph" w:styleId="aff9">
    <w:name w:val="No Spacing"/>
    <w:qFormat/>
    <w:rsid w:val="00361E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character" w:styleId="affa">
    <w:name w:val="Strong"/>
    <w:qFormat/>
    <w:rsid w:val="00361EB9"/>
    <w:rPr>
      <w:b/>
      <w:bCs/>
    </w:rPr>
  </w:style>
  <w:style w:type="paragraph" w:customStyle="1" w:styleId="newstyle">
    <w:name w:val="newstyle"/>
    <w:basedOn w:val="a"/>
    <w:rsid w:val="00361EB9"/>
    <w:pPr>
      <w:spacing w:before="100" w:beforeAutospacing="1" w:after="100" w:afterAutospacing="1" w:line="240" w:lineRule="auto"/>
      <w:ind w:left="0" w:right="0" w:firstLine="0"/>
    </w:pPr>
    <w:rPr>
      <w:rFonts w:cs="Arial"/>
      <w:color w:val="000000"/>
      <w:sz w:val="18"/>
      <w:szCs w:val="18"/>
    </w:rPr>
  </w:style>
  <w:style w:type="paragraph" w:customStyle="1" w:styleId="phead1">
    <w:name w:val="p_head_1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color w:val="133A74"/>
      <w:sz w:val="27"/>
      <w:szCs w:val="27"/>
    </w:rPr>
  </w:style>
  <w:style w:type="character" w:customStyle="1" w:styleId="y5black">
    <w:name w:val="y5_black"/>
    <w:basedOn w:val="a0"/>
    <w:rsid w:val="00361EB9"/>
  </w:style>
  <w:style w:type="character" w:styleId="affb">
    <w:name w:val="Emphasis"/>
    <w:qFormat/>
    <w:rsid w:val="00361EB9"/>
    <w:rPr>
      <w:i/>
      <w:iCs/>
    </w:rPr>
  </w:style>
  <w:style w:type="paragraph" w:styleId="z-">
    <w:name w:val="HTML Top of Form"/>
    <w:basedOn w:val="a"/>
    <w:next w:val="a"/>
    <w:link w:val="z-0"/>
    <w:hidden/>
    <w:rsid w:val="00361EB9"/>
    <w:pPr>
      <w:pBdr>
        <w:bottom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d31">
    <w:name w:val="red31"/>
    <w:rsid w:val="00361EB9"/>
    <w:rPr>
      <w:color w:val="CC0000"/>
    </w:rPr>
  </w:style>
  <w:style w:type="paragraph" w:styleId="z-1">
    <w:name w:val="HTML Bottom of Form"/>
    <w:basedOn w:val="a"/>
    <w:next w:val="a"/>
    <w:link w:val="z-2"/>
    <w:hidden/>
    <w:rsid w:val="00361EB9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ol">
    <w:name w:val="bol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i/>
      <w:iCs/>
      <w:color w:val="000000"/>
      <w:sz w:val="17"/>
      <w:szCs w:val="17"/>
    </w:rPr>
  </w:style>
  <w:style w:type="character" w:customStyle="1" w:styleId="bcrumbbox">
    <w:name w:val="b_crumbbox"/>
    <w:basedOn w:val="a0"/>
    <w:rsid w:val="00361EB9"/>
  </w:style>
  <w:style w:type="character" w:customStyle="1" w:styleId="bfirstcrumb">
    <w:name w:val="b_firstcrumb"/>
    <w:basedOn w:val="a0"/>
    <w:rsid w:val="00361EB9"/>
  </w:style>
  <w:style w:type="character" w:customStyle="1" w:styleId="bcurrentcrumb">
    <w:name w:val="b_currentcrumb"/>
    <w:basedOn w:val="a0"/>
    <w:rsid w:val="00361EB9"/>
  </w:style>
  <w:style w:type="character" w:customStyle="1" w:styleId="pad">
    <w:name w:val="pad"/>
    <w:basedOn w:val="a0"/>
    <w:rsid w:val="00361EB9"/>
  </w:style>
  <w:style w:type="character" w:customStyle="1" w:styleId="head31">
    <w:name w:val="head31"/>
    <w:rsid w:val="00361EB9"/>
    <w:rPr>
      <w:b/>
      <w:bCs/>
      <w:color w:val="376376"/>
      <w:sz w:val="18"/>
      <w:szCs w:val="18"/>
    </w:rPr>
  </w:style>
  <w:style w:type="character" w:customStyle="1" w:styleId="yellowboxheadtextblackbold">
    <w:name w:val="yellowboxhead textblackbold"/>
    <w:basedOn w:val="a0"/>
    <w:rsid w:val="00361EB9"/>
  </w:style>
  <w:style w:type="paragraph" w:customStyle="1" w:styleId="tab2">
    <w:name w:val="tab2"/>
    <w:basedOn w:val="a"/>
    <w:rsid w:val="00361EB9"/>
    <w:pPr>
      <w:spacing w:before="45" w:after="45" w:line="240" w:lineRule="auto"/>
      <w:ind w:left="120" w:right="120" w:firstLine="0"/>
    </w:pPr>
    <w:rPr>
      <w:rFonts w:cs="Arial"/>
      <w:color w:val="000099"/>
      <w:sz w:val="18"/>
      <w:szCs w:val="18"/>
    </w:rPr>
  </w:style>
  <w:style w:type="paragraph" w:styleId="27">
    <w:name w:val="Body Text 2"/>
    <w:basedOn w:val="a"/>
    <w:link w:val="28"/>
    <w:rsid w:val="00361EB9"/>
    <w:pPr>
      <w:spacing w:after="120" w:line="480" w:lineRule="auto"/>
    </w:pPr>
    <w:rPr>
      <w:lang w:val="x-none" w:eastAsia="x-none"/>
    </w:rPr>
  </w:style>
  <w:style w:type="character" w:customStyle="1" w:styleId="28">
    <w:name w:val="Основной текст 2 Знак"/>
    <w:basedOn w:val="a0"/>
    <w:link w:val="27"/>
    <w:rsid w:val="00361EB9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11">
    <w:name w:val="h11"/>
    <w:rsid w:val="00361EB9"/>
    <w:rPr>
      <w:rFonts w:ascii="Arial" w:hAnsi="Arial" w:cs="Arial" w:hint="default"/>
      <w:b/>
      <w:bCs/>
      <w:i w:val="0"/>
      <w:iCs w:val="0"/>
      <w:color w:val="333333"/>
      <w:sz w:val="28"/>
      <w:szCs w:val="28"/>
    </w:rPr>
  </w:style>
  <w:style w:type="paragraph" w:styleId="affc">
    <w:name w:val="List Paragraph"/>
    <w:basedOn w:val="a"/>
    <w:uiPriority w:val="34"/>
    <w:qFormat/>
    <w:rsid w:val="00361EB9"/>
    <w:pPr>
      <w:ind w:left="708"/>
    </w:pPr>
  </w:style>
  <w:style w:type="paragraph" w:customStyle="1" w:styleId="29">
    <w:name w:val="Знак2 Знак Знак Знак Знак Знак Знак Знак Знак Знак"/>
    <w:basedOn w:val="a"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xl83">
    <w:name w:val="xl83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6">
    <w:name w:val="xl86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7">
    <w:name w:val="xl87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8">
    <w:name w:val="xl88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9">
    <w:name w:val="xl89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0">
    <w:name w:val="xl90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1">
    <w:name w:val="xl91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affd">
    <w:name w:val="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styleId="34">
    <w:name w:val="Body Text 3"/>
    <w:basedOn w:val="a"/>
    <w:link w:val="35"/>
    <w:uiPriority w:val="99"/>
    <w:rsid w:val="00361EB9"/>
    <w:pPr>
      <w:spacing w:after="0"/>
      <w:ind w:left="0" w:right="0" w:firstLine="0"/>
    </w:pPr>
    <w:rPr>
      <w:color w:val="000000"/>
      <w:sz w:val="24"/>
      <w:lang w:val="x-none" w:eastAsia="x-none"/>
    </w:rPr>
  </w:style>
  <w:style w:type="character" w:customStyle="1" w:styleId="35">
    <w:name w:val="Основной текст 3 Знак"/>
    <w:basedOn w:val="a0"/>
    <w:link w:val="34"/>
    <w:uiPriority w:val="99"/>
    <w:rsid w:val="00361EB9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affe">
    <w:name w:val="Знак Знак"/>
    <w:aliases w:val="Заголовок 1 Знак Знак Знак,Заголовок 1 Знак1 Знак,Заголовок 1 Знак2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36">
    <w:name w:val="Body Text Indent 3"/>
    <w:basedOn w:val="a"/>
    <w:link w:val="37"/>
    <w:rsid w:val="00361EB9"/>
    <w:pPr>
      <w:ind w:left="567"/>
    </w:pPr>
    <w:rPr>
      <w:sz w:val="24"/>
      <w:szCs w:val="24"/>
      <w:lang w:val="x-none" w:eastAsia="x-none"/>
    </w:rPr>
  </w:style>
  <w:style w:type="character" w:customStyle="1" w:styleId="37">
    <w:name w:val="Основной текст с отступом 3 Знак"/>
    <w:basedOn w:val="a0"/>
    <w:link w:val="36"/>
    <w:rsid w:val="00361EB9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">
    <w:name w:val="знак сноски"/>
    <w:rsid w:val="00361EB9"/>
    <w:rPr>
      <w:vertAlign w:val="superscript"/>
    </w:rPr>
  </w:style>
  <w:style w:type="paragraph" w:customStyle="1" w:styleId="18">
    <w:name w:val="Нижний колонтитул1"/>
    <w:basedOn w:val="a"/>
    <w:rsid w:val="00361EB9"/>
    <w:pPr>
      <w:widowControl w:val="0"/>
      <w:tabs>
        <w:tab w:val="center" w:pos="4153"/>
        <w:tab w:val="right" w:pos="8306"/>
      </w:tabs>
      <w:spacing w:after="120" w:line="240" w:lineRule="auto"/>
      <w:ind w:left="0" w:right="0" w:firstLine="720"/>
    </w:pPr>
    <w:rPr>
      <w:rFonts w:ascii="Times New Roman" w:hAnsi="Times New Roman"/>
      <w:sz w:val="24"/>
      <w:szCs w:val="24"/>
    </w:rPr>
  </w:style>
  <w:style w:type="paragraph" w:styleId="afff0">
    <w:name w:val="Title"/>
    <w:basedOn w:val="a"/>
    <w:link w:val="afff1"/>
    <w:qFormat/>
    <w:rsid w:val="00361EB9"/>
    <w:pPr>
      <w:jc w:val="center"/>
    </w:pPr>
    <w:rPr>
      <w:b/>
    </w:rPr>
  </w:style>
  <w:style w:type="character" w:customStyle="1" w:styleId="afff1">
    <w:name w:val="Название Знак"/>
    <w:basedOn w:val="a0"/>
    <w:link w:val="afff0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styleId="2a">
    <w:name w:val="List Bullet 2"/>
    <w:basedOn w:val="a"/>
    <w:autoRedefine/>
    <w:rsid w:val="00361EB9"/>
    <w:pPr>
      <w:tabs>
        <w:tab w:val="num" w:pos="567"/>
        <w:tab w:val="num" w:pos="928"/>
      </w:tabs>
      <w:spacing w:after="0"/>
      <w:ind w:left="0" w:right="0" w:firstLine="283"/>
    </w:pPr>
  </w:style>
  <w:style w:type="paragraph" w:customStyle="1" w:styleId="afff2">
    <w:name w:val="Заголовок Подглав"/>
    <w:basedOn w:val="a"/>
    <w:autoRedefine/>
    <w:rsid w:val="00361EB9"/>
    <w:pPr>
      <w:widowControl w:val="0"/>
      <w:spacing w:after="0" w:line="480" w:lineRule="auto"/>
      <w:ind w:left="0" w:right="0" w:firstLine="851"/>
    </w:pPr>
    <w:rPr>
      <w:b/>
      <w:i/>
      <w:snapToGrid w:val="0"/>
      <w:sz w:val="24"/>
    </w:rPr>
  </w:style>
  <w:style w:type="paragraph" w:customStyle="1" w:styleId="19">
    <w:name w:val="1"/>
    <w:basedOn w:val="a"/>
    <w:rsid w:val="00361EB9"/>
    <w:pPr>
      <w:spacing w:before="120" w:after="120"/>
      <w:ind w:left="0" w:right="0" w:firstLine="720"/>
    </w:pPr>
    <w:rPr>
      <w:rFonts w:ascii="Times New Roman" w:hAnsi="Times New Roman"/>
      <w:sz w:val="24"/>
    </w:rPr>
  </w:style>
  <w:style w:type="paragraph" w:customStyle="1" w:styleId="2b">
    <w:name w:val="2"/>
    <w:basedOn w:val="19"/>
    <w:rsid w:val="00361EB9"/>
    <w:pPr>
      <w:tabs>
        <w:tab w:val="num" w:pos="993"/>
      </w:tabs>
      <w:spacing w:line="240" w:lineRule="auto"/>
      <w:ind w:left="992" w:hanging="357"/>
    </w:pPr>
  </w:style>
  <w:style w:type="character" w:customStyle="1" w:styleId="130">
    <w:name w:val="Заголовок 1 Знак3"/>
    <w:aliases w:val="Заголовок 1 Знак Знак Знак Знак,Заголовок 1 Знак Знак Знак1,Заголовок 1 Знак Знак1 Знак,Заголовок 1 Знак Знак2,Заголовок 1 Знак1 Знак Знак,Заголовок 1 Знак1 Знак1,Заголовок 1 Знак2 Знак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afff3">
    <w:name w:val="List Bullet"/>
    <w:basedOn w:val="a"/>
    <w:autoRedefine/>
    <w:rsid w:val="00361EB9"/>
    <w:pPr>
      <w:spacing w:after="0" w:line="240" w:lineRule="auto"/>
      <w:ind w:left="851" w:right="0" w:firstLine="0"/>
      <w:jc w:val="left"/>
    </w:pPr>
    <w:rPr>
      <w:rFonts w:ascii="Times New Roman" w:hAnsi="Times New Roman"/>
      <w:sz w:val="20"/>
    </w:rPr>
  </w:style>
  <w:style w:type="paragraph" w:styleId="HTML">
    <w:name w:val="HTML Preformatted"/>
    <w:basedOn w:val="a"/>
    <w:link w:val="HTML0"/>
    <w:rsid w:val="00361EB9"/>
    <w:pPr>
      <w:spacing w:after="0" w:line="240" w:lineRule="auto"/>
      <w:ind w:left="0" w:right="0" w:firstLine="709"/>
    </w:pPr>
    <w:rPr>
      <w:rFonts w:ascii="Courier New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361EB9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customStyle="1" w:styleId="ScheduleNumber">
    <w:name w:val="Schedule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">
    <w:name w:val="Schedule Nam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ContentsPage">
    <w:name w:val="Schedule Name (Contents Page)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12">
    <w:name w:val="Оглавление 11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2">
    <w:name w:val="Оглавление 21"/>
    <w:basedOn w:val="Default"/>
    <w:next w:val="Default"/>
    <w:rsid w:val="00361EB9"/>
    <w:rPr>
      <w:color w:val="auto"/>
    </w:rPr>
  </w:style>
  <w:style w:type="paragraph" w:customStyle="1" w:styleId="310">
    <w:name w:val="Оглавление 31"/>
    <w:basedOn w:val="Default"/>
    <w:next w:val="Default"/>
    <w:rsid w:val="00361EB9"/>
    <w:rPr>
      <w:color w:val="auto"/>
    </w:rPr>
  </w:style>
  <w:style w:type="paragraph" w:customStyle="1" w:styleId="SchedulePartNumber">
    <w:name w:val="Schedule Part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PartTitle">
    <w:name w:val="Schedule Part Titl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1">
    <w:name w:val="MFNumLev1"/>
    <w:basedOn w:val="Default"/>
    <w:next w:val="Default"/>
    <w:rsid w:val="00361EB9"/>
    <w:pPr>
      <w:spacing w:before="240" w:after="240"/>
    </w:pPr>
    <w:rPr>
      <w:color w:val="auto"/>
    </w:rPr>
  </w:style>
  <w:style w:type="paragraph" w:customStyle="1" w:styleId="MFNumLev2">
    <w:name w:val="MFNumLev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3">
    <w:name w:val="MFNumLev3"/>
    <w:basedOn w:val="Default"/>
    <w:next w:val="Default"/>
    <w:rsid w:val="00361EB9"/>
    <w:pPr>
      <w:spacing w:after="240"/>
    </w:pPr>
    <w:rPr>
      <w:color w:val="auto"/>
    </w:rPr>
  </w:style>
  <w:style w:type="paragraph" w:styleId="afff4">
    <w:name w:val="Normal Indent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4">
    <w:name w:val="MFNumLev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1">
    <w:name w:val="Body Text Indent 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Normal1">
    <w:name w:val="Normal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4">
    <w:name w:val="Body Text Indent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5">
    <w:name w:val="MFNumLev5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Text">
    <w:name w:val="Text"/>
    <w:basedOn w:val="Default"/>
    <w:next w:val="Default"/>
    <w:rsid w:val="00361EB9"/>
    <w:pPr>
      <w:spacing w:before="130" w:after="240"/>
    </w:pPr>
    <w:rPr>
      <w:color w:val="auto"/>
    </w:rPr>
  </w:style>
  <w:style w:type="paragraph" w:customStyle="1" w:styleId="1a">
    <w:name w:val="Текст сноски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FR1">
    <w:name w:val="FR1"/>
    <w:rsid w:val="00361EB9"/>
    <w:pPr>
      <w:widowControl w:val="0"/>
      <w:spacing w:after="60" w:line="360" w:lineRule="auto"/>
      <w:ind w:left="1570" w:right="284" w:hanging="357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f5">
    <w:name w:val="Îáû÷íûé"/>
    <w:rsid w:val="00361EB9"/>
    <w:pPr>
      <w:suppressAutoHyphens/>
      <w:spacing w:after="60" w:line="360" w:lineRule="auto"/>
      <w:ind w:left="1570" w:right="284" w:hanging="357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customStyle="1" w:styleId="afff6">
    <w:name w:val="Заголовок подраздела"/>
    <w:basedOn w:val="a"/>
    <w:rsid w:val="00361EB9"/>
    <w:pPr>
      <w:spacing w:before="360" w:after="240" w:line="240" w:lineRule="auto"/>
      <w:ind w:left="0" w:right="0" w:firstLine="0"/>
      <w:jc w:val="center"/>
    </w:pPr>
    <w:rPr>
      <w:rFonts w:ascii="Times New Roman" w:hAnsi="Times New Roman"/>
      <w:b/>
      <w:sz w:val="28"/>
      <w:szCs w:val="28"/>
      <w:lang w:eastAsia="ar-SA"/>
    </w:rPr>
  </w:style>
  <w:style w:type="character" w:customStyle="1" w:styleId="110">
    <w:name w:val="Заголовок 1 Знак1"/>
    <w:aliases w:val="HTA Überschrift 1 Знак,Heading 1 - Bid Знак,Heading 1 - Bid1 Знак,Heading 1 - Bid10 Знак,Heading 1 - Bid2 Знак,Heading 1 - Bid3 Знак,Heading 1 - Bid4 Знак,Heading 1 - Bid5 Знак,Heading 1 - Bid6 Знак,Heading 1 - Bid7 Знак,h1 Знак"/>
    <w:link w:val="11"/>
    <w:uiPriority w:val="99"/>
    <w:rsid w:val="00361EB9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customStyle="1" w:styleId="TNR">
    <w:name w:val="Текст нумер.TNR"/>
    <w:basedOn w:val="a"/>
    <w:rsid w:val="00361EB9"/>
    <w:pPr>
      <w:spacing w:after="0" w:line="240" w:lineRule="auto"/>
      <w:ind w:left="1701" w:right="0" w:hanging="283"/>
    </w:pPr>
    <w:rPr>
      <w:szCs w:val="24"/>
    </w:rPr>
  </w:style>
  <w:style w:type="paragraph" w:customStyle="1" w:styleId="1b">
    <w:name w:val="Обычный1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afff7">
    <w:name w:val="выступ"/>
    <w:basedOn w:val="a"/>
    <w:rsid w:val="00361EB9"/>
    <w:pPr>
      <w:overflowPunct w:val="0"/>
      <w:autoSpaceDE w:val="0"/>
      <w:autoSpaceDN w:val="0"/>
      <w:adjustRightInd w:val="0"/>
      <w:spacing w:after="0" w:line="240" w:lineRule="auto"/>
      <w:ind w:left="330" w:right="0" w:hanging="330"/>
      <w:textAlignment w:val="baseline"/>
    </w:pPr>
    <w:rPr>
      <w:rFonts w:ascii="Times New Roman" w:hAnsi="Times New Roman"/>
      <w:noProof/>
      <w:sz w:val="20"/>
    </w:rPr>
  </w:style>
  <w:style w:type="character" w:customStyle="1" w:styleId="710">
    <w:name w:val="Знак7 Знак Знак1"/>
    <w:locked/>
    <w:rsid w:val="00361EB9"/>
    <w:rPr>
      <w:rFonts w:ascii="Arial" w:hAnsi="Arial" w:cs="Arial"/>
      <w:sz w:val="18"/>
      <w:lang w:val="ru-RU" w:eastAsia="ru-RU" w:bidi="ar-SA"/>
    </w:rPr>
  </w:style>
  <w:style w:type="character" w:customStyle="1" w:styleId="140">
    <w:name w:val="Знак Знак14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">
    <w:name w:val="Знак Знак Char Char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c">
    <w:name w:val="Знак Знак Знак2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character" w:customStyle="1" w:styleId="afff8">
    <w:name w:val="Основной текст_"/>
    <w:link w:val="1c"/>
    <w:rsid w:val="00361EB9"/>
    <w:rPr>
      <w:sz w:val="27"/>
      <w:szCs w:val="27"/>
      <w:shd w:val="clear" w:color="auto" w:fill="FFFFFF"/>
    </w:rPr>
  </w:style>
  <w:style w:type="character" w:customStyle="1" w:styleId="63">
    <w:name w:val="Основной текст (6)_"/>
    <w:link w:val="64"/>
    <w:rsid w:val="00361EB9"/>
    <w:rPr>
      <w:sz w:val="18"/>
      <w:szCs w:val="18"/>
      <w:shd w:val="clear" w:color="auto" w:fill="FFFFFF"/>
    </w:rPr>
  </w:style>
  <w:style w:type="paragraph" w:customStyle="1" w:styleId="1c">
    <w:name w:val="Основной текст1"/>
    <w:basedOn w:val="a"/>
    <w:link w:val="afff8"/>
    <w:rsid w:val="00361EB9"/>
    <w:pPr>
      <w:shd w:val="clear" w:color="auto" w:fill="FFFFFF"/>
      <w:spacing w:before="180" w:after="300" w:line="319" w:lineRule="exact"/>
      <w:ind w:left="0" w:right="0" w:hanging="13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64">
    <w:name w:val="Основной текст (6)"/>
    <w:basedOn w:val="a"/>
    <w:link w:val="63"/>
    <w:rsid w:val="00361EB9"/>
    <w:pPr>
      <w:shd w:val="clear" w:color="auto" w:fill="FFFFFF"/>
      <w:spacing w:after="0" w:line="0" w:lineRule="atLeast"/>
      <w:ind w:left="0" w:right="0" w:firstLine="0"/>
      <w:jc w:val="lef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numbering" w:customStyle="1" w:styleId="113">
    <w:name w:val="Нет списка11"/>
    <w:next w:val="a2"/>
    <w:semiHidden/>
    <w:rsid w:val="00361EB9"/>
  </w:style>
  <w:style w:type="paragraph" w:customStyle="1" w:styleId="afff9">
    <w:name w:val="Основной текст бул"/>
    <w:basedOn w:val="a"/>
    <w:rsid w:val="00361EB9"/>
    <w:pPr>
      <w:spacing w:after="0" w:line="240" w:lineRule="auto"/>
      <w:ind w:left="0" w:right="0" w:firstLine="0"/>
      <w:jc w:val="left"/>
    </w:pPr>
    <w:rPr>
      <w:rFonts w:ascii="Times New Roman" w:hAnsi="Times New Roman"/>
      <w:sz w:val="24"/>
      <w:lang w:val="en-GB"/>
    </w:rPr>
  </w:style>
  <w:style w:type="paragraph" w:customStyle="1" w:styleId="Nonformat">
    <w:name w:val="Nonformat"/>
    <w:basedOn w:val="a"/>
    <w:rsid w:val="00361EB9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nsultant" w:hAnsi="Consultant"/>
      <w:sz w:val="20"/>
    </w:rPr>
  </w:style>
  <w:style w:type="paragraph" w:customStyle="1" w:styleId="1d">
    <w:name w:val="Знак1 Знак Знак Знак Знак Знак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e">
    <w:name w:val="Знак Знак Знак Знак Знак Знак Знак Знак Знак Знак Знак Знак1 Знак Знак Знак Знак Знак Знак Знак Знак Знак Знак Знак Знак Знак Знак Знак Знак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">
    <w:name w:val="Знак1 Знак Знак2 Знак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character" w:customStyle="1" w:styleId="afffa">
    <w:name w:val="Выделение жирным"/>
    <w:rsid w:val="00361EB9"/>
    <w:rPr>
      <w:b/>
    </w:rPr>
  </w:style>
  <w:style w:type="paragraph" w:customStyle="1" w:styleId="afffb">
    <w:name w:val="Базовый"/>
    <w:rsid w:val="00361EB9"/>
    <w:pPr>
      <w:widowControl w:val="0"/>
      <w:suppressAutoHyphens/>
      <w:spacing w:after="60" w:line="360" w:lineRule="auto"/>
      <w:ind w:left="1570" w:right="284" w:hanging="357"/>
      <w:jc w:val="both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wmi-callto">
    <w:name w:val="wmi-callto"/>
    <w:rsid w:val="00361EB9"/>
  </w:style>
  <w:style w:type="paragraph" w:customStyle="1" w:styleId="Style3">
    <w:name w:val="Style3"/>
    <w:basedOn w:val="a"/>
    <w:rsid w:val="00361EB9"/>
    <w:pPr>
      <w:widowControl w:val="0"/>
      <w:autoSpaceDE w:val="0"/>
      <w:autoSpaceDN w:val="0"/>
      <w:adjustRightInd w:val="0"/>
      <w:spacing w:after="0" w:line="259" w:lineRule="exact"/>
      <w:ind w:left="0" w:right="0" w:firstLine="0"/>
      <w:jc w:val="left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alibri" w:hAnsi="Calibri"/>
      <w:sz w:val="24"/>
      <w:szCs w:val="24"/>
    </w:rPr>
  </w:style>
  <w:style w:type="character" w:customStyle="1" w:styleId="FontStyle15">
    <w:name w:val="Font Style15"/>
    <w:rsid w:val="00361EB9"/>
    <w:rPr>
      <w:rFonts w:ascii="Constantia" w:hAnsi="Constantia" w:cs="Constantia"/>
      <w:b/>
      <w:bCs/>
      <w:sz w:val="14"/>
      <w:szCs w:val="14"/>
    </w:rPr>
  </w:style>
  <w:style w:type="paragraph" w:customStyle="1" w:styleId="afffc">
    <w:name w:val="НумОбычный"/>
    <w:basedOn w:val="a"/>
    <w:rsid w:val="00361EB9"/>
    <w:pPr>
      <w:spacing w:after="0"/>
      <w:ind w:left="0" w:right="0" w:firstLine="0"/>
    </w:pPr>
    <w:rPr>
      <w:sz w:val="24"/>
      <w:szCs w:val="24"/>
    </w:rPr>
  </w:style>
  <w:style w:type="character" w:customStyle="1" w:styleId="FontStyle21">
    <w:name w:val="Font Style21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22">
    <w:name w:val="Font Style22"/>
    <w:rsid w:val="00361EB9"/>
    <w:rPr>
      <w:rFonts w:ascii="Calibri" w:hAnsi="Calibri" w:cs="Calibri"/>
      <w:b/>
      <w:bCs/>
      <w:sz w:val="22"/>
      <w:szCs w:val="22"/>
    </w:rPr>
  </w:style>
  <w:style w:type="character" w:customStyle="1" w:styleId="FontStyle31">
    <w:name w:val="Font Style31"/>
    <w:rsid w:val="00361EB9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rsid w:val="00361EB9"/>
    <w:rPr>
      <w:rFonts w:ascii="Calibri" w:hAnsi="Calibri" w:cs="Calibri"/>
      <w:spacing w:val="-10"/>
      <w:sz w:val="20"/>
      <w:szCs w:val="20"/>
    </w:rPr>
  </w:style>
  <w:style w:type="character" w:customStyle="1" w:styleId="FontStyle24">
    <w:name w:val="Font Style24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formattext">
    <w:name w:val="formattext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Знак1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character" w:customStyle="1" w:styleId="citation">
    <w:name w:val="citation"/>
    <w:rsid w:val="00361EB9"/>
  </w:style>
  <w:style w:type="numbering" w:customStyle="1" w:styleId="1111111">
    <w:name w:val="1 / 1.1 / 1.1.11"/>
    <w:basedOn w:val="a2"/>
    <w:next w:val="111111"/>
    <w:rsid w:val="00361EB9"/>
  </w:style>
  <w:style w:type="numbering" w:styleId="111111">
    <w:name w:val="Outline List 2"/>
    <w:basedOn w:val="a2"/>
    <w:rsid w:val="00361EB9"/>
  </w:style>
  <w:style w:type="paragraph" w:customStyle="1" w:styleId="HEADERTEXT">
    <w:name w:val=".HEADERTEXT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FontStyle11">
    <w:name w:val="Font Style11"/>
    <w:uiPriority w:val="99"/>
    <w:rsid w:val="00361EB9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60">
    <w:name w:val="Font Style60"/>
    <w:uiPriority w:val="99"/>
    <w:rsid w:val="00361EB9"/>
    <w:rPr>
      <w:rFonts w:ascii="Arial" w:hAnsi="Arial" w:cs="Arial"/>
      <w:sz w:val="18"/>
      <w:szCs w:val="18"/>
    </w:rPr>
  </w:style>
  <w:style w:type="paragraph" w:customStyle="1" w:styleId="230">
    <w:name w:val="Основной текст 23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d">
    <w:name w:val="Нет списка2"/>
    <w:next w:val="a2"/>
    <w:uiPriority w:val="99"/>
    <w:semiHidden/>
    <w:unhideWhenUsed/>
    <w:rsid w:val="00361EB9"/>
  </w:style>
  <w:style w:type="character" w:customStyle="1" w:styleId="afffd">
    <w:name w:val="Цветовое выделение"/>
    <w:uiPriority w:val="99"/>
    <w:rsid w:val="00361EB9"/>
    <w:rPr>
      <w:b/>
      <w:color w:val="26282F"/>
    </w:rPr>
  </w:style>
  <w:style w:type="character" w:customStyle="1" w:styleId="afffe">
    <w:name w:val="Гипертекстовая ссылка"/>
    <w:uiPriority w:val="99"/>
    <w:rsid w:val="00361EB9"/>
    <w:rPr>
      <w:rFonts w:cs="Times New Roman"/>
      <w:b w:val="0"/>
      <w:color w:val="106BBE"/>
    </w:rPr>
  </w:style>
  <w:style w:type="character" w:customStyle="1" w:styleId="affff">
    <w:name w:val="Активная гипертекстовая ссылка"/>
    <w:uiPriority w:val="99"/>
    <w:rsid w:val="00361EB9"/>
    <w:rPr>
      <w:rFonts w:cs="Times New Roman"/>
      <w:b w:val="0"/>
      <w:color w:val="106BBE"/>
      <w:u w:val="single"/>
    </w:rPr>
  </w:style>
  <w:style w:type="paragraph" w:customStyle="1" w:styleId="affff0">
    <w:name w:val="Внимание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1">
    <w:name w:val="Внимание: криминал!!"/>
    <w:basedOn w:val="affff0"/>
    <w:next w:val="a"/>
    <w:uiPriority w:val="99"/>
    <w:rsid w:val="00361EB9"/>
  </w:style>
  <w:style w:type="paragraph" w:customStyle="1" w:styleId="affff2">
    <w:name w:val="Внимание: недобросовестность!"/>
    <w:basedOn w:val="affff0"/>
    <w:next w:val="a"/>
    <w:uiPriority w:val="99"/>
    <w:rsid w:val="00361EB9"/>
  </w:style>
  <w:style w:type="character" w:customStyle="1" w:styleId="affff3">
    <w:name w:val="Выделение для Базового Поиска"/>
    <w:uiPriority w:val="99"/>
    <w:rsid w:val="00361EB9"/>
    <w:rPr>
      <w:rFonts w:cs="Times New Roman"/>
      <w:b/>
      <w:bCs/>
      <w:color w:val="0058A9"/>
    </w:rPr>
  </w:style>
  <w:style w:type="character" w:customStyle="1" w:styleId="affff4">
    <w:name w:val="Выделение для Базового Поиска (курсив)"/>
    <w:uiPriority w:val="99"/>
    <w:rsid w:val="00361EB9"/>
    <w:rPr>
      <w:rFonts w:cs="Times New Roman"/>
      <w:b/>
      <w:bCs/>
      <w:i/>
      <w:iCs/>
      <w:color w:val="0058A9"/>
    </w:rPr>
  </w:style>
  <w:style w:type="paragraph" w:customStyle="1" w:styleId="affff5">
    <w:name w:val="Дочерний элемент списк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color w:val="868381"/>
      <w:sz w:val="20"/>
    </w:rPr>
  </w:style>
  <w:style w:type="paragraph" w:customStyle="1" w:styleId="affff6">
    <w:name w:val="Основное меню (преемственно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rFonts w:ascii="Verdana" w:hAnsi="Verdana" w:cs="Verdana"/>
      <w:szCs w:val="22"/>
    </w:rPr>
  </w:style>
  <w:style w:type="paragraph" w:customStyle="1" w:styleId="affff7">
    <w:name w:val="Заголовок"/>
    <w:basedOn w:val="affff6"/>
    <w:next w:val="a"/>
    <w:uiPriority w:val="99"/>
    <w:rsid w:val="00361EB9"/>
    <w:rPr>
      <w:b/>
      <w:bCs/>
      <w:color w:val="0058A9"/>
      <w:shd w:val="clear" w:color="auto" w:fill="F0F0F0"/>
    </w:rPr>
  </w:style>
  <w:style w:type="paragraph" w:customStyle="1" w:styleId="affff8">
    <w:name w:val="Заголовок группы контролов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b/>
      <w:bCs/>
      <w:color w:val="000000"/>
      <w:sz w:val="24"/>
      <w:szCs w:val="24"/>
    </w:rPr>
  </w:style>
  <w:style w:type="paragraph" w:customStyle="1" w:styleId="affff9">
    <w:name w:val="Заголовок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0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shd w:val="clear" w:color="auto" w:fill="FFFFFF"/>
      <w:lang w:val="ru-RU" w:eastAsia="ru-RU"/>
    </w:rPr>
  </w:style>
  <w:style w:type="paragraph" w:customStyle="1" w:styleId="affffa">
    <w:name w:val="Заголовок распахивающейся части диалог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i/>
      <w:iCs/>
      <w:color w:val="000080"/>
      <w:szCs w:val="22"/>
    </w:rPr>
  </w:style>
  <w:style w:type="character" w:customStyle="1" w:styleId="affffb">
    <w:name w:val="Заголовок своего сообщения"/>
    <w:uiPriority w:val="99"/>
    <w:rsid w:val="00361EB9"/>
    <w:rPr>
      <w:rFonts w:cs="Times New Roman"/>
      <w:b/>
      <w:bCs/>
      <w:color w:val="26282F"/>
    </w:rPr>
  </w:style>
  <w:style w:type="paragraph" w:customStyle="1" w:styleId="affffc">
    <w:name w:val="Заголовок статьи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612" w:right="0" w:hanging="892"/>
    </w:pPr>
    <w:rPr>
      <w:sz w:val="24"/>
      <w:szCs w:val="24"/>
    </w:rPr>
  </w:style>
  <w:style w:type="character" w:customStyle="1" w:styleId="affffd">
    <w:name w:val="Заголовок чужого сообщения"/>
    <w:uiPriority w:val="99"/>
    <w:rsid w:val="00361EB9"/>
    <w:rPr>
      <w:rFonts w:cs="Times New Roman"/>
      <w:b/>
      <w:bCs/>
      <w:color w:val="FF0000"/>
    </w:rPr>
  </w:style>
  <w:style w:type="paragraph" w:customStyle="1" w:styleId="affffe">
    <w:name w:val="Заголовок ЭР (ле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250" w:line="240" w:lineRule="auto"/>
      <w:ind w:left="0" w:right="0" w:firstLine="0"/>
      <w:jc w:val="center"/>
    </w:pPr>
    <w:rPr>
      <w:b/>
      <w:bCs/>
      <w:color w:val="26282F"/>
      <w:sz w:val="26"/>
      <w:szCs w:val="26"/>
    </w:rPr>
  </w:style>
  <w:style w:type="paragraph" w:customStyle="1" w:styleId="afffff">
    <w:name w:val="Заголовок ЭР (правое окно)"/>
    <w:basedOn w:val="affffe"/>
    <w:next w:val="a"/>
    <w:uiPriority w:val="99"/>
    <w:rsid w:val="00361EB9"/>
    <w:pPr>
      <w:spacing w:after="0"/>
      <w:jc w:val="left"/>
    </w:pPr>
  </w:style>
  <w:style w:type="paragraph" w:customStyle="1" w:styleId="afffff0">
    <w:name w:val="Интерактивный заголовок"/>
    <w:basedOn w:val="affff7"/>
    <w:next w:val="a"/>
    <w:uiPriority w:val="99"/>
    <w:rsid w:val="00361EB9"/>
    <w:rPr>
      <w:u w:val="single"/>
    </w:rPr>
  </w:style>
  <w:style w:type="paragraph" w:customStyle="1" w:styleId="afffff1">
    <w:name w:val="Текст информации об изменениях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color w:val="353842"/>
      <w:sz w:val="18"/>
      <w:szCs w:val="18"/>
    </w:rPr>
  </w:style>
  <w:style w:type="paragraph" w:customStyle="1" w:styleId="afffff2">
    <w:name w:val="Информация об изменениях"/>
    <w:basedOn w:val="afffff1"/>
    <w:next w:val="a"/>
    <w:uiPriority w:val="99"/>
    <w:rsid w:val="00361EB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3">
    <w:name w:val="Текст (справк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70" w:right="170" w:firstLine="0"/>
      <w:jc w:val="left"/>
    </w:pPr>
    <w:rPr>
      <w:sz w:val="24"/>
      <w:szCs w:val="24"/>
    </w:rPr>
  </w:style>
  <w:style w:type="paragraph" w:customStyle="1" w:styleId="afffff4">
    <w:name w:val="Комментарий"/>
    <w:basedOn w:val="afffff3"/>
    <w:next w:val="a"/>
    <w:uiPriority w:val="99"/>
    <w:rsid w:val="00361EB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5">
    <w:name w:val="Информация об изменениях документа"/>
    <w:basedOn w:val="afffff4"/>
    <w:next w:val="a"/>
    <w:uiPriority w:val="99"/>
    <w:rsid w:val="00361EB9"/>
    <w:rPr>
      <w:i/>
      <w:iCs/>
    </w:rPr>
  </w:style>
  <w:style w:type="paragraph" w:customStyle="1" w:styleId="afffff6">
    <w:name w:val="Текст (ле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7">
    <w:name w:val="Колонтитул (левый)"/>
    <w:basedOn w:val="afffff6"/>
    <w:next w:val="a"/>
    <w:uiPriority w:val="99"/>
    <w:rsid w:val="00361EB9"/>
    <w:rPr>
      <w:sz w:val="14"/>
      <w:szCs w:val="14"/>
    </w:rPr>
  </w:style>
  <w:style w:type="paragraph" w:customStyle="1" w:styleId="afffff8">
    <w:name w:val="Текст (пра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right"/>
    </w:pPr>
    <w:rPr>
      <w:sz w:val="24"/>
      <w:szCs w:val="24"/>
    </w:rPr>
  </w:style>
  <w:style w:type="paragraph" w:customStyle="1" w:styleId="afffff9">
    <w:name w:val="Колонтитул (правый)"/>
    <w:basedOn w:val="afffff8"/>
    <w:next w:val="a"/>
    <w:uiPriority w:val="99"/>
    <w:rsid w:val="00361EB9"/>
    <w:rPr>
      <w:sz w:val="14"/>
      <w:szCs w:val="14"/>
    </w:rPr>
  </w:style>
  <w:style w:type="paragraph" w:customStyle="1" w:styleId="afffffa">
    <w:name w:val="Комментарий пользователя"/>
    <w:basedOn w:val="afffff4"/>
    <w:next w:val="a"/>
    <w:uiPriority w:val="99"/>
    <w:rsid w:val="00361EB9"/>
    <w:pPr>
      <w:jc w:val="left"/>
    </w:pPr>
    <w:rPr>
      <w:shd w:val="clear" w:color="auto" w:fill="FFDFE0"/>
    </w:rPr>
  </w:style>
  <w:style w:type="paragraph" w:customStyle="1" w:styleId="afffffb">
    <w:name w:val="Куда обратиться?"/>
    <w:basedOn w:val="affff0"/>
    <w:next w:val="a"/>
    <w:uiPriority w:val="99"/>
    <w:rsid w:val="00361EB9"/>
  </w:style>
  <w:style w:type="paragraph" w:customStyle="1" w:styleId="afffffc">
    <w:name w:val="Моноширинны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fd">
    <w:name w:val="Найденные слова"/>
    <w:uiPriority w:val="99"/>
    <w:rsid w:val="00361EB9"/>
    <w:rPr>
      <w:rFonts w:cs="Times New Roman"/>
      <w:b w:val="0"/>
      <w:color w:val="26282F"/>
      <w:shd w:val="clear" w:color="auto" w:fill="FFF580"/>
    </w:rPr>
  </w:style>
  <w:style w:type="character" w:customStyle="1" w:styleId="afffffe">
    <w:name w:val="Не вступил в силу"/>
    <w:uiPriority w:val="99"/>
    <w:rsid w:val="00361EB9"/>
    <w:rPr>
      <w:rFonts w:cs="Times New Roman"/>
      <w:b w:val="0"/>
      <w:color w:val="000000"/>
      <w:shd w:val="clear" w:color="auto" w:fill="D8EDE8"/>
    </w:rPr>
  </w:style>
  <w:style w:type="paragraph" w:customStyle="1" w:styleId="affffff">
    <w:name w:val="Необходимые документы"/>
    <w:basedOn w:val="affff0"/>
    <w:next w:val="a"/>
    <w:uiPriority w:val="99"/>
    <w:rsid w:val="00361EB9"/>
    <w:pPr>
      <w:ind w:firstLine="118"/>
    </w:pPr>
  </w:style>
  <w:style w:type="paragraph" w:customStyle="1" w:styleId="affffff0">
    <w:name w:val="Нормальный (таблиц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sz w:val="24"/>
      <w:szCs w:val="24"/>
    </w:rPr>
  </w:style>
  <w:style w:type="paragraph" w:customStyle="1" w:styleId="affffff1">
    <w:name w:val="Таблицы (моноширинный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paragraph" w:customStyle="1" w:styleId="affffff2">
    <w:name w:val="Оглавление"/>
    <w:basedOn w:val="affffff1"/>
    <w:next w:val="a"/>
    <w:uiPriority w:val="99"/>
    <w:rsid w:val="00361EB9"/>
    <w:pPr>
      <w:ind w:left="140"/>
    </w:pPr>
  </w:style>
  <w:style w:type="character" w:customStyle="1" w:styleId="affffff3">
    <w:name w:val="Опечатки"/>
    <w:uiPriority w:val="99"/>
    <w:rsid w:val="00361EB9"/>
    <w:rPr>
      <w:color w:val="FF0000"/>
    </w:rPr>
  </w:style>
  <w:style w:type="paragraph" w:customStyle="1" w:styleId="affffff4">
    <w:name w:val="Переменная часть"/>
    <w:basedOn w:val="affff6"/>
    <w:next w:val="a"/>
    <w:uiPriority w:val="99"/>
    <w:rsid w:val="00361EB9"/>
    <w:rPr>
      <w:sz w:val="18"/>
      <w:szCs w:val="18"/>
    </w:rPr>
  </w:style>
  <w:style w:type="paragraph" w:customStyle="1" w:styleId="affffff5">
    <w:name w:val="Подвал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108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lang w:val="ru-RU" w:eastAsia="ru-RU"/>
    </w:rPr>
  </w:style>
  <w:style w:type="paragraph" w:customStyle="1" w:styleId="affffff6">
    <w:name w:val="Подзаголовок для информации об изменениях"/>
    <w:basedOn w:val="afffff1"/>
    <w:next w:val="a"/>
    <w:uiPriority w:val="99"/>
    <w:rsid w:val="00361EB9"/>
    <w:rPr>
      <w:b/>
      <w:bCs/>
    </w:rPr>
  </w:style>
  <w:style w:type="paragraph" w:customStyle="1" w:styleId="affffff7">
    <w:name w:val="Подчёркнуный текст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8">
    <w:name w:val="Постоянная часть"/>
    <w:basedOn w:val="affff6"/>
    <w:next w:val="a"/>
    <w:uiPriority w:val="99"/>
    <w:rsid w:val="00361EB9"/>
    <w:rPr>
      <w:sz w:val="20"/>
      <w:szCs w:val="20"/>
    </w:rPr>
  </w:style>
  <w:style w:type="paragraph" w:customStyle="1" w:styleId="affffff9">
    <w:name w:val="Прижатый влево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fa">
    <w:name w:val="Пример."/>
    <w:basedOn w:val="affff0"/>
    <w:next w:val="a"/>
    <w:uiPriority w:val="99"/>
    <w:rsid w:val="00361EB9"/>
  </w:style>
  <w:style w:type="paragraph" w:customStyle="1" w:styleId="affffffb">
    <w:name w:val="Примечание."/>
    <w:basedOn w:val="affff0"/>
    <w:next w:val="a"/>
    <w:uiPriority w:val="99"/>
    <w:rsid w:val="00361EB9"/>
  </w:style>
  <w:style w:type="character" w:customStyle="1" w:styleId="affffffc">
    <w:name w:val="Продолжение ссылки"/>
    <w:uiPriority w:val="99"/>
    <w:rsid w:val="00361EB9"/>
  </w:style>
  <w:style w:type="paragraph" w:customStyle="1" w:styleId="affffffd">
    <w:name w:val="Словарная статья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118" w:firstLine="0"/>
    </w:pPr>
    <w:rPr>
      <w:sz w:val="24"/>
      <w:szCs w:val="24"/>
    </w:rPr>
  </w:style>
  <w:style w:type="character" w:customStyle="1" w:styleId="affffffe">
    <w:name w:val="Сравнение редакций"/>
    <w:uiPriority w:val="99"/>
    <w:rsid w:val="00361EB9"/>
    <w:rPr>
      <w:rFonts w:cs="Times New Roman"/>
      <w:b w:val="0"/>
      <w:color w:val="26282F"/>
    </w:rPr>
  </w:style>
  <w:style w:type="character" w:customStyle="1" w:styleId="afffffff">
    <w:name w:val="Сравнение редакций. Добавленный фрагмент"/>
    <w:uiPriority w:val="99"/>
    <w:rsid w:val="00361EB9"/>
    <w:rPr>
      <w:color w:val="000000"/>
      <w:shd w:val="clear" w:color="auto" w:fill="C1D7FF"/>
    </w:rPr>
  </w:style>
  <w:style w:type="character" w:customStyle="1" w:styleId="afffffff0">
    <w:name w:val="Сравнение редакций. Удаленный фрагмент"/>
    <w:uiPriority w:val="99"/>
    <w:rsid w:val="00361EB9"/>
    <w:rPr>
      <w:color w:val="000000"/>
      <w:shd w:val="clear" w:color="auto" w:fill="C4C413"/>
    </w:rPr>
  </w:style>
  <w:style w:type="paragraph" w:customStyle="1" w:styleId="afffffff1">
    <w:name w:val="Ссылка на официальную публикацию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f2">
    <w:name w:val="Текст в таблице"/>
    <w:basedOn w:val="affffff0"/>
    <w:next w:val="a"/>
    <w:uiPriority w:val="99"/>
    <w:rsid w:val="00361EB9"/>
    <w:pPr>
      <w:ind w:firstLine="500"/>
    </w:pPr>
  </w:style>
  <w:style w:type="paragraph" w:customStyle="1" w:styleId="afffffff3">
    <w:name w:val="Текст ЭР (см. такж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00" w:after="0" w:line="240" w:lineRule="auto"/>
      <w:ind w:left="0" w:right="0" w:firstLine="0"/>
      <w:jc w:val="left"/>
    </w:pPr>
    <w:rPr>
      <w:sz w:val="20"/>
    </w:rPr>
  </w:style>
  <w:style w:type="paragraph" w:customStyle="1" w:styleId="afffffff4">
    <w:name w:val="Технический комментари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463F31"/>
      <w:sz w:val="24"/>
      <w:szCs w:val="24"/>
      <w:shd w:val="clear" w:color="auto" w:fill="FFFFA6"/>
    </w:rPr>
  </w:style>
  <w:style w:type="character" w:customStyle="1" w:styleId="afffffff5">
    <w:name w:val="Утратил силу"/>
    <w:uiPriority w:val="99"/>
    <w:rsid w:val="00361EB9"/>
    <w:rPr>
      <w:rFonts w:cs="Times New Roman"/>
      <w:b w:val="0"/>
      <w:strike/>
      <w:color w:val="666600"/>
    </w:rPr>
  </w:style>
  <w:style w:type="paragraph" w:customStyle="1" w:styleId="afffffff6">
    <w:name w:val="Формул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fff7">
    <w:name w:val="Центрированный (таблица)"/>
    <w:basedOn w:val="affffff0"/>
    <w:next w:val="a"/>
    <w:uiPriority w:val="99"/>
    <w:rsid w:val="00361EB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0" w:line="240" w:lineRule="auto"/>
      <w:ind w:left="0" w:right="0" w:firstLine="0"/>
      <w:jc w:val="left"/>
    </w:pPr>
    <w:rPr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361EB9"/>
  </w:style>
  <w:style w:type="numbering" w:customStyle="1" w:styleId="44">
    <w:name w:val="Нет списка4"/>
    <w:next w:val="a2"/>
    <w:uiPriority w:val="99"/>
    <w:semiHidden/>
    <w:unhideWhenUsed/>
    <w:rsid w:val="00361EB9"/>
  </w:style>
  <w:style w:type="numbering" w:customStyle="1" w:styleId="1110">
    <w:name w:val="Нет списка111"/>
    <w:next w:val="a2"/>
    <w:semiHidden/>
    <w:unhideWhenUsed/>
    <w:rsid w:val="00361EB9"/>
  </w:style>
  <w:style w:type="numbering" w:customStyle="1" w:styleId="53">
    <w:name w:val="Нет списка5"/>
    <w:next w:val="a2"/>
    <w:uiPriority w:val="99"/>
    <w:semiHidden/>
    <w:unhideWhenUsed/>
    <w:rsid w:val="00361EB9"/>
  </w:style>
  <w:style w:type="numbering" w:customStyle="1" w:styleId="121">
    <w:name w:val="Нет списка12"/>
    <w:next w:val="a2"/>
    <w:uiPriority w:val="99"/>
    <w:semiHidden/>
    <w:unhideWhenUsed/>
    <w:rsid w:val="00361EB9"/>
  </w:style>
  <w:style w:type="table" w:customStyle="1" w:styleId="1f">
    <w:name w:val="Сетка таблицы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2"/>
    <w:uiPriority w:val="99"/>
    <w:semiHidden/>
    <w:unhideWhenUsed/>
    <w:rsid w:val="00361EB9"/>
  </w:style>
  <w:style w:type="table" w:customStyle="1" w:styleId="170">
    <w:name w:val="Сетка таблицы1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Сетка таблицы38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0">
    <w:name w:val="Сетка таблицы39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1">
    <w:name w:val="1 / 1.1 / 1.1.111"/>
    <w:basedOn w:val="a2"/>
    <w:next w:val="111111"/>
    <w:rsid w:val="00361EB9"/>
  </w:style>
  <w:style w:type="character" w:customStyle="1" w:styleId="91">
    <w:name w:val="Заголовок 9 Знак1"/>
    <w:aliases w:val=" Знак7 Знак,Legal Level 1.1.1.1. Знак,Заголовок 9 Знак Знак Знак1,Заголовок 9 Знак Знак Знак Знак"/>
    <w:link w:val="90"/>
    <w:uiPriority w:val="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100">
    <w:name w:val="Знак1 Знак Знак Знак1 Знак Знак Знак Знак Знак Знак_0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paragraph" w:customStyle="1" w:styleId="1101">
    <w:name w:val="Оглавление 11_0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00">
    <w:name w:val="Оглавление 21_0"/>
    <w:basedOn w:val="Default"/>
    <w:next w:val="Default"/>
    <w:rsid w:val="00361EB9"/>
    <w:rPr>
      <w:color w:val="auto"/>
    </w:rPr>
  </w:style>
  <w:style w:type="paragraph" w:customStyle="1" w:styleId="3100">
    <w:name w:val="Оглавление 31_0"/>
    <w:basedOn w:val="Default"/>
    <w:next w:val="Default"/>
    <w:rsid w:val="00361EB9"/>
    <w:rPr>
      <w:color w:val="auto"/>
    </w:rPr>
  </w:style>
  <w:style w:type="paragraph" w:customStyle="1" w:styleId="102">
    <w:name w:val="Текст сноски1_0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03">
    <w:name w:val="Обычный1_0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customStyle="1" w:styleId="1400">
    <w:name w:val="Знак Знак14_0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0">
    <w:name w:val="Знак Знак Char Char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104">
    <w:name w:val="Знак1 Знак Знак Знак Знак Знак Знак_0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05">
    <w:name w:val="Знак Знак Знак Знак Знак Знак Знак Знак Знак Знак Знак Знак1 Знак Знак Знак Знак Знак Знак Знак Знак Знак Знак Знак Знак Знак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0">
    <w:name w:val="Знак1 Знак Знак2 Знак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300">
    <w:name w:val="Основной текст 23_0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1111">
    <w:name w:val="Нет списка1111"/>
    <w:next w:val="a2"/>
    <w:uiPriority w:val="99"/>
    <w:semiHidden/>
    <w:unhideWhenUsed/>
    <w:rsid w:val="00361EB9"/>
  </w:style>
  <w:style w:type="numbering" w:customStyle="1" w:styleId="74">
    <w:name w:val="Нет списка7"/>
    <w:next w:val="a2"/>
    <w:semiHidden/>
    <w:rsid w:val="00361EB9"/>
  </w:style>
  <w:style w:type="table" w:customStyle="1" w:styleId="312">
    <w:name w:val="Объемная таблица 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">
    <w:name w:val="HTA Tabellengitternetz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">
    <w:name w:val="Нет списка13"/>
    <w:next w:val="a2"/>
    <w:semiHidden/>
    <w:rsid w:val="00361EB9"/>
  </w:style>
  <w:style w:type="numbering" w:customStyle="1" w:styleId="1111112">
    <w:name w:val="1 / 1.1 / 1.1.12"/>
    <w:basedOn w:val="a2"/>
    <w:next w:val="111111"/>
    <w:rsid w:val="00361EB9"/>
  </w:style>
  <w:style w:type="numbering" w:customStyle="1" w:styleId="214">
    <w:name w:val="Нет списка21"/>
    <w:next w:val="a2"/>
    <w:uiPriority w:val="99"/>
    <w:semiHidden/>
    <w:unhideWhenUsed/>
    <w:rsid w:val="00361EB9"/>
  </w:style>
  <w:style w:type="numbering" w:customStyle="1" w:styleId="313">
    <w:name w:val="Нет списка31"/>
    <w:next w:val="a2"/>
    <w:uiPriority w:val="99"/>
    <w:semiHidden/>
    <w:unhideWhenUsed/>
    <w:rsid w:val="00361EB9"/>
  </w:style>
  <w:style w:type="numbering" w:customStyle="1" w:styleId="411">
    <w:name w:val="Нет списка41"/>
    <w:next w:val="a2"/>
    <w:uiPriority w:val="99"/>
    <w:semiHidden/>
    <w:unhideWhenUsed/>
    <w:rsid w:val="00361EB9"/>
  </w:style>
  <w:style w:type="numbering" w:customStyle="1" w:styleId="1120">
    <w:name w:val="Нет списка112"/>
    <w:next w:val="a2"/>
    <w:uiPriority w:val="99"/>
    <w:semiHidden/>
    <w:unhideWhenUsed/>
    <w:rsid w:val="00361EB9"/>
  </w:style>
  <w:style w:type="numbering" w:customStyle="1" w:styleId="510">
    <w:name w:val="Нет списка51"/>
    <w:next w:val="a2"/>
    <w:uiPriority w:val="99"/>
    <w:semiHidden/>
    <w:unhideWhenUsed/>
    <w:rsid w:val="00361EB9"/>
  </w:style>
  <w:style w:type="numbering" w:customStyle="1" w:styleId="1210">
    <w:name w:val="Нет списка121"/>
    <w:next w:val="a2"/>
    <w:uiPriority w:val="99"/>
    <w:semiHidden/>
    <w:unhideWhenUsed/>
    <w:rsid w:val="00361EB9"/>
  </w:style>
  <w:style w:type="numbering" w:customStyle="1" w:styleId="84">
    <w:name w:val="Нет списка8"/>
    <w:next w:val="a2"/>
    <w:semiHidden/>
    <w:rsid w:val="00361EB9"/>
  </w:style>
  <w:style w:type="table" w:customStyle="1" w:styleId="321">
    <w:name w:val="Объемная таблица 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">
    <w:name w:val="HTA Tabellengitternetz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главление 12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22">
    <w:name w:val="Оглавление 22"/>
    <w:basedOn w:val="Default"/>
    <w:next w:val="Default"/>
    <w:rsid w:val="00361EB9"/>
    <w:rPr>
      <w:color w:val="auto"/>
    </w:rPr>
  </w:style>
  <w:style w:type="paragraph" w:customStyle="1" w:styleId="322">
    <w:name w:val="Оглавление 32"/>
    <w:basedOn w:val="Default"/>
    <w:next w:val="Default"/>
    <w:rsid w:val="00361EB9"/>
    <w:rPr>
      <w:color w:val="auto"/>
    </w:rPr>
  </w:style>
  <w:style w:type="paragraph" w:customStyle="1" w:styleId="2f">
    <w:name w:val="Текст сноски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2f0">
    <w:name w:val="Обычный2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numbering" w:customStyle="1" w:styleId="142">
    <w:name w:val="Нет списка14"/>
    <w:next w:val="a2"/>
    <w:semiHidden/>
    <w:rsid w:val="00361EB9"/>
  </w:style>
  <w:style w:type="numbering" w:customStyle="1" w:styleId="11111112">
    <w:name w:val="1 / 1.1 / 1.1.112"/>
    <w:basedOn w:val="a2"/>
    <w:next w:val="111111"/>
    <w:rsid w:val="00361EB9"/>
  </w:style>
  <w:style w:type="numbering" w:customStyle="1" w:styleId="1111113">
    <w:name w:val="1 / 1.1 / 1.1.13"/>
    <w:basedOn w:val="a2"/>
    <w:next w:val="111111"/>
    <w:rsid w:val="00361EB9"/>
  </w:style>
  <w:style w:type="paragraph" w:customStyle="1" w:styleId="241">
    <w:name w:val="Основной текст 24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23">
    <w:name w:val="Нет списка22"/>
    <w:next w:val="a2"/>
    <w:uiPriority w:val="99"/>
    <w:semiHidden/>
    <w:unhideWhenUsed/>
    <w:rsid w:val="00361EB9"/>
  </w:style>
  <w:style w:type="numbering" w:customStyle="1" w:styleId="323">
    <w:name w:val="Нет списка32"/>
    <w:next w:val="a2"/>
    <w:uiPriority w:val="99"/>
    <w:semiHidden/>
    <w:unhideWhenUsed/>
    <w:rsid w:val="00361EB9"/>
  </w:style>
  <w:style w:type="numbering" w:customStyle="1" w:styleId="421">
    <w:name w:val="Нет списка42"/>
    <w:next w:val="a2"/>
    <w:uiPriority w:val="99"/>
    <w:semiHidden/>
    <w:unhideWhenUsed/>
    <w:rsid w:val="00361EB9"/>
  </w:style>
  <w:style w:type="numbering" w:customStyle="1" w:styleId="1130">
    <w:name w:val="Нет списка113"/>
    <w:next w:val="a2"/>
    <w:uiPriority w:val="99"/>
    <w:semiHidden/>
    <w:unhideWhenUsed/>
    <w:rsid w:val="00361EB9"/>
  </w:style>
  <w:style w:type="numbering" w:customStyle="1" w:styleId="520">
    <w:name w:val="Нет списка52"/>
    <w:next w:val="a2"/>
    <w:uiPriority w:val="99"/>
    <w:semiHidden/>
    <w:unhideWhenUsed/>
    <w:rsid w:val="00361EB9"/>
  </w:style>
  <w:style w:type="numbering" w:customStyle="1" w:styleId="1220">
    <w:name w:val="Нет списка122"/>
    <w:next w:val="a2"/>
    <w:uiPriority w:val="99"/>
    <w:semiHidden/>
    <w:unhideWhenUsed/>
    <w:rsid w:val="00361EB9"/>
  </w:style>
  <w:style w:type="numbering" w:customStyle="1" w:styleId="11111113">
    <w:name w:val="1 / 1.1 / 1.1.113"/>
    <w:basedOn w:val="a2"/>
    <w:next w:val="111111"/>
    <w:rsid w:val="00361EB9"/>
  </w:style>
  <w:style w:type="numbering" w:customStyle="1" w:styleId="1111114">
    <w:name w:val="1 / 1.1 / 1.1.14"/>
    <w:basedOn w:val="a2"/>
    <w:next w:val="111111"/>
    <w:rsid w:val="00361EB9"/>
  </w:style>
  <w:style w:type="numbering" w:customStyle="1" w:styleId="95">
    <w:name w:val="Нет списка9"/>
    <w:next w:val="a2"/>
    <w:uiPriority w:val="99"/>
    <w:semiHidden/>
    <w:unhideWhenUsed/>
    <w:rsid w:val="00361EB9"/>
  </w:style>
  <w:style w:type="numbering" w:customStyle="1" w:styleId="106">
    <w:name w:val="Нет списка10"/>
    <w:next w:val="a2"/>
    <w:uiPriority w:val="99"/>
    <w:semiHidden/>
    <w:unhideWhenUsed/>
    <w:rsid w:val="00361EB9"/>
  </w:style>
  <w:style w:type="numbering" w:customStyle="1" w:styleId="151">
    <w:name w:val="Нет списка15"/>
    <w:next w:val="a2"/>
    <w:semiHidden/>
    <w:rsid w:val="00361EB9"/>
  </w:style>
  <w:style w:type="table" w:customStyle="1" w:styleId="331">
    <w:name w:val="Объемная таблица 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">
    <w:name w:val="HTA Tabellengitternetz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0">
    <w:name w:val="Нет списка114"/>
    <w:next w:val="a2"/>
    <w:semiHidden/>
    <w:rsid w:val="00361EB9"/>
  </w:style>
  <w:style w:type="numbering" w:customStyle="1" w:styleId="232">
    <w:name w:val="Нет списка23"/>
    <w:next w:val="a2"/>
    <w:uiPriority w:val="99"/>
    <w:semiHidden/>
    <w:unhideWhenUsed/>
    <w:rsid w:val="00361EB9"/>
  </w:style>
  <w:style w:type="numbering" w:customStyle="1" w:styleId="332">
    <w:name w:val="Нет списка33"/>
    <w:next w:val="a2"/>
    <w:uiPriority w:val="99"/>
    <w:semiHidden/>
    <w:unhideWhenUsed/>
    <w:rsid w:val="00361EB9"/>
  </w:style>
  <w:style w:type="numbering" w:customStyle="1" w:styleId="431">
    <w:name w:val="Нет списка43"/>
    <w:next w:val="a2"/>
    <w:uiPriority w:val="99"/>
    <w:semiHidden/>
    <w:unhideWhenUsed/>
    <w:rsid w:val="00361EB9"/>
  </w:style>
  <w:style w:type="numbering" w:customStyle="1" w:styleId="11111">
    <w:name w:val="Нет списка11111"/>
    <w:next w:val="a2"/>
    <w:uiPriority w:val="99"/>
    <w:semiHidden/>
    <w:unhideWhenUsed/>
    <w:rsid w:val="00361EB9"/>
  </w:style>
  <w:style w:type="numbering" w:customStyle="1" w:styleId="530">
    <w:name w:val="Нет списка53"/>
    <w:next w:val="a2"/>
    <w:uiPriority w:val="99"/>
    <w:semiHidden/>
    <w:unhideWhenUsed/>
    <w:rsid w:val="00361EB9"/>
  </w:style>
  <w:style w:type="numbering" w:customStyle="1" w:styleId="1230">
    <w:name w:val="Нет списка123"/>
    <w:next w:val="a2"/>
    <w:uiPriority w:val="99"/>
    <w:semiHidden/>
    <w:unhideWhenUsed/>
    <w:rsid w:val="00361EB9"/>
  </w:style>
  <w:style w:type="numbering" w:customStyle="1" w:styleId="610">
    <w:name w:val="Нет списка61"/>
    <w:next w:val="a2"/>
    <w:uiPriority w:val="99"/>
    <w:semiHidden/>
    <w:unhideWhenUsed/>
    <w:rsid w:val="00361EB9"/>
  </w:style>
  <w:style w:type="numbering" w:customStyle="1" w:styleId="711">
    <w:name w:val="Нет списка71"/>
    <w:next w:val="a2"/>
    <w:semiHidden/>
    <w:rsid w:val="00361EB9"/>
  </w:style>
  <w:style w:type="table" w:customStyle="1" w:styleId="3110">
    <w:name w:val="Объемная таблица 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">
    <w:name w:val="HTA Tabellengitternetz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">
    <w:name w:val="Нет списка131"/>
    <w:next w:val="a2"/>
    <w:semiHidden/>
    <w:rsid w:val="00361EB9"/>
  </w:style>
  <w:style w:type="numbering" w:customStyle="1" w:styleId="111111111">
    <w:name w:val="1 / 1.1 / 1.1.1111"/>
    <w:basedOn w:val="a2"/>
    <w:next w:val="111111"/>
    <w:rsid w:val="00361EB9"/>
  </w:style>
  <w:style w:type="numbering" w:customStyle="1" w:styleId="11111121">
    <w:name w:val="1 / 1.1 / 1.1.121"/>
    <w:basedOn w:val="a2"/>
    <w:next w:val="111111"/>
    <w:rsid w:val="00361EB9"/>
  </w:style>
  <w:style w:type="numbering" w:customStyle="1" w:styleId="2110">
    <w:name w:val="Нет списка211"/>
    <w:next w:val="a2"/>
    <w:uiPriority w:val="99"/>
    <w:semiHidden/>
    <w:unhideWhenUsed/>
    <w:rsid w:val="00361EB9"/>
  </w:style>
  <w:style w:type="numbering" w:customStyle="1" w:styleId="3111">
    <w:name w:val="Нет списка311"/>
    <w:next w:val="a2"/>
    <w:uiPriority w:val="99"/>
    <w:semiHidden/>
    <w:unhideWhenUsed/>
    <w:rsid w:val="00361EB9"/>
  </w:style>
  <w:style w:type="numbering" w:customStyle="1" w:styleId="4110">
    <w:name w:val="Нет списка411"/>
    <w:next w:val="a2"/>
    <w:uiPriority w:val="99"/>
    <w:semiHidden/>
    <w:unhideWhenUsed/>
    <w:rsid w:val="00361EB9"/>
  </w:style>
  <w:style w:type="numbering" w:customStyle="1" w:styleId="1121">
    <w:name w:val="Нет списка1121"/>
    <w:next w:val="a2"/>
    <w:uiPriority w:val="99"/>
    <w:semiHidden/>
    <w:unhideWhenUsed/>
    <w:rsid w:val="00361EB9"/>
  </w:style>
  <w:style w:type="numbering" w:customStyle="1" w:styleId="511">
    <w:name w:val="Нет списка511"/>
    <w:next w:val="a2"/>
    <w:uiPriority w:val="99"/>
    <w:semiHidden/>
    <w:unhideWhenUsed/>
    <w:rsid w:val="00361EB9"/>
  </w:style>
  <w:style w:type="numbering" w:customStyle="1" w:styleId="1211">
    <w:name w:val="Нет списка1211"/>
    <w:next w:val="a2"/>
    <w:uiPriority w:val="99"/>
    <w:semiHidden/>
    <w:unhideWhenUsed/>
    <w:rsid w:val="00361EB9"/>
  </w:style>
  <w:style w:type="numbering" w:customStyle="1" w:styleId="810">
    <w:name w:val="Нет списка81"/>
    <w:next w:val="a2"/>
    <w:semiHidden/>
    <w:rsid w:val="00361EB9"/>
  </w:style>
  <w:style w:type="table" w:customStyle="1" w:styleId="3210">
    <w:name w:val="Объемная таблица 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">
    <w:name w:val="HTA Tabellengitternetz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0">
    <w:name w:val="Нет списка141"/>
    <w:next w:val="a2"/>
    <w:semiHidden/>
    <w:rsid w:val="00361EB9"/>
  </w:style>
  <w:style w:type="numbering" w:customStyle="1" w:styleId="111111121">
    <w:name w:val="1 / 1.1 / 1.1.1121"/>
    <w:basedOn w:val="a2"/>
    <w:next w:val="111111"/>
    <w:rsid w:val="00361EB9"/>
  </w:style>
  <w:style w:type="numbering" w:customStyle="1" w:styleId="11111131">
    <w:name w:val="1 / 1.1 / 1.1.131"/>
    <w:basedOn w:val="a2"/>
    <w:next w:val="111111"/>
    <w:rsid w:val="00361EB9"/>
  </w:style>
  <w:style w:type="numbering" w:customStyle="1" w:styleId="2210">
    <w:name w:val="Нет списка221"/>
    <w:next w:val="a2"/>
    <w:uiPriority w:val="99"/>
    <w:semiHidden/>
    <w:unhideWhenUsed/>
    <w:rsid w:val="00361EB9"/>
  </w:style>
  <w:style w:type="numbering" w:customStyle="1" w:styleId="3211">
    <w:name w:val="Нет списка321"/>
    <w:next w:val="a2"/>
    <w:uiPriority w:val="99"/>
    <w:semiHidden/>
    <w:unhideWhenUsed/>
    <w:rsid w:val="00361EB9"/>
  </w:style>
  <w:style w:type="numbering" w:customStyle="1" w:styleId="4210">
    <w:name w:val="Нет списка421"/>
    <w:next w:val="a2"/>
    <w:uiPriority w:val="99"/>
    <w:semiHidden/>
    <w:unhideWhenUsed/>
    <w:rsid w:val="00361EB9"/>
  </w:style>
  <w:style w:type="numbering" w:customStyle="1" w:styleId="1131">
    <w:name w:val="Нет списка1131"/>
    <w:next w:val="a2"/>
    <w:uiPriority w:val="99"/>
    <w:semiHidden/>
    <w:unhideWhenUsed/>
    <w:rsid w:val="00361EB9"/>
  </w:style>
  <w:style w:type="numbering" w:customStyle="1" w:styleId="521">
    <w:name w:val="Нет списка521"/>
    <w:next w:val="a2"/>
    <w:uiPriority w:val="99"/>
    <w:semiHidden/>
    <w:unhideWhenUsed/>
    <w:rsid w:val="00361EB9"/>
  </w:style>
  <w:style w:type="numbering" w:customStyle="1" w:styleId="1221">
    <w:name w:val="Нет списка1221"/>
    <w:next w:val="a2"/>
    <w:uiPriority w:val="99"/>
    <w:semiHidden/>
    <w:unhideWhenUsed/>
    <w:rsid w:val="00361EB9"/>
  </w:style>
  <w:style w:type="numbering" w:customStyle="1" w:styleId="111111131">
    <w:name w:val="1 / 1.1 / 1.1.1131"/>
    <w:basedOn w:val="a2"/>
    <w:next w:val="111111"/>
    <w:rsid w:val="00361EB9"/>
  </w:style>
  <w:style w:type="numbering" w:customStyle="1" w:styleId="11111141">
    <w:name w:val="1 / 1.1 / 1.1.141"/>
    <w:basedOn w:val="a2"/>
    <w:next w:val="111111"/>
    <w:rsid w:val="00361EB9"/>
  </w:style>
  <w:style w:type="numbering" w:customStyle="1" w:styleId="161">
    <w:name w:val="Нет списка16"/>
    <w:next w:val="a2"/>
    <w:uiPriority w:val="99"/>
    <w:semiHidden/>
    <w:unhideWhenUsed/>
    <w:rsid w:val="00361EB9"/>
  </w:style>
  <w:style w:type="numbering" w:customStyle="1" w:styleId="171">
    <w:name w:val="Нет списка17"/>
    <w:next w:val="a2"/>
    <w:semiHidden/>
    <w:rsid w:val="00361EB9"/>
  </w:style>
  <w:style w:type="table" w:customStyle="1" w:styleId="341">
    <w:name w:val="Объемная таблица 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">
    <w:name w:val="HTA Tabellengitternetz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semiHidden/>
    <w:rsid w:val="00361EB9"/>
  </w:style>
  <w:style w:type="numbering" w:customStyle="1" w:styleId="242">
    <w:name w:val="Нет списка24"/>
    <w:next w:val="a2"/>
    <w:uiPriority w:val="99"/>
    <w:semiHidden/>
    <w:unhideWhenUsed/>
    <w:rsid w:val="00361EB9"/>
  </w:style>
  <w:style w:type="numbering" w:customStyle="1" w:styleId="342">
    <w:name w:val="Нет списка34"/>
    <w:next w:val="a2"/>
    <w:uiPriority w:val="99"/>
    <w:semiHidden/>
    <w:unhideWhenUsed/>
    <w:rsid w:val="00361EB9"/>
  </w:style>
  <w:style w:type="numbering" w:customStyle="1" w:styleId="441">
    <w:name w:val="Нет списка44"/>
    <w:next w:val="a2"/>
    <w:uiPriority w:val="99"/>
    <w:semiHidden/>
    <w:unhideWhenUsed/>
    <w:rsid w:val="00361EB9"/>
  </w:style>
  <w:style w:type="numbering" w:customStyle="1" w:styleId="1112">
    <w:name w:val="Нет списка1112"/>
    <w:next w:val="a2"/>
    <w:uiPriority w:val="99"/>
    <w:semiHidden/>
    <w:unhideWhenUsed/>
    <w:rsid w:val="00361EB9"/>
  </w:style>
  <w:style w:type="numbering" w:customStyle="1" w:styleId="540">
    <w:name w:val="Нет списка54"/>
    <w:next w:val="a2"/>
    <w:uiPriority w:val="99"/>
    <w:semiHidden/>
    <w:unhideWhenUsed/>
    <w:rsid w:val="00361EB9"/>
  </w:style>
  <w:style w:type="numbering" w:customStyle="1" w:styleId="124">
    <w:name w:val="Нет списка124"/>
    <w:next w:val="a2"/>
    <w:uiPriority w:val="99"/>
    <w:semiHidden/>
    <w:unhideWhenUsed/>
    <w:rsid w:val="00361EB9"/>
  </w:style>
  <w:style w:type="numbering" w:customStyle="1" w:styleId="620">
    <w:name w:val="Нет списка62"/>
    <w:next w:val="a2"/>
    <w:uiPriority w:val="99"/>
    <w:semiHidden/>
    <w:unhideWhenUsed/>
    <w:rsid w:val="00361EB9"/>
  </w:style>
  <w:style w:type="numbering" w:customStyle="1" w:styleId="720">
    <w:name w:val="Нет списка72"/>
    <w:next w:val="a2"/>
    <w:semiHidden/>
    <w:rsid w:val="00361EB9"/>
  </w:style>
  <w:style w:type="table" w:customStyle="1" w:styleId="3120">
    <w:name w:val="Объемная таблица 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">
    <w:name w:val="HTA Tabellengitternetz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0">
    <w:name w:val="Нет списка132"/>
    <w:next w:val="a2"/>
    <w:semiHidden/>
    <w:rsid w:val="00361EB9"/>
  </w:style>
  <w:style w:type="numbering" w:customStyle="1" w:styleId="111111112">
    <w:name w:val="1 / 1.1 / 1.1.1112"/>
    <w:basedOn w:val="a2"/>
    <w:next w:val="111111"/>
    <w:rsid w:val="00361EB9"/>
  </w:style>
  <w:style w:type="numbering" w:customStyle="1" w:styleId="11111122">
    <w:name w:val="1 / 1.1 / 1.1.122"/>
    <w:basedOn w:val="a2"/>
    <w:next w:val="111111"/>
    <w:rsid w:val="00361EB9"/>
  </w:style>
  <w:style w:type="numbering" w:customStyle="1" w:styleId="2120">
    <w:name w:val="Нет списка212"/>
    <w:next w:val="a2"/>
    <w:uiPriority w:val="99"/>
    <w:semiHidden/>
    <w:unhideWhenUsed/>
    <w:rsid w:val="00361EB9"/>
  </w:style>
  <w:style w:type="numbering" w:customStyle="1" w:styleId="3121">
    <w:name w:val="Нет списка312"/>
    <w:next w:val="a2"/>
    <w:uiPriority w:val="99"/>
    <w:semiHidden/>
    <w:unhideWhenUsed/>
    <w:rsid w:val="00361EB9"/>
  </w:style>
  <w:style w:type="numbering" w:customStyle="1" w:styleId="412">
    <w:name w:val="Нет списка412"/>
    <w:next w:val="a2"/>
    <w:uiPriority w:val="99"/>
    <w:semiHidden/>
    <w:unhideWhenUsed/>
    <w:rsid w:val="00361EB9"/>
  </w:style>
  <w:style w:type="numbering" w:customStyle="1" w:styleId="1122">
    <w:name w:val="Нет списка1122"/>
    <w:next w:val="a2"/>
    <w:uiPriority w:val="99"/>
    <w:semiHidden/>
    <w:unhideWhenUsed/>
    <w:rsid w:val="00361EB9"/>
  </w:style>
  <w:style w:type="numbering" w:customStyle="1" w:styleId="512">
    <w:name w:val="Нет списка512"/>
    <w:next w:val="a2"/>
    <w:uiPriority w:val="99"/>
    <w:semiHidden/>
    <w:unhideWhenUsed/>
    <w:rsid w:val="00361EB9"/>
  </w:style>
  <w:style w:type="numbering" w:customStyle="1" w:styleId="1212">
    <w:name w:val="Нет списка1212"/>
    <w:next w:val="a2"/>
    <w:uiPriority w:val="99"/>
    <w:semiHidden/>
    <w:unhideWhenUsed/>
    <w:rsid w:val="00361EB9"/>
  </w:style>
  <w:style w:type="numbering" w:customStyle="1" w:styleId="820">
    <w:name w:val="Нет списка82"/>
    <w:next w:val="a2"/>
    <w:semiHidden/>
    <w:rsid w:val="00361EB9"/>
  </w:style>
  <w:style w:type="table" w:customStyle="1" w:styleId="3220">
    <w:name w:val="Объемная таблица 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">
    <w:name w:val="HTA Tabellengitternetz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0">
    <w:name w:val="Нет списка142"/>
    <w:next w:val="a2"/>
    <w:semiHidden/>
    <w:rsid w:val="00361EB9"/>
  </w:style>
  <w:style w:type="numbering" w:customStyle="1" w:styleId="111111122">
    <w:name w:val="1 / 1.1 / 1.1.1122"/>
    <w:basedOn w:val="a2"/>
    <w:next w:val="111111"/>
    <w:rsid w:val="00361EB9"/>
  </w:style>
  <w:style w:type="numbering" w:customStyle="1" w:styleId="11111132">
    <w:name w:val="1 / 1.1 / 1.1.132"/>
    <w:basedOn w:val="a2"/>
    <w:next w:val="111111"/>
    <w:rsid w:val="00361EB9"/>
  </w:style>
  <w:style w:type="numbering" w:customStyle="1" w:styleId="2220">
    <w:name w:val="Нет списка222"/>
    <w:next w:val="a2"/>
    <w:uiPriority w:val="99"/>
    <w:semiHidden/>
    <w:unhideWhenUsed/>
    <w:rsid w:val="00361EB9"/>
  </w:style>
  <w:style w:type="numbering" w:customStyle="1" w:styleId="3221">
    <w:name w:val="Нет списка322"/>
    <w:next w:val="a2"/>
    <w:uiPriority w:val="99"/>
    <w:semiHidden/>
    <w:unhideWhenUsed/>
    <w:rsid w:val="00361EB9"/>
  </w:style>
  <w:style w:type="numbering" w:customStyle="1" w:styleId="422">
    <w:name w:val="Нет списка422"/>
    <w:next w:val="a2"/>
    <w:uiPriority w:val="99"/>
    <w:semiHidden/>
    <w:unhideWhenUsed/>
    <w:rsid w:val="00361EB9"/>
  </w:style>
  <w:style w:type="numbering" w:customStyle="1" w:styleId="1132">
    <w:name w:val="Нет списка1132"/>
    <w:next w:val="a2"/>
    <w:uiPriority w:val="99"/>
    <w:semiHidden/>
    <w:unhideWhenUsed/>
    <w:rsid w:val="00361EB9"/>
  </w:style>
  <w:style w:type="numbering" w:customStyle="1" w:styleId="522">
    <w:name w:val="Нет списка522"/>
    <w:next w:val="a2"/>
    <w:uiPriority w:val="99"/>
    <w:semiHidden/>
    <w:unhideWhenUsed/>
    <w:rsid w:val="00361EB9"/>
  </w:style>
  <w:style w:type="numbering" w:customStyle="1" w:styleId="1222">
    <w:name w:val="Нет списка1222"/>
    <w:next w:val="a2"/>
    <w:uiPriority w:val="99"/>
    <w:semiHidden/>
    <w:unhideWhenUsed/>
    <w:rsid w:val="00361EB9"/>
  </w:style>
  <w:style w:type="numbering" w:customStyle="1" w:styleId="111111132">
    <w:name w:val="1 / 1.1 / 1.1.1132"/>
    <w:basedOn w:val="a2"/>
    <w:next w:val="111111"/>
    <w:rsid w:val="00361EB9"/>
  </w:style>
  <w:style w:type="numbering" w:customStyle="1" w:styleId="11111142">
    <w:name w:val="1 / 1.1 / 1.1.142"/>
    <w:basedOn w:val="a2"/>
    <w:next w:val="111111"/>
    <w:rsid w:val="00361EB9"/>
  </w:style>
  <w:style w:type="numbering" w:customStyle="1" w:styleId="181">
    <w:name w:val="Нет списка18"/>
    <w:next w:val="a2"/>
    <w:uiPriority w:val="99"/>
    <w:semiHidden/>
    <w:unhideWhenUsed/>
    <w:rsid w:val="00361EB9"/>
  </w:style>
  <w:style w:type="numbering" w:customStyle="1" w:styleId="191">
    <w:name w:val="Нет списка19"/>
    <w:next w:val="a2"/>
    <w:semiHidden/>
    <w:rsid w:val="00361EB9"/>
  </w:style>
  <w:style w:type="table" w:customStyle="1" w:styleId="351">
    <w:name w:val="Объемная таблица 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">
    <w:name w:val="HTA Tabellengitternetz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semiHidden/>
    <w:rsid w:val="00361EB9"/>
  </w:style>
  <w:style w:type="numbering" w:customStyle="1" w:styleId="251">
    <w:name w:val="Нет списка25"/>
    <w:next w:val="a2"/>
    <w:uiPriority w:val="99"/>
    <w:semiHidden/>
    <w:unhideWhenUsed/>
    <w:rsid w:val="00361EB9"/>
  </w:style>
  <w:style w:type="numbering" w:customStyle="1" w:styleId="352">
    <w:name w:val="Нет списка35"/>
    <w:next w:val="a2"/>
    <w:uiPriority w:val="99"/>
    <w:semiHidden/>
    <w:unhideWhenUsed/>
    <w:rsid w:val="00361EB9"/>
  </w:style>
  <w:style w:type="numbering" w:customStyle="1" w:styleId="450">
    <w:name w:val="Нет списка45"/>
    <w:next w:val="a2"/>
    <w:uiPriority w:val="99"/>
    <w:semiHidden/>
    <w:unhideWhenUsed/>
    <w:rsid w:val="00361EB9"/>
  </w:style>
  <w:style w:type="numbering" w:customStyle="1" w:styleId="1113">
    <w:name w:val="Нет списка1113"/>
    <w:next w:val="a2"/>
    <w:uiPriority w:val="99"/>
    <w:semiHidden/>
    <w:unhideWhenUsed/>
    <w:rsid w:val="00361EB9"/>
  </w:style>
  <w:style w:type="numbering" w:customStyle="1" w:styleId="55">
    <w:name w:val="Нет списка55"/>
    <w:next w:val="a2"/>
    <w:uiPriority w:val="99"/>
    <w:semiHidden/>
    <w:unhideWhenUsed/>
    <w:rsid w:val="00361EB9"/>
  </w:style>
  <w:style w:type="numbering" w:customStyle="1" w:styleId="125">
    <w:name w:val="Нет списка125"/>
    <w:next w:val="a2"/>
    <w:uiPriority w:val="99"/>
    <w:semiHidden/>
    <w:unhideWhenUsed/>
    <w:rsid w:val="00361EB9"/>
  </w:style>
  <w:style w:type="numbering" w:customStyle="1" w:styleId="630">
    <w:name w:val="Нет списка63"/>
    <w:next w:val="a2"/>
    <w:uiPriority w:val="99"/>
    <w:semiHidden/>
    <w:unhideWhenUsed/>
    <w:rsid w:val="00361EB9"/>
  </w:style>
  <w:style w:type="numbering" w:customStyle="1" w:styleId="730">
    <w:name w:val="Нет списка73"/>
    <w:next w:val="a2"/>
    <w:semiHidden/>
    <w:rsid w:val="00361EB9"/>
  </w:style>
  <w:style w:type="table" w:customStyle="1" w:styleId="3130">
    <w:name w:val="Объемная таблица 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">
    <w:name w:val="HTA Tabellengitternetz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">
    <w:name w:val="Нет списка133"/>
    <w:next w:val="a2"/>
    <w:semiHidden/>
    <w:rsid w:val="00361EB9"/>
  </w:style>
  <w:style w:type="numbering" w:customStyle="1" w:styleId="111111113">
    <w:name w:val="1 / 1.1 / 1.1.1113"/>
    <w:basedOn w:val="a2"/>
    <w:next w:val="111111"/>
    <w:rsid w:val="00361EB9"/>
  </w:style>
  <w:style w:type="numbering" w:customStyle="1" w:styleId="11111123">
    <w:name w:val="1 / 1.1 / 1.1.123"/>
    <w:basedOn w:val="a2"/>
    <w:next w:val="111111"/>
    <w:rsid w:val="00361EB9"/>
  </w:style>
  <w:style w:type="numbering" w:customStyle="1" w:styleId="2130">
    <w:name w:val="Нет списка213"/>
    <w:next w:val="a2"/>
    <w:uiPriority w:val="99"/>
    <w:semiHidden/>
    <w:unhideWhenUsed/>
    <w:rsid w:val="00361EB9"/>
  </w:style>
  <w:style w:type="numbering" w:customStyle="1" w:styleId="3131">
    <w:name w:val="Нет списка313"/>
    <w:next w:val="a2"/>
    <w:uiPriority w:val="99"/>
    <w:semiHidden/>
    <w:unhideWhenUsed/>
    <w:rsid w:val="00361EB9"/>
  </w:style>
  <w:style w:type="numbering" w:customStyle="1" w:styleId="413">
    <w:name w:val="Нет списка413"/>
    <w:next w:val="a2"/>
    <w:uiPriority w:val="99"/>
    <w:semiHidden/>
    <w:unhideWhenUsed/>
    <w:rsid w:val="00361EB9"/>
  </w:style>
  <w:style w:type="numbering" w:customStyle="1" w:styleId="1123">
    <w:name w:val="Нет списка1123"/>
    <w:next w:val="a2"/>
    <w:uiPriority w:val="99"/>
    <w:semiHidden/>
    <w:unhideWhenUsed/>
    <w:rsid w:val="00361EB9"/>
  </w:style>
  <w:style w:type="numbering" w:customStyle="1" w:styleId="513">
    <w:name w:val="Нет списка513"/>
    <w:next w:val="a2"/>
    <w:uiPriority w:val="99"/>
    <w:semiHidden/>
    <w:unhideWhenUsed/>
    <w:rsid w:val="00361EB9"/>
  </w:style>
  <w:style w:type="numbering" w:customStyle="1" w:styleId="1213">
    <w:name w:val="Нет списка1213"/>
    <w:next w:val="a2"/>
    <w:uiPriority w:val="99"/>
    <w:semiHidden/>
    <w:unhideWhenUsed/>
    <w:rsid w:val="00361EB9"/>
  </w:style>
  <w:style w:type="numbering" w:customStyle="1" w:styleId="830">
    <w:name w:val="Нет списка83"/>
    <w:next w:val="a2"/>
    <w:semiHidden/>
    <w:rsid w:val="00361EB9"/>
  </w:style>
  <w:style w:type="table" w:customStyle="1" w:styleId="3230">
    <w:name w:val="Объемная таблица 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">
    <w:name w:val="HTA Tabellengitternetz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">
    <w:name w:val="Нет списка143"/>
    <w:next w:val="a2"/>
    <w:semiHidden/>
    <w:rsid w:val="00361EB9"/>
  </w:style>
  <w:style w:type="numbering" w:customStyle="1" w:styleId="111111123">
    <w:name w:val="1 / 1.1 / 1.1.1123"/>
    <w:basedOn w:val="a2"/>
    <w:next w:val="111111"/>
    <w:rsid w:val="00361EB9"/>
  </w:style>
  <w:style w:type="numbering" w:customStyle="1" w:styleId="11111133">
    <w:name w:val="1 / 1.1 / 1.1.133"/>
    <w:basedOn w:val="a2"/>
    <w:next w:val="111111"/>
    <w:rsid w:val="00361EB9"/>
  </w:style>
  <w:style w:type="numbering" w:customStyle="1" w:styleId="2230">
    <w:name w:val="Нет списка223"/>
    <w:next w:val="a2"/>
    <w:uiPriority w:val="99"/>
    <w:semiHidden/>
    <w:unhideWhenUsed/>
    <w:rsid w:val="00361EB9"/>
  </w:style>
  <w:style w:type="numbering" w:customStyle="1" w:styleId="3231">
    <w:name w:val="Нет списка323"/>
    <w:next w:val="a2"/>
    <w:uiPriority w:val="99"/>
    <w:semiHidden/>
    <w:unhideWhenUsed/>
    <w:rsid w:val="00361EB9"/>
  </w:style>
  <w:style w:type="numbering" w:customStyle="1" w:styleId="423">
    <w:name w:val="Нет списка423"/>
    <w:next w:val="a2"/>
    <w:uiPriority w:val="99"/>
    <w:semiHidden/>
    <w:unhideWhenUsed/>
    <w:rsid w:val="00361EB9"/>
  </w:style>
  <w:style w:type="numbering" w:customStyle="1" w:styleId="1133">
    <w:name w:val="Нет списка1133"/>
    <w:next w:val="a2"/>
    <w:uiPriority w:val="99"/>
    <w:semiHidden/>
    <w:unhideWhenUsed/>
    <w:rsid w:val="00361EB9"/>
  </w:style>
  <w:style w:type="numbering" w:customStyle="1" w:styleId="523">
    <w:name w:val="Нет списка523"/>
    <w:next w:val="a2"/>
    <w:uiPriority w:val="99"/>
    <w:semiHidden/>
    <w:unhideWhenUsed/>
    <w:rsid w:val="00361EB9"/>
  </w:style>
  <w:style w:type="numbering" w:customStyle="1" w:styleId="1223">
    <w:name w:val="Нет списка1223"/>
    <w:next w:val="a2"/>
    <w:uiPriority w:val="99"/>
    <w:semiHidden/>
    <w:unhideWhenUsed/>
    <w:rsid w:val="00361EB9"/>
  </w:style>
  <w:style w:type="numbering" w:customStyle="1" w:styleId="111111133">
    <w:name w:val="1 / 1.1 / 1.1.1133"/>
    <w:basedOn w:val="a2"/>
    <w:next w:val="111111"/>
    <w:rsid w:val="00361EB9"/>
  </w:style>
  <w:style w:type="numbering" w:customStyle="1" w:styleId="11111143">
    <w:name w:val="1 / 1.1 / 1.1.143"/>
    <w:basedOn w:val="a2"/>
    <w:next w:val="111111"/>
    <w:rsid w:val="00361EB9"/>
  </w:style>
  <w:style w:type="character" w:customStyle="1" w:styleId="BodytextCourierNew">
    <w:name w:val="Body text + Courier New"/>
    <w:aliases w:val="8 pt,Spacing 0 pt"/>
    <w:uiPriority w:val="99"/>
    <w:rsid w:val="00361EB9"/>
    <w:rPr>
      <w:rFonts w:ascii="Courier New" w:hAnsi="Courier New" w:cs="Courier New"/>
      <w:color w:val="000000"/>
      <w:spacing w:val="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FontStyle26">
    <w:name w:val="Font Style26"/>
    <w:uiPriority w:val="99"/>
    <w:rsid w:val="00361EB9"/>
    <w:rPr>
      <w:rFonts w:ascii="Bookman Old Style" w:hAnsi="Bookman Old Style" w:cs="Bookman Old Style"/>
      <w:sz w:val="22"/>
      <w:szCs w:val="22"/>
    </w:rPr>
  </w:style>
  <w:style w:type="character" w:customStyle="1" w:styleId="FontStyle12">
    <w:name w:val="Font Style12"/>
    <w:uiPriority w:val="99"/>
    <w:rsid w:val="00361EB9"/>
    <w:rPr>
      <w:rFonts w:ascii="Arial" w:hAnsi="Arial" w:cs="Arial"/>
      <w:b/>
      <w:bCs/>
      <w:sz w:val="18"/>
      <w:szCs w:val="18"/>
    </w:rPr>
  </w:style>
  <w:style w:type="paragraph" w:styleId="afffffff8">
    <w:name w:val="Revision"/>
    <w:hidden/>
    <w:uiPriority w:val="99"/>
    <w:semiHidden/>
    <w:rsid w:val="00361EB9"/>
    <w:pPr>
      <w:spacing w:after="0" w:line="240" w:lineRule="auto"/>
    </w:pPr>
    <w:rPr>
      <w:rFonts w:ascii="Arial" w:eastAsia="Calibri" w:hAnsi="Arial" w:cs="Times New Roman"/>
    </w:rPr>
  </w:style>
  <w:style w:type="character" w:customStyle="1" w:styleId="apple-converted-space">
    <w:name w:val="apple-converted-space"/>
    <w:rsid w:val="00361EB9"/>
  </w:style>
  <w:style w:type="numbering" w:customStyle="1" w:styleId="201">
    <w:name w:val="Нет списка20"/>
    <w:next w:val="a2"/>
    <w:uiPriority w:val="99"/>
    <w:semiHidden/>
    <w:unhideWhenUsed/>
    <w:rsid w:val="00361EB9"/>
  </w:style>
  <w:style w:type="numbering" w:customStyle="1" w:styleId="1102">
    <w:name w:val="Нет списка110"/>
    <w:next w:val="a2"/>
    <w:semiHidden/>
    <w:rsid w:val="00361EB9"/>
  </w:style>
  <w:style w:type="table" w:customStyle="1" w:styleId="361">
    <w:name w:val="Объемная таблица 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">
    <w:name w:val="HTA Tabellengitternetz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">
    <w:name w:val="Нет списка117"/>
    <w:next w:val="a2"/>
    <w:semiHidden/>
    <w:rsid w:val="00361EB9"/>
  </w:style>
  <w:style w:type="numbering" w:customStyle="1" w:styleId="261">
    <w:name w:val="Нет списка26"/>
    <w:next w:val="a2"/>
    <w:uiPriority w:val="99"/>
    <w:semiHidden/>
    <w:unhideWhenUsed/>
    <w:rsid w:val="00361EB9"/>
  </w:style>
  <w:style w:type="numbering" w:customStyle="1" w:styleId="362">
    <w:name w:val="Нет списка36"/>
    <w:next w:val="a2"/>
    <w:uiPriority w:val="99"/>
    <w:semiHidden/>
    <w:unhideWhenUsed/>
    <w:rsid w:val="00361EB9"/>
  </w:style>
  <w:style w:type="numbering" w:customStyle="1" w:styleId="46">
    <w:name w:val="Нет списка46"/>
    <w:next w:val="a2"/>
    <w:uiPriority w:val="99"/>
    <w:semiHidden/>
    <w:unhideWhenUsed/>
    <w:rsid w:val="00361EB9"/>
  </w:style>
  <w:style w:type="numbering" w:customStyle="1" w:styleId="1114">
    <w:name w:val="Нет списка1114"/>
    <w:next w:val="a2"/>
    <w:uiPriority w:val="99"/>
    <w:semiHidden/>
    <w:unhideWhenUsed/>
    <w:rsid w:val="00361EB9"/>
  </w:style>
  <w:style w:type="numbering" w:customStyle="1" w:styleId="56">
    <w:name w:val="Нет списка56"/>
    <w:next w:val="a2"/>
    <w:uiPriority w:val="99"/>
    <w:semiHidden/>
    <w:unhideWhenUsed/>
    <w:rsid w:val="00361EB9"/>
  </w:style>
  <w:style w:type="numbering" w:customStyle="1" w:styleId="126">
    <w:name w:val="Нет списка126"/>
    <w:next w:val="a2"/>
    <w:uiPriority w:val="99"/>
    <w:semiHidden/>
    <w:unhideWhenUsed/>
    <w:rsid w:val="00361EB9"/>
  </w:style>
  <w:style w:type="numbering" w:customStyle="1" w:styleId="640">
    <w:name w:val="Нет списка64"/>
    <w:next w:val="a2"/>
    <w:uiPriority w:val="99"/>
    <w:semiHidden/>
    <w:unhideWhenUsed/>
    <w:rsid w:val="00361EB9"/>
  </w:style>
  <w:style w:type="numbering" w:customStyle="1" w:styleId="740">
    <w:name w:val="Нет списка74"/>
    <w:next w:val="a2"/>
    <w:semiHidden/>
    <w:rsid w:val="00361EB9"/>
  </w:style>
  <w:style w:type="table" w:customStyle="1" w:styleId="314">
    <w:name w:val="Объемная таблица 3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">
    <w:name w:val="HTA Tabellengitternetz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">
    <w:name w:val="Нет списка134"/>
    <w:next w:val="a2"/>
    <w:semiHidden/>
    <w:rsid w:val="00361EB9"/>
  </w:style>
  <w:style w:type="numbering" w:customStyle="1" w:styleId="111111114">
    <w:name w:val="1 / 1.1 / 1.1.1114"/>
    <w:basedOn w:val="a2"/>
    <w:next w:val="111111"/>
    <w:rsid w:val="00361EB9"/>
  </w:style>
  <w:style w:type="numbering" w:customStyle="1" w:styleId="11111124">
    <w:name w:val="1 / 1.1 / 1.1.124"/>
    <w:basedOn w:val="a2"/>
    <w:next w:val="111111"/>
    <w:rsid w:val="00361EB9"/>
  </w:style>
  <w:style w:type="numbering" w:customStyle="1" w:styleId="2140">
    <w:name w:val="Нет списка214"/>
    <w:next w:val="a2"/>
    <w:uiPriority w:val="99"/>
    <w:semiHidden/>
    <w:unhideWhenUsed/>
    <w:rsid w:val="00361EB9"/>
  </w:style>
  <w:style w:type="numbering" w:customStyle="1" w:styleId="3140">
    <w:name w:val="Нет списка314"/>
    <w:next w:val="a2"/>
    <w:uiPriority w:val="99"/>
    <w:semiHidden/>
    <w:unhideWhenUsed/>
    <w:rsid w:val="00361EB9"/>
  </w:style>
  <w:style w:type="numbering" w:customStyle="1" w:styleId="414">
    <w:name w:val="Нет списка414"/>
    <w:next w:val="a2"/>
    <w:uiPriority w:val="99"/>
    <w:semiHidden/>
    <w:unhideWhenUsed/>
    <w:rsid w:val="00361EB9"/>
  </w:style>
  <w:style w:type="numbering" w:customStyle="1" w:styleId="1124">
    <w:name w:val="Нет списка1124"/>
    <w:next w:val="a2"/>
    <w:uiPriority w:val="99"/>
    <w:semiHidden/>
    <w:unhideWhenUsed/>
    <w:rsid w:val="00361EB9"/>
  </w:style>
  <w:style w:type="numbering" w:customStyle="1" w:styleId="514">
    <w:name w:val="Нет списка514"/>
    <w:next w:val="a2"/>
    <w:uiPriority w:val="99"/>
    <w:semiHidden/>
    <w:unhideWhenUsed/>
    <w:rsid w:val="00361EB9"/>
  </w:style>
  <w:style w:type="numbering" w:customStyle="1" w:styleId="1214">
    <w:name w:val="Нет списка1214"/>
    <w:next w:val="a2"/>
    <w:uiPriority w:val="99"/>
    <w:semiHidden/>
    <w:unhideWhenUsed/>
    <w:rsid w:val="00361EB9"/>
  </w:style>
  <w:style w:type="numbering" w:customStyle="1" w:styleId="840">
    <w:name w:val="Нет списка84"/>
    <w:next w:val="a2"/>
    <w:semiHidden/>
    <w:rsid w:val="00361EB9"/>
  </w:style>
  <w:style w:type="table" w:customStyle="1" w:styleId="324">
    <w:name w:val="Объемная таблица 3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">
    <w:name w:val="HTA Tabellengitternetz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">
    <w:name w:val="Нет списка144"/>
    <w:next w:val="a2"/>
    <w:semiHidden/>
    <w:rsid w:val="00361EB9"/>
  </w:style>
  <w:style w:type="numbering" w:customStyle="1" w:styleId="111111124">
    <w:name w:val="1 / 1.1 / 1.1.1124"/>
    <w:basedOn w:val="a2"/>
    <w:next w:val="111111"/>
    <w:rsid w:val="00361EB9"/>
  </w:style>
  <w:style w:type="numbering" w:customStyle="1" w:styleId="11111134">
    <w:name w:val="1 / 1.1 / 1.1.134"/>
    <w:basedOn w:val="a2"/>
    <w:next w:val="111111"/>
    <w:rsid w:val="00361EB9"/>
  </w:style>
  <w:style w:type="numbering" w:customStyle="1" w:styleId="224">
    <w:name w:val="Нет списка224"/>
    <w:next w:val="a2"/>
    <w:uiPriority w:val="99"/>
    <w:semiHidden/>
    <w:unhideWhenUsed/>
    <w:rsid w:val="00361EB9"/>
  </w:style>
  <w:style w:type="numbering" w:customStyle="1" w:styleId="3240">
    <w:name w:val="Нет списка324"/>
    <w:next w:val="a2"/>
    <w:uiPriority w:val="99"/>
    <w:semiHidden/>
    <w:unhideWhenUsed/>
    <w:rsid w:val="00361EB9"/>
  </w:style>
  <w:style w:type="numbering" w:customStyle="1" w:styleId="424">
    <w:name w:val="Нет списка424"/>
    <w:next w:val="a2"/>
    <w:uiPriority w:val="99"/>
    <w:semiHidden/>
    <w:unhideWhenUsed/>
    <w:rsid w:val="00361EB9"/>
  </w:style>
  <w:style w:type="numbering" w:customStyle="1" w:styleId="1134">
    <w:name w:val="Нет списка1134"/>
    <w:next w:val="a2"/>
    <w:uiPriority w:val="99"/>
    <w:semiHidden/>
    <w:unhideWhenUsed/>
    <w:rsid w:val="00361EB9"/>
  </w:style>
  <w:style w:type="numbering" w:customStyle="1" w:styleId="524">
    <w:name w:val="Нет списка524"/>
    <w:next w:val="a2"/>
    <w:uiPriority w:val="99"/>
    <w:semiHidden/>
    <w:unhideWhenUsed/>
    <w:rsid w:val="00361EB9"/>
  </w:style>
  <w:style w:type="numbering" w:customStyle="1" w:styleId="1224">
    <w:name w:val="Нет списка1224"/>
    <w:next w:val="a2"/>
    <w:uiPriority w:val="99"/>
    <w:semiHidden/>
    <w:unhideWhenUsed/>
    <w:rsid w:val="00361EB9"/>
  </w:style>
  <w:style w:type="numbering" w:customStyle="1" w:styleId="111111134">
    <w:name w:val="1 / 1.1 / 1.1.1134"/>
    <w:basedOn w:val="a2"/>
    <w:next w:val="111111"/>
    <w:rsid w:val="00361EB9"/>
  </w:style>
  <w:style w:type="numbering" w:customStyle="1" w:styleId="11111144">
    <w:name w:val="1 / 1.1 / 1.1.144"/>
    <w:basedOn w:val="a2"/>
    <w:next w:val="111111"/>
    <w:rsid w:val="00361EB9"/>
  </w:style>
  <w:style w:type="numbering" w:customStyle="1" w:styleId="910">
    <w:name w:val="Нет списка91"/>
    <w:next w:val="a2"/>
    <w:uiPriority w:val="99"/>
    <w:semiHidden/>
    <w:unhideWhenUsed/>
    <w:rsid w:val="00361EB9"/>
  </w:style>
  <w:style w:type="numbering" w:customStyle="1" w:styleId="1010">
    <w:name w:val="Нет списка101"/>
    <w:next w:val="a2"/>
    <w:uiPriority w:val="99"/>
    <w:semiHidden/>
    <w:unhideWhenUsed/>
    <w:rsid w:val="00361EB9"/>
  </w:style>
  <w:style w:type="numbering" w:customStyle="1" w:styleId="1510">
    <w:name w:val="Нет списка151"/>
    <w:next w:val="a2"/>
    <w:semiHidden/>
    <w:rsid w:val="00361EB9"/>
  </w:style>
  <w:style w:type="table" w:customStyle="1" w:styleId="3310">
    <w:name w:val="Объемная таблица 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">
    <w:name w:val="HTA Tabellengitternetz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semiHidden/>
    <w:rsid w:val="00361EB9"/>
  </w:style>
  <w:style w:type="numbering" w:customStyle="1" w:styleId="2310">
    <w:name w:val="Нет списка231"/>
    <w:next w:val="a2"/>
    <w:uiPriority w:val="99"/>
    <w:semiHidden/>
    <w:unhideWhenUsed/>
    <w:rsid w:val="00361EB9"/>
  </w:style>
  <w:style w:type="numbering" w:customStyle="1" w:styleId="3311">
    <w:name w:val="Нет списка331"/>
    <w:next w:val="a2"/>
    <w:uiPriority w:val="99"/>
    <w:semiHidden/>
    <w:unhideWhenUsed/>
    <w:rsid w:val="00361EB9"/>
  </w:style>
  <w:style w:type="numbering" w:customStyle="1" w:styleId="4310">
    <w:name w:val="Нет списка431"/>
    <w:next w:val="a2"/>
    <w:uiPriority w:val="99"/>
    <w:semiHidden/>
    <w:unhideWhenUsed/>
    <w:rsid w:val="00361EB9"/>
  </w:style>
  <w:style w:type="numbering" w:customStyle="1" w:styleId="1111110">
    <w:name w:val="Нет списка111111"/>
    <w:next w:val="a2"/>
    <w:uiPriority w:val="99"/>
    <w:semiHidden/>
    <w:unhideWhenUsed/>
    <w:rsid w:val="00361EB9"/>
  </w:style>
  <w:style w:type="numbering" w:customStyle="1" w:styleId="531">
    <w:name w:val="Нет списка531"/>
    <w:next w:val="a2"/>
    <w:uiPriority w:val="99"/>
    <w:semiHidden/>
    <w:unhideWhenUsed/>
    <w:rsid w:val="00361EB9"/>
  </w:style>
  <w:style w:type="numbering" w:customStyle="1" w:styleId="1231">
    <w:name w:val="Нет списка1231"/>
    <w:next w:val="a2"/>
    <w:uiPriority w:val="99"/>
    <w:semiHidden/>
    <w:unhideWhenUsed/>
    <w:rsid w:val="00361EB9"/>
  </w:style>
  <w:style w:type="numbering" w:customStyle="1" w:styleId="611">
    <w:name w:val="Нет списка611"/>
    <w:next w:val="a2"/>
    <w:uiPriority w:val="99"/>
    <w:semiHidden/>
    <w:unhideWhenUsed/>
    <w:rsid w:val="00361EB9"/>
  </w:style>
  <w:style w:type="numbering" w:customStyle="1" w:styleId="7110">
    <w:name w:val="Нет списка711"/>
    <w:next w:val="a2"/>
    <w:semiHidden/>
    <w:rsid w:val="00361EB9"/>
  </w:style>
  <w:style w:type="table" w:customStyle="1" w:styleId="31110">
    <w:name w:val="Объемная таблица 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">
    <w:name w:val="HTA Tabellengitternetz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1"/>
    <w:next w:val="a2"/>
    <w:semiHidden/>
    <w:rsid w:val="00361EB9"/>
  </w:style>
  <w:style w:type="numbering" w:customStyle="1" w:styleId="1111111111">
    <w:name w:val="1 / 1.1 / 1.1.11111"/>
    <w:basedOn w:val="a2"/>
    <w:next w:val="111111"/>
    <w:rsid w:val="00361EB9"/>
  </w:style>
  <w:style w:type="numbering" w:customStyle="1" w:styleId="111111211">
    <w:name w:val="1 / 1.1 / 1.1.1211"/>
    <w:basedOn w:val="a2"/>
    <w:next w:val="111111"/>
    <w:rsid w:val="00361EB9"/>
  </w:style>
  <w:style w:type="numbering" w:customStyle="1" w:styleId="2111">
    <w:name w:val="Нет списка2111"/>
    <w:next w:val="a2"/>
    <w:uiPriority w:val="99"/>
    <w:semiHidden/>
    <w:unhideWhenUsed/>
    <w:rsid w:val="00361EB9"/>
  </w:style>
  <w:style w:type="numbering" w:customStyle="1" w:styleId="31111">
    <w:name w:val="Нет списка3111"/>
    <w:next w:val="a2"/>
    <w:uiPriority w:val="99"/>
    <w:semiHidden/>
    <w:unhideWhenUsed/>
    <w:rsid w:val="00361EB9"/>
  </w:style>
  <w:style w:type="numbering" w:customStyle="1" w:styleId="4111">
    <w:name w:val="Нет списка4111"/>
    <w:next w:val="a2"/>
    <w:uiPriority w:val="99"/>
    <w:semiHidden/>
    <w:unhideWhenUsed/>
    <w:rsid w:val="00361EB9"/>
  </w:style>
  <w:style w:type="numbering" w:customStyle="1" w:styleId="11211">
    <w:name w:val="Нет списка11211"/>
    <w:next w:val="a2"/>
    <w:uiPriority w:val="99"/>
    <w:semiHidden/>
    <w:unhideWhenUsed/>
    <w:rsid w:val="00361EB9"/>
  </w:style>
  <w:style w:type="numbering" w:customStyle="1" w:styleId="5111">
    <w:name w:val="Нет списка5111"/>
    <w:next w:val="a2"/>
    <w:uiPriority w:val="99"/>
    <w:semiHidden/>
    <w:unhideWhenUsed/>
    <w:rsid w:val="00361EB9"/>
  </w:style>
  <w:style w:type="numbering" w:customStyle="1" w:styleId="12111">
    <w:name w:val="Нет списка12111"/>
    <w:next w:val="a2"/>
    <w:uiPriority w:val="99"/>
    <w:semiHidden/>
    <w:unhideWhenUsed/>
    <w:rsid w:val="00361EB9"/>
  </w:style>
  <w:style w:type="numbering" w:customStyle="1" w:styleId="811">
    <w:name w:val="Нет списка811"/>
    <w:next w:val="a2"/>
    <w:semiHidden/>
    <w:rsid w:val="00361EB9"/>
  </w:style>
  <w:style w:type="table" w:customStyle="1" w:styleId="32110">
    <w:name w:val="Объемная таблица 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">
    <w:name w:val="HTA Tabellengitternetz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">
    <w:name w:val="Нет списка1411"/>
    <w:next w:val="a2"/>
    <w:semiHidden/>
    <w:rsid w:val="00361EB9"/>
  </w:style>
  <w:style w:type="numbering" w:customStyle="1" w:styleId="1111111211">
    <w:name w:val="1 / 1.1 / 1.1.11211"/>
    <w:basedOn w:val="a2"/>
    <w:next w:val="111111"/>
    <w:rsid w:val="00361EB9"/>
  </w:style>
  <w:style w:type="numbering" w:customStyle="1" w:styleId="111111311">
    <w:name w:val="1 / 1.1 / 1.1.1311"/>
    <w:basedOn w:val="a2"/>
    <w:next w:val="111111"/>
    <w:rsid w:val="00361EB9"/>
  </w:style>
  <w:style w:type="numbering" w:customStyle="1" w:styleId="2211">
    <w:name w:val="Нет списка2211"/>
    <w:next w:val="a2"/>
    <w:uiPriority w:val="99"/>
    <w:semiHidden/>
    <w:unhideWhenUsed/>
    <w:rsid w:val="00361EB9"/>
  </w:style>
  <w:style w:type="numbering" w:customStyle="1" w:styleId="32111">
    <w:name w:val="Нет списка3211"/>
    <w:next w:val="a2"/>
    <w:uiPriority w:val="99"/>
    <w:semiHidden/>
    <w:unhideWhenUsed/>
    <w:rsid w:val="00361EB9"/>
  </w:style>
  <w:style w:type="numbering" w:customStyle="1" w:styleId="4211">
    <w:name w:val="Нет списка4211"/>
    <w:next w:val="a2"/>
    <w:uiPriority w:val="99"/>
    <w:semiHidden/>
    <w:unhideWhenUsed/>
    <w:rsid w:val="00361EB9"/>
  </w:style>
  <w:style w:type="numbering" w:customStyle="1" w:styleId="11311">
    <w:name w:val="Нет списка11311"/>
    <w:next w:val="a2"/>
    <w:uiPriority w:val="99"/>
    <w:semiHidden/>
    <w:unhideWhenUsed/>
    <w:rsid w:val="00361EB9"/>
  </w:style>
  <w:style w:type="numbering" w:customStyle="1" w:styleId="5211">
    <w:name w:val="Нет списка5211"/>
    <w:next w:val="a2"/>
    <w:uiPriority w:val="99"/>
    <w:semiHidden/>
    <w:unhideWhenUsed/>
    <w:rsid w:val="00361EB9"/>
  </w:style>
  <w:style w:type="numbering" w:customStyle="1" w:styleId="12211">
    <w:name w:val="Нет списка12211"/>
    <w:next w:val="a2"/>
    <w:uiPriority w:val="99"/>
    <w:semiHidden/>
    <w:unhideWhenUsed/>
    <w:rsid w:val="00361EB9"/>
  </w:style>
  <w:style w:type="numbering" w:customStyle="1" w:styleId="1111111311">
    <w:name w:val="1 / 1.1 / 1.1.11311"/>
    <w:basedOn w:val="a2"/>
    <w:next w:val="111111"/>
    <w:rsid w:val="00361EB9"/>
  </w:style>
  <w:style w:type="numbering" w:customStyle="1" w:styleId="111111411">
    <w:name w:val="1 / 1.1 / 1.1.1411"/>
    <w:basedOn w:val="a2"/>
    <w:next w:val="111111"/>
    <w:rsid w:val="00361EB9"/>
  </w:style>
  <w:style w:type="numbering" w:customStyle="1" w:styleId="1610">
    <w:name w:val="Нет списка161"/>
    <w:next w:val="a2"/>
    <w:uiPriority w:val="99"/>
    <w:semiHidden/>
    <w:unhideWhenUsed/>
    <w:rsid w:val="00361EB9"/>
  </w:style>
  <w:style w:type="numbering" w:customStyle="1" w:styleId="1710">
    <w:name w:val="Нет списка171"/>
    <w:next w:val="a2"/>
    <w:semiHidden/>
    <w:rsid w:val="00361EB9"/>
  </w:style>
  <w:style w:type="table" w:customStyle="1" w:styleId="3410">
    <w:name w:val="Объемная таблица 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">
    <w:name w:val="HTA Tabellengitternetz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semiHidden/>
    <w:rsid w:val="00361EB9"/>
  </w:style>
  <w:style w:type="numbering" w:customStyle="1" w:styleId="2410">
    <w:name w:val="Нет списка241"/>
    <w:next w:val="a2"/>
    <w:uiPriority w:val="99"/>
    <w:semiHidden/>
    <w:unhideWhenUsed/>
    <w:rsid w:val="00361EB9"/>
  </w:style>
  <w:style w:type="numbering" w:customStyle="1" w:styleId="3411">
    <w:name w:val="Нет списка341"/>
    <w:next w:val="a2"/>
    <w:uiPriority w:val="99"/>
    <w:semiHidden/>
    <w:unhideWhenUsed/>
    <w:rsid w:val="00361EB9"/>
  </w:style>
  <w:style w:type="numbering" w:customStyle="1" w:styleId="4410">
    <w:name w:val="Нет списка441"/>
    <w:next w:val="a2"/>
    <w:uiPriority w:val="99"/>
    <w:semiHidden/>
    <w:unhideWhenUsed/>
    <w:rsid w:val="00361EB9"/>
  </w:style>
  <w:style w:type="numbering" w:customStyle="1" w:styleId="11121">
    <w:name w:val="Нет списка11121"/>
    <w:next w:val="a2"/>
    <w:uiPriority w:val="99"/>
    <w:semiHidden/>
    <w:unhideWhenUsed/>
    <w:rsid w:val="00361EB9"/>
  </w:style>
  <w:style w:type="numbering" w:customStyle="1" w:styleId="541">
    <w:name w:val="Нет списка541"/>
    <w:next w:val="a2"/>
    <w:uiPriority w:val="99"/>
    <w:semiHidden/>
    <w:unhideWhenUsed/>
    <w:rsid w:val="00361EB9"/>
  </w:style>
  <w:style w:type="numbering" w:customStyle="1" w:styleId="1241">
    <w:name w:val="Нет списка1241"/>
    <w:next w:val="a2"/>
    <w:uiPriority w:val="99"/>
    <w:semiHidden/>
    <w:unhideWhenUsed/>
    <w:rsid w:val="00361EB9"/>
  </w:style>
  <w:style w:type="numbering" w:customStyle="1" w:styleId="621">
    <w:name w:val="Нет списка621"/>
    <w:next w:val="a2"/>
    <w:uiPriority w:val="99"/>
    <w:semiHidden/>
    <w:unhideWhenUsed/>
    <w:rsid w:val="00361EB9"/>
  </w:style>
  <w:style w:type="numbering" w:customStyle="1" w:styleId="721">
    <w:name w:val="Нет списка721"/>
    <w:next w:val="a2"/>
    <w:semiHidden/>
    <w:rsid w:val="00361EB9"/>
  </w:style>
  <w:style w:type="table" w:customStyle="1" w:styleId="31210">
    <w:name w:val="Объемная таблица 3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">
    <w:name w:val="HTA Tabellengitternetz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">
    <w:name w:val="Нет списка1321"/>
    <w:next w:val="a2"/>
    <w:semiHidden/>
    <w:rsid w:val="00361EB9"/>
  </w:style>
  <w:style w:type="numbering" w:customStyle="1" w:styleId="1111111121">
    <w:name w:val="1 / 1.1 / 1.1.11121"/>
    <w:basedOn w:val="a2"/>
    <w:next w:val="111111"/>
    <w:rsid w:val="00361EB9"/>
  </w:style>
  <w:style w:type="numbering" w:customStyle="1" w:styleId="111111221">
    <w:name w:val="1 / 1.1 / 1.1.1221"/>
    <w:basedOn w:val="a2"/>
    <w:next w:val="111111"/>
    <w:rsid w:val="00361EB9"/>
  </w:style>
  <w:style w:type="numbering" w:customStyle="1" w:styleId="2121">
    <w:name w:val="Нет списка2121"/>
    <w:next w:val="a2"/>
    <w:uiPriority w:val="99"/>
    <w:semiHidden/>
    <w:unhideWhenUsed/>
    <w:rsid w:val="00361EB9"/>
  </w:style>
  <w:style w:type="numbering" w:customStyle="1" w:styleId="31211">
    <w:name w:val="Нет списка3121"/>
    <w:next w:val="a2"/>
    <w:uiPriority w:val="99"/>
    <w:semiHidden/>
    <w:unhideWhenUsed/>
    <w:rsid w:val="00361EB9"/>
  </w:style>
  <w:style w:type="numbering" w:customStyle="1" w:styleId="4121">
    <w:name w:val="Нет списка4121"/>
    <w:next w:val="a2"/>
    <w:uiPriority w:val="99"/>
    <w:semiHidden/>
    <w:unhideWhenUsed/>
    <w:rsid w:val="00361EB9"/>
  </w:style>
  <w:style w:type="numbering" w:customStyle="1" w:styleId="11221">
    <w:name w:val="Нет списка11221"/>
    <w:next w:val="a2"/>
    <w:uiPriority w:val="99"/>
    <w:semiHidden/>
    <w:unhideWhenUsed/>
    <w:rsid w:val="00361EB9"/>
  </w:style>
  <w:style w:type="numbering" w:customStyle="1" w:styleId="5121">
    <w:name w:val="Нет списка5121"/>
    <w:next w:val="a2"/>
    <w:uiPriority w:val="99"/>
    <w:semiHidden/>
    <w:unhideWhenUsed/>
    <w:rsid w:val="00361EB9"/>
  </w:style>
  <w:style w:type="numbering" w:customStyle="1" w:styleId="12121">
    <w:name w:val="Нет списка12121"/>
    <w:next w:val="a2"/>
    <w:uiPriority w:val="99"/>
    <w:semiHidden/>
    <w:unhideWhenUsed/>
    <w:rsid w:val="00361EB9"/>
  </w:style>
  <w:style w:type="numbering" w:customStyle="1" w:styleId="821">
    <w:name w:val="Нет списка821"/>
    <w:next w:val="a2"/>
    <w:semiHidden/>
    <w:rsid w:val="00361EB9"/>
  </w:style>
  <w:style w:type="table" w:customStyle="1" w:styleId="32210">
    <w:name w:val="Объемная таблица 3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">
    <w:name w:val="HTA Tabellengitternetz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">
    <w:name w:val="Нет списка1421"/>
    <w:next w:val="a2"/>
    <w:semiHidden/>
    <w:rsid w:val="00361EB9"/>
  </w:style>
  <w:style w:type="numbering" w:customStyle="1" w:styleId="1111111221">
    <w:name w:val="1 / 1.1 / 1.1.11221"/>
    <w:basedOn w:val="a2"/>
    <w:next w:val="111111"/>
    <w:rsid w:val="00361EB9"/>
  </w:style>
  <w:style w:type="numbering" w:customStyle="1" w:styleId="111111321">
    <w:name w:val="1 / 1.1 / 1.1.1321"/>
    <w:basedOn w:val="a2"/>
    <w:next w:val="111111"/>
    <w:rsid w:val="00361EB9"/>
  </w:style>
  <w:style w:type="numbering" w:customStyle="1" w:styleId="2221">
    <w:name w:val="Нет списка2221"/>
    <w:next w:val="a2"/>
    <w:uiPriority w:val="99"/>
    <w:semiHidden/>
    <w:unhideWhenUsed/>
    <w:rsid w:val="00361EB9"/>
  </w:style>
  <w:style w:type="numbering" w:customStyle="1" w:styleId="32211">
    <w:name w:val="Нет списка3221"/>
    <w:next w:val="a2"/>
    <w:uiPriority w:val="99"/>
    <w:semiHidden/>
    <w:unhideWhenUsed/>
    <w:rsid w:val="00361EB9"/>
  </w:style>
  <w:style w:type="numbering" w:customStyle="1" w:styleId="4221">
    <w:name w:val="Нет списка4221"/>
    <w:next w:val="a2"/>
    <w:uiPriority w:val="99"/>
    <w:semiHidden/>
    <w:unhideWhenUsed/>
    <w:rsid w:val="00361EB9"/>
  </w:style>
  <w:style w:type="numbering" w:customStyle="1" w:styleId="11321">
    <w:name w:val="Нет списка11321"/>
    <w:next w:val="a2"/>
    <w:uiPriority w:val="99"/>
    <w:semiHidden/>
    <w:unhideWhenUsed/>
    <w:rsid w:val="00361EB9"/>
  </w:style>
  <w:style w:type="numbering" w:customStyle="1" w:styleId="5221">
    <w:name w:val="Нет списка5221"/>
    <w:next w:val="a2"/>
    <w:uiPriority w:val="99"/>
    <w:semiHidden/>
    <w:unhideWhenUsed/>
    <w:rsid w:val="00361EB9"/>
  </w:style>
  <w:style w:type="numbering" w:customStyle="1" w:styleId="12221">
    <w:name w:val="Нет списка12221"/>
    <w:next w:val="a2"/>
    <w:uiPriority w:val="99"/>
    <w:semiHidden/>
    <w:unhideWhenUsed/>
    <w:rsid w:val="00361EB9"/>
  </w:style>
  <w:style w:type="numbering" w:customStyle="1" w:styleId="1111111321">
    <w:name w:val="1 / 1.1 / 1.1.11321"/>
    <w:basedOn w:val="a2"/>
    <w:next w:val="111111"/>
    <w:rsid w:val="00361EB9"/>
  </w:style>
  <w:style w:type="numbering" w:customStyle="1" w:styleId="111111421">
    <w:name w:val="1 / 1.1 / 1.1.1421"/>
    <w:basedOn w:val="a2"/>
    <w:next w:val="111111"/>
    <w:rsid w:val="00361EB9"/>
  </w:style>
  <w:style w:type="numbering" w:customStyle="1" w:styleId="1810">
    <w:name w:val="Нет списка181"/>
    <w:next w:val="a2"/>
    <w:uiPriority w:val="99"/>
    <w:semiHidden/>
    <w:unhideWhenUsed/>
    <w:rsid w:val="00361EB9"/>
  </w:style>
  <w:style w:type="numbering" w:customStyle="1" w:styleId="1910">
    <w:name w:val="Нет списка191"/>
    <w:next w:val="a2"/>
    <w:semiHidden/>
    <w:rsid w:val="00361EB9"/>
  </w:style>
  <w:style w:type="table" w:customStyle="1" w:styleId="3510">
    <w:name w:val="Объемная таблица 3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">
    <w:name w:val="HTA Tabellengitternetz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">
    <w:name w:val="Нет списка1161"/>
    <w:next w:val="a2"/>
    <w:semiHidden/>
    <w:rsid w:val="00361EB9"/>
  </w:style>
  <w:style w:type="numbering" w:customStyle="1" w:styleId="2510">
    <w:name w:val="Нет списка251"/>
    <w:next w:val="a2"/>
    <w:uiPriority w:val="99"/>
    <w:semiHidden/>
    <w:unhideWhenUsed/>
    <w:rsid w:val="00361EB9"/>
  </w:style>
  <w:style w:type="numbering" w:customStyle="1" w:styleId="3511">
    <w:name w:val="Нет списка351"/>
    <w:next w:val="a2"/>
    <w:uiPriority w:val="99"/>
    <w:semiHidden/>
    <w:unhideWhenUsed/>
    <w:rsid w:val="00361EB9"/>
  </w:style>
  <w:style w:type="numbering" w:customStyle="1" w:styleId="451">
    <w:name w:val="Нет списка451"/>
    <w:next w:val="a2"/>
    <w:uiPriority w:val="99"/>
    <w:semiHidden/>
    <w:unhideWhenUsed/>
    <w:rsid w:val="00361EB9"/>
  </w:style>
  <w:style w:type="numbering" w:customStyle="1" w:styleId="11131">
    <w:name w:val="Нет списка11131"/>
    <w:next w:val="a2"/>
    <w:uiPriority w:val="99"/>
    <w:semiHidden/>
    <w:unhideWhenUsed/>
    <w:rsid w:val="00361EB9"/>
  </w:style>
  <w:style w:type="numbering" w:customStyle="1" w:styleId="551">
    <w:name w:val="Нет списка551"/>
    <w:next w:val="a2"/>
    <w:uiPriority w:val="99"/>
    <w:semiHidden/>
    <w:unhideWhenUsed/>
    <w:rsid w:val="00361EB9"/>
  </w:style>
  <w:style w:type="numbering" w:customStyle="1" w:styleId="1251">
    <w:name w:val="Нет списка1251"/>
    <w:next w:val="a2"/>
    <w:uiPriority w:val="99"/>
    <w:semiHidden/>
    <w:unhideWhenUsed/>
    <w:rsid w:val="00361EB9"/>
  </w:style>
  <w:style w:type="numbering" w:customStyle="1" w:styleId="631">
    <w:name w:val="Нет списка631"/>
    <w:next w:val="a2"/>
    <w:uiPriority w:val="99"/>
    <w:semiHidden/>
    <w:unhideWhenUsed/>
    <w:rsid w:val="00361EB9"/>
  </w:style>
  <w:style w:type="numbering" w:customStyle="1" w:styleId="731">
    <w:name w:val="Нет списка731"/>
    <w:next w:val="a2"/>
    <w:semiHidden/>
    <w:rsid w:val="00361EB9"/>
  </w:style>
  <w:style w:type="table" w:customStyle="1" w:styleId="31310">
    <w:name w:val="Объемная таблица 3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">
    <w:name w:val="HTA Tabellengitternetz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">
    <w:name w:val="Нет списка1331"/>
    <w:next w:val="a2"/>
    <w:semiHidden/>
    <w:rsid w:val="00361EB9"/>
  </w:style>
  <w:style w:type="numbering" w:customStyle="1" w:styleId="1111111131">
    <w:name w:val="1 / 1.1 / 1.1.11131"/>
    <w:basedOn w:val="a2"/>
    <w:next w:val="111111"/>
    <w:rsid w:val="00361EB9"/>
  </w:style>
  <w:style w:type="numbering" w:customStyle="1" w:styleId="111111231">
    <w:name w:val="1 / 1.1 / 1.1.1231"/>
    <w:basedOn w:val="a2"/>
    <w:next w:val="111111"/>
    <w:rsid w:val="00361EB9"/>
  </w:style>
  <w:style w:type="numbering" w:customStyle="1" w:styleId="2131">
    <w:name w:val="Нет списка2131"/>
    <w:next w:val="a2"/>
    <w:uiPriority w:val="99"/>
    <w:semiHidden/>
    <w:unhideWhenUsed/>
    <w:rsid w:val="00361EB9"/>
  </w:style>
  <w:style w:type="numbering" w:customStyle="1" w:styleId="31311">
    <w:name w:val="Нет списка3131"/>
    <w:next w:val="a2"/>
    <w:uiPriority w:val="99"/>
    <w:semiHidden/>
    <w:unhideWhenUsed/>
    <w:rsid w:val="00361EB9"/>
  </w:style>
  <w:style w:type="numbering" w:customStyle="1" w:styleId="4131">
    <w:name w:val="Нет списка4131"/>
    <w:next w:val="a2"/>
    <w:uiPriority w:val="99"/>
    <w:semiHidden/>
    <w:unhideWhenUsed/>
    <w:rsid w:val="00361EB9"/>
  </w:style>
  <w:style w:type="numbering" w:customStyle="1" w:styleId="11231">
    <w:name w:val="Нет списка11231"/>
    <w:next w:val="a2"/>
    <w:uiPriority w:val="99"/>
    <w:semiHidden/>
    <w:unhideWhenUsed/>
    <w:rsid w:val="00361EB9"/>
  </w:style>
  <w:style w:type="numbering" w:customStyle="1" w:styleId="5131">
    <w:name w:val="Нет списка5131"/>
    <w:next w:val="a2"/>
    <w:uiPriority w:val="99"/>
    <w:semiHidden/>
    <w:unhideWhenUsed/>
    <w:rsid w:val="00361EB9"/>
  </w:style>
  <w:style w:type="numbering" w:customStyle="1" w:styleId="12131">
    <w:name w:val="Нет списка12131"/>
    <w:next w:val="a2"/>
    <w:uiPriority w:val="99"/>
    <w:semiHidden/>
    <w:unhideWhenUsed/>
    <w:rsid w:val="00361EB9"/>
  </w:style>
  <w:style w:type="numbering" w:customStyle="1" w:styleId="831">
    <w:name w:val="Нет списка831"/>
    <w:next w:val="a2"/>
    <w:semiHidden/>
    <w:rsid w:val="00361EB9"/>
  </w:style>
  <w:style w:type="table" w:customStyle="1" w:styleId="32310">
    <w:name w:val="Объемная таблица 3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">
    <w:name w:val="HTA Tabellengitternetz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">
    <w:name w:val="Нет списка1431"/>
    <w:next w:val="a2"/>
    <w:semiHidden/>
    <w:rsid w:val="00361EB9"/>
  </w:style>
  <w:style w:type="numbering" w:customStyle="1" w:styleId="1111111231">
    <w:name w:val="1 / 1.1 / 1.1.11231"/>
    <w:basedOn w:val="a2"/>
    <w:next w:val="111111"/>
    <w:rsid w:val="00361EB9"/>
  </w:style>
  <w:style w:type="numbering" w:customStyle="1" w:styleId="111111331">
    <w:name w:val="1 / 1.1 / 1.1.1331"/>
    <w:basedOn w:val="a2"/>
    <w:next w:val="111111"/>
    <w:rsid w:val="00361EB9"/>
  </w:style>
  <w:style w:type="numbering" w:customStyle="1" w:styleId="2231">
    <w:name w:val="Нет списка2231"/>
    <w:next w:val="a2"/>
    <w:uiPriority w:val="99"/>
    <w:semiHidden/>
    <w:unhideWhenUsed/>
    <w:rsid w:val="00361EB9"/>
  </w:style>
  <w:style w:type="numbering" w:customStyle="1" w:styleId="32311">
    <w:name w:val="Нет списка3231"/>
    <w:next w:val="a2"/>
    <w:uiPriority w:val="99"/>
    <w:semiHidden/>
    <w:unhideWhenUsed/>
    <w:rsid w:val="00361EB9"/>
  </w:style>
  <w:style w:type="numbering" w:customStyle="1" w:styleId="4231">
    <w:name w:val="Нет списка4231"/>
    <w:next w:val="a2"/>
    <w:uiPriority w:val="99"/>
    <w:semiHidden/>
    <w:unhideWhenUsed/>
    <w:rsid w:val="00361EB9"/>
  </w:style>
  <w:style w:type="numbering" w:customStyle="1" w:styleId="11331">
    <w:name w:val="Нет списка11331"/>
    <w:next w:val="a2"/>
    <w:uiPriority w:val="99"/>
    <w:semiHidden/>
    <w:unhideWhenUsed/>
    <w:rsid w:val="00361EB9"/>
  </w:style>
  <w:style w:type="numbering" w:customStyle="1" w:styleId="5231">
    <w:name w:val="Нет списка5231"/>
    <w:next w:val="a2"/>
    <w:uiPriority w:val="99"/>
    <w:semiHidden/>
    <w:unhideWhenUsed/>
    <w:rsid w:val="00361EB9"/>
  </w:style>
  <w:style w:type="numbering" w:customStyle="1" w:styleId="12231">
    <w:name w:val="Нет списка12231"/>
    <w:next w:val="a2"/>
    <w:uiPriority w:val="99"/>
    <w:semiHidden/>
    <w:unhideWhenUsed/>
    <w:rsid w:val="00361EB9"/>
  </w:style>
  <w:style w:type="numbering" w:customStyle="1" w:styleId="1111111331">
    <w:name w:val="1 / 1.1 / 1.1.11331"/>
    <w:basedOn w:val="a2"/>
    <w:next w:val="111111"/>
    <w:rsid w:val="00361EB9"/>
  </w:style>
  <w:style w:type="numbering" w:customStyle="1" w:styleId="111111431">
    <w:name w:val="1 / 1.1 / 1.1.1431"/>
    <w:basedOn w:val="a2"/>
    <w:next w:val="111111"/>
    <w:rsid w:val="00361EB9"/>
  </w:style>
  <w:style w:type="paragraph" w:customStyle="1" w:styleId="Style17">
    <w:name w:val="Style17"/>
    <w:basedOn w:val="a"/>
    <w:uiPriority w:val="99"/>
    <w:rsid w:val="00361EB9"/>
    <w:pPr>
      <w:widowControl w:val="0"/>
      <w:autoSpaceDE w:val="0"/>
      <w:autoSpaceDN w:val="0"/>
      <w:adjustRightInd w:val="0"/>
      <w:spacing w:after="0" w:line="288" w:lineRule="exact"/>
      <w:ind w:left="0" w:right="0" w:firstLine="288"/>
    </w:pPr>
    <w:rPr>
      <w:rFonts w:ascii="Bookman Old Style" w:hAnsi="Bookman Old Style"/>
      <w:sz w:val="24"/>
      <w:szCs w:val="24"/>
    </w:rPr>
  </w:style>
  <w:style w:type="numbering" w:customStyle="1" w:styleId="11111114">
    <w:name w:val="1 / 1.1 / 1.1.114"/>
    <w:basedOn w:val="a2"/>
    <w:next w:val="111111"/>
    <w:rsid w:val="00361EB9"/>
  </w:style>
  <w:style w:type="numbering" w:customStyle="1" w:styleId="1111115">
    <w:name w:val="1 / 1.1 / 1.1.15"/>
    <w:basedOn w:val="a2"/>
    <w:next w:val="111111"/>
    <w:rsid w:val="00361EB9"/>
  </w:style>
  <w:style w:type="numbering" w:customStyle="1" w:styleId="271">
    <w:name w:val="Нет списка27"/>
    <w:next w:val="a2"/>
    <w:uiPriority w:val="99"/>
    <w:semiHidden/>
    <w:unhideWhenUsed/>
    <w:rsid w:val="00361EB9"/>
  </w:style>
  <w:style w:type="numbering" w:customStyle="1" w:styleId="118">
    <w:name w:val="Нет списка118"/>
    <w:next w:val="a2"/>
    <w:semiHidden/>
    <w:rsid w:val="00361EB9"/>
  </w:style>
  <w:style w:type="table" w:customStyle="1" w:styleId="371">
    <w:name w:val="Объемная таблица 3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">
    <w:name w:val="HTA Tabellengitternetz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semiHidden/>
    <w:rsid w:val="00361EB9"/>
  </w:style>
  <w:style w:type="numbering" w:customStyle="1" w:styleId="281">
    <w:name w:val="Нет списка28"/>
    <w:next w:val="a2"/>
    <w:uiPriority w:val="99"/>
    <w:semiHidden/>
    <w:unhideWhenUsed/>
    <w:rsid w:val="00361EB9"/>
  </w:style>
  <w:style w:type="numbering" w:customStyle="1" w:styleId="372">
    <w:name w:val="Нет списка37"/>
    <w:next w:val="a2"/>
    <w:uiPriority w:val="99"/>
    <w:semiHidden/>
    <w:unhideWhenUsed/>
    <w:rsid w:val="00361EB9"/>
  </w:style>
  <w:style w:type="numbering" w:customStyle="1" w:styleId="47">
    <w:name w:val="Нет списка47"/>
    <w:next w:val="a2"/>
    <w:uiPriority w:val="99"/>
    <w:semiHidden/>
    <w:unhideWhenUsed/>
    <w:rsid w:val="00361EB9"/>
  </w:style>
  <w:style w:type="numbering" w:customStyle="1" w:styleId="1115">
    <w:name w:val="Нет списка1115"/>
    <w:next w:val="a2"/>
    <w:uiPriority w:val="99"/>
    <w:semiHidden/>
    <w:unhideWhenUsed/>
    <w:rsid w:val="00361EB9"/>
  </w:style>
  <w:style w:type="numbering" w:customStyle="1" w:styleId="57">
    <w:name w:val="Нет списка57"/>
    <w:next w:val="a2"/>
    <w:uiPriority w:val="99"/>
    <w:semiHidden/>
    <w:unhideWhenUsed/>
    <w:rsid w:val="00361EB9"/>
  </w:style>
  <w:style w:type="numbering" w:customStyle="1" w:styleId="127">
    <w:name w:val="Нет списка127"/>
    <w:next w:val="a2"/>
    <w:uiPriority w:val="99"/>
    <w:semiHidden/>
    <w:unhideWhenUsed/>
    <w:rsid w:val="00361EB9"/>
  </w:style>
  <w:style w:type="numbering" w:customStyle="1" w:styleId="650">
    <w:name w:val="Нет списка65"/>
    <w:next w:val="a2"/>
    <w:uiPriority w:val="99"/>
    <w:semiHidden/>
    <w:unhideWhenUsed/>
    <w:rsid w:val="00361EB9"/>
  </w:style>
  <w:style w:type="numbering" w:customStyle="1" w:styleId="75">
    <w:name w:val="Нет списка75"/>
    <w:next w:val="a2"/>
    <w:semiHidden/>
    <w:rsid w:val="00361EB9"/>
  </w:style>
  <w:style w:type="table" w:customStyle="1" w:styleId="315">
    <w:name w:val="Объемная таблица 3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">
    <w:name w:val="HTA Tabellengitternetz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">
    <w:name w:val="Нет списка135"/>
    <w:next w:val="a2"/>
    <w:semiHidden/>
    <w:rsid w:val="00361EB9"/>
  </w:style>
  <w:style w:type="numbering" w:customStyle="1" w:styleId="111111115">
    <w:name w:val="1 / 1.1 / 1.1.1115"/>
    <w:basedOn w:val="a2"/>
    <w:next w:val="111111"/>
    <w:rsid w:val="00361EB9"/>
  </w:style>
  <w:style w:type="numbering" w:customStyle="1" w:styleId="11111125">
    <w:name w:val="1 / 1.1 / 1.1.125"/>
    <w:basedOn w:val="a2"/>
    <w:next w:val="111111"/>
    <w:rsid w:val="00361EB9"/>
  </w:style>
  <w:style w:type="numbering" w:customStyle="1" w:styleId="215">
    <w:name w:val="Нет списка215"/>
    <w:next w:val="a2"/>
    <w:uiPriority w:val="99"/>
    <w:semiHidden/>
    <w:unhideWhenUsed/>
    <w:rsid w:val="00361EB9"/>
  </w:style>
  <w:style w:type="numbering" w:customStyle="1" w:styleId="3150">
    <w:name w:val="Нет списка315"/>
    <w:next w:val="a2"/>
    <w:uiPriority w:val="99"/>
    <w:semiHidden/>
    <w:unhideWhenUsed/>
    <w:rsid w:val="00361EB9"/>
  </w:style>
  <w:style w:type="numbering" w:customStyle="1" w:styleId="415">
    <w:name w:val="Нет списка415"/>
    <w:next w:val="a2"/>
    <w:uiPriority w:val="99"/>
    <w:semiHidden/>
    <w:unhideWhenUsed/>
    <w:rsid w:val="00361EB9"/>
  </w:style>
  <w:style w:type="numbering" w:customStyle="1" w:styleId="1125">
    <w:name w:val="Нет списка1125"/>
    <w:next w:val="a2"/>
    <w:uiPriority w:val="99"/>
    <w:semiHidden/>
    <w:unhideWhenUsed/>
    <w:rsid w:val="00361EB9"/>
  </w:style>
  <w:style w:type="numbering" w:customStyle="1" w:styleId="515">
    <w:name w:val="Нет списка515"/>
    <w:next w:val="a2"/>
    <w:uiPriority w:val="99"/>
    <w:semiHidden/>
    <w:unhideWhenUsed/>
    <w:rsid w:val="00361EB9"/>
  </w:style>
  <w:style w:type="numbering" w:customStyle="1" w:styleId="1215">
    <w:name w:val="Нет списка1215"/>
    <w:next w:val="a2"/>
    <w:uiPriority w:val="99"/>
    <w:semiHidden/>
    <w:unhideWhenUsed/>
    <w:rsid w:val="00361EB9"/>
  </w:style>
  <w:style w:type="numbering" w:customStyle="1" w:styleId="85">
    <w:name w:val="Нет списка85"/>
    <w:next w:val="a2"/>
    <w:semiHidden/>
    <w:rsid w:val="00361EB9"/>
  </w:style>
  <w:style w:type="table" w:customStyle="1" w:styleId="325">
    <w:name w:val="Объемная таблица 3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">
    <w:name w:val="HTA Tabellengitternetz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Нет списка145"/>
    <w:next w:val="a2"/>
    <w:semiHidden/>
    <w:rsid w:val="00361EB9"/>
  </w:style>
  <w:style w:type="numbering" w:customStyle="1" w:styleId="111111125">
    <w:name w:val="1 / 1.1 / 1.1.1125"/>
    <w:basedOn w:val="a2"/>
    <w:next w:val="111111"/>
    <w:rsid w:val="00361EB9"/>
  </w:style>
  <w:style w:type="numbering" w:customStyle="1" w:styleId="11111135">
    <w:name w:val="1 / 1.1 / 1.1.135"/>
    <w:basedOn w:val="a2"/>
    <w:next w:val="111111"/>
    <w:rsid w:val="00361EB9"/>
  </w:style>
  <w:style w:type="numbering" w:customStyle="1" w:styleId="225">
    <w:name w:val="Нет списка225"/>
    <w:next w:val="a2"/>
    <w:uiPriority w:val="99"/>
    <w:semiHidden/>
    <w:unhideWhenUsed/>
    <w:rsid w:val="00361EB9"/>
  </w:style>
  <w:style w:type="numbering" w:customStyle="1" w:styleId="3250">
    <w:name w:val="Нет списка325"/>
    <w:next w:val="a2"/>
    <w:uiPriority w:val="99"/>
    <w:semiHidden/>
    <w:unhideWhenUsed/>
    <w:rsid w:val="00361EB9"/>
  </w:style>
  <w:style w:type="numbering" w:customStyle="1" w:styleId="425">
    <w:name w:val="Нет списка425"/>
    <w:next w:val="a2"/>
    <w:uiPriority w:val="99"/>
    <w:semiHidden/>
    <w:unhideWhenUsed/>
    <w:rsid w:val="00361EB9"/>
  </w:style>
  <w:style w:type="numbering" w:customStyle="1" w:styleId="1135">
    <w:name w:val="Нет списка1135"/>
    <w:next w:val="a2"/>
    <w:uiPriority w:val="99"/>
    <w:semiHidden/>
    <w:unhideWhenUsed/>
    <w:rsid w:val="00361EB9"/>
  </w:style>
  <w:style w:type="numbering" w:customStyle="1" w:styleId="525">
    <w:name w:val="Нет списка525"/>
    <w:next w:val="a2"/>
    <w:uiPriority w:val="99"/>
    <w:semiHidden/>
    <w:unhideWhenUsed/>
    <w:rsid w:val="00361EB9"/>
  </w:style>
  <w:style w:type="numbering" w:customStyle="1" w:styleId="1225">
    <w:name w:val="Нет списка1225"/>
    <w:next w:val="a2"/>
    <w:uiPriority w:val="99"/>
    <w:semiHidden/>
    <w:unhideWhenUsed/>
    <w:rsid w:val="00361EB9"/>
  </w:style>
  <w:style w:type="numbering" w:customStyle="1" w:styleId="111111135">
    <w:name w:val="1 / 1.1 / 1.1.1135"/>
    <w:basedOn w:val="a2"/>
    <w:next w:val="111111"/>
    <w:rsid w:val="00361EB9"/>
  </w:style>
  <w:style w:type="numbering" w:customStyle="1" w:styleId="11111145">
    <w:name w:val="1 / 1.1 / 1.1.145"/>
    <w:basedOn w:val="a2"/>
    <w:next w:val="111111"/>
    <w:rsid w:val="00361EB9"/>
  </w:style>
  <w:style w:type="numbering" w:customStyle="1" w:styleId="920">
    <w:name w:val="Нет списка92"/>
    <w:next w:val="a2"/>
    <w:uiPriority w:val="99"/>
    <w:semiHidden/>
    <w:unhideWhenUsed/>
    <w:rsid w:val="00361EB9"/>
  </w:style>
  <w:style w:type="numbering" w:customStyle="1" w:styleId="1020">
    <w:name w:val="Нет списка102"/>
    <w:next w:val="a2"/>
    <w:uiPriority w:val="99"/>
    <w:semiHidden/>
    <w:unhideWhenUsed/>
    <w:rsid w:val="00361EB9"/>
  </w:style>
  <w:style w:type="numbering" w:customStyle="1" w:styleId="152">
    <w:name w:val="Нет списка152"/>
    <w:next w:val="a2"/>
    <w:semiHidden/>
    <w:rsid w:val="00361EB9"/>
  </w:style>
  <w:style w:type="table" w:customStyle="1" w:styleId="3320">
    <w:name w:val="Объемная таблица 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">
    <w:name w:val="HTA Tabellengitternetz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">
    <w:name w:val="Нет списка1142"/>
    <w:next w:val="a2"/>
    <w:semiHidden/>
    <w:rsid w:val="00361EB9"/>
  </w:style>
  <w:style w:type="numbering" w:customStyle="1" w:styleId="2320">
    <w:name w:val="Нет списка232"/>
    <w:next w:val="a2"/>
    <w:uiPriority w:val="99"/>
    <w:semiHidden/>
    <w:unhideWhenUsed/>
    <w:rsid w:val="00361EB9"/>
  </w:style>
  <w:style w:type="numbering" w:customStyle="1" w:styleId="3321">
    <w:name w:val="Нет списка332"/>
    <w:next w:val="a2"/>
    <w:uiPriority w:val="99"/>
    <w:semiHidden/>
    <w:unhideWhenUsed/>
    <w:rsid w:val="00361EB9"/>
  </w:style>
  <w:style w:type="numbering" w:customStyle="1" w:styleId="432">
    <w:name w:val="Нет списка432"/>
    <w:next w:val="a2"/>
    <w:uiPriority w:val="99"/>
    <w:semiHidden/>
    <w:unhideWhenUsed/>
    <w:rsid w:val="00361EB9"/>
  </w:style>
  <w:style w:type="numbering" w:customStyle="1" w:styleId="11112">
    <w:name w:val="Нет списка11112"/>
    <w:next w:val="a2"/>
    <w:uiPriority w:val="99"/>
    <w:semiHidden/>
    <w:unhideWhenUsed/>
    <w:rsid w:val="00361EB9"/>
  </w:style>
  <w:style w:type="numbering" w:customStyle="1" w:styleId="532">
    <w:name w:val="Нет списка532"/>
    <w:next w:val="a2"/>
    <w:uiPriority w:val="99"/>
    <w:semiHidden/>
    <w:unhideWhenUsed/>
    <w:rsid w:val="00361EB9"/>
  </w:style>
  <w:style w:type="numbering" w:customStyle="1" w:styleId="1232">
    <w:name w:val="Нет списка1232"/>
    <w:next w:val="a2"/>
    <w:uiPriority w:val="99"/>
    <w:semiHidden/>
    <w:unhideWhenUsed/>
    <w:rsid w:val="00361EB9"/>
  </w:style>
  <w:style w:type="numbering" w:customStyle="1" w:styleId="612">
    <w:name w:val="Нет списка612"/>
    <w:next w:val="a2"/>
    <w:uiPriority w:val="99"/>
    <w:semiHidden/>
    <w:unhideWhenUsed/>
    <w:rsid w:val="00361EB9"/>
  </w:style>
  <w:style w:type="numbering" w:customStyle="1" w:styleId="712">
    <w:name w:val="Нет списка712"/>
    <w:next w:val="a2"/>
    <w:semiHidden/>
    <w:rsid w:val="00361EB9"/>
  </w:style>
  <w:style w:type="table" w:customStyle="1" w:styleId="3112">
    <w:name w:val="Объемная таблица 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">
    <w:name w:val="HTA Tabellengitternetz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">
    <w:name w:val="Нет списка1312"/>
    <w:next w:val="a2"/>
    <w:semiHidden/>
    <w:rsid w:val="00361EB9"/>
  </w:style>
  <w:style w:type="numbering" w:customStyle="1" w:styleId="1111111112">
    <w:name w:val="1 / 1.1 / 1.1.11112"/>
    <w:basedOn w:val="a2"/>
    <w:next w:val="111111"/>
    <w:rsid w:val="00361EB9"/>
  </w:style>
  <w:style w:type="numbering" w:customStyle="1" w:styleId="111111212">
    <w:name w:val="1 / 1.1 / 1.1.1212"/>
    <w:basedOn w:val="a2"/>
    <w:next w:val="111111"/>
    <w:rsid w:val="00361EB9"/>
  </w:style>
  <w:style w:type="numbering" w:customStyle="1" w:styleId="2112">
    <w:name w:val="Нет списка2112"/>
    <w:next w:val="a2"/>
    <w:uiPriority w:val="99"/>
    <w:semiHidden/>
    <w:unhideWhenUsed/>
    <w:rsid w:val="00361EB9"/>
  </w:style>
  <w:style w:type="numbering" w:customStyle="1" w:styleId="31120">
    <w:name w:val="Нет списка3112"/>
    <w:next w:val="a2"/>
    <w:uiPriority w:val="99"/>
    <w:semiHidden/>
    <w:unhideWhenUsed/>
    <w:rsid w:val="00361EB9"/>
  </w:style>
  <w:style w:type="numbering" w:customStyle="1" w:styleId="4112">
    <w:name w:val="Нет списка4112"/>
    <w:next w:val="a2"/>
    <w:uiPriority w:val="99"/>
    <w:semiHidden/>
    <w:unhideWhenUsed/>
    <w:rsid w:val="00361EB9"/>
  </w:style>
  <w:style w:type="numbering" w:customStyle="1" w:styleId="11212">
    <w:name w:val="Нет списка11212"/>
    <w:next w:val="a2"/>
    <w:uiPriority w:val="99"/>
    <w:semiHidden/>
    <w:unhideWhenUsed/>
    <w:rsid w:val="00361EB9"/>
  </w:style>
  <w:style w:type="numbering" w:customStyle="1" w:styleId="5112">
    <w:name w:val="Нет списка5112"/>
    <w:next w:val="a2"/>
    <w:uiPriority w:val="99"/>
    <w:semiHidden/>
    <w:unhideWhenUsed/>
    <w:rsid w:val="00361EB9"/>
  </w:style>
  <w:style w:type="numbering" w:customStyle="1" w:styleId="12112">
    <w:name w:val="Нет списка12112"/>
    <w:next w:val="a2"/>
    <w:uiPriority w:val="99"/>
    <w:semiHidden/>
    <w:unhideWhenUsed/>
    <w:rsid w:val="00361EB9"/>
  </w:style>
  <w:style w:type="numbering" w:customStyle="1" w:styleId="812">
    <w:name w:val="Нет списка812"/>
    <w:next w:val="a2"/>
    <w:semiHidden/>
    <w:rsid w:val="00361EB9"/>
  </w:style>
  <w:style w:type="table" w:customStyle="1" w:styleId="3212">
    <w:name w:val="Объемная таблица 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">
    <w:name w:val="HTA Tabellengitternetz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">
    <w:name w:val="Нет списка1412"/>
    <w:next w:val="a2"/>
    <w:semiHidden/>
    <w:rsid w:val="00361EB9"/>
  </w:style>
  <w:style w:type="numbering" w:customStyle="1" w:styleId="1111111212">
    <w:name w:val="1 / 1.1 / 1.1.11212"/>
    <w:basedOn w:val="a2"/>
    <w:next w:val="111111"/>
    <w:rsid w:val="00361EB9"/>
  </w:style>
  <w:style w:type="numbering" w:customStyle="1" w:styleId="111111312">
    <w:name w:val="1 / 1.1 / 1.1.1312"/>
    <w:basedOn w:val="a2"/>
    <w:next w:val="111111"/>
    <w:rsid w:val="00361EB9"/>
  </w:style>
  <w:style w:type="numbering" w:customStyle="1" w:styleId="2212">
    <w:name w:val="Нет списка2212"/>
    <w:next w:val="a2"/>
    <w:uiPriority w:val="99"/>
    <w:semiHidden/>
    <w:unhideWhenUsed/>
    <w:rsid w:val="00361EB9"/>
  </w:style>
  <w:style w:type="numbering" w:customStyle="1" w:styleId="32120">
    <w:name w:val="Нет списка3212"/>
    <w:next w:val="a2"/>
    <w:uiPriority w:val="99"/>
    <w:semiHidden/>
    <w:unhideWhenUsed/>
    <w:rsid w:val="00361EB9"/>
  </w:style>
  <w:style w:type="numbering" w:customStyle="1" w:styleId="4212">
    <w:name w:val="Нет списка4212"/>
    <w:next w:val="a2"/>
    <w:uiPriority w:val="99"/>
    <w:semiHidden/>
    <w:unhideWhenUsed/>
    <w:rsid w:val="00361EB9"/>
  </w:style>
  <w:style w:type="numbering" w:customStyle="1" w:styleId="11312">
    <w:name w:val="Нет списка11312"/>
    <w:next w:val="a2"/>
    <w:uiPriority w:val="99"/>
    <w:semiHidden/>
    <w:unhideWhenUsed/>
    <w:rsid w:val="00361EB9"/>
  </w:style>
  <w:style w:type="numbering" w:customStyle="1" w:styleId="5212">
    <w:name w:val="Нет списка5212"/>
    <w:next w:val="a2"/>
    <w:uiPriority w:val="99"/>
    <w:semiHidden/>
    <w:unhideWhenUsed/>
    <w:rsid w:val="00361EB9"/>
  </w:style>
  <w:style w:type="numbering" w:customStyle="1" w:styleId="12212">
    <w:name w:val="Нет списка12212"/>
    <w:next w:val="a2"/>
    <w:uiPriority w:val="99"/>
    <w:semiHidden/>
    <w:unhideWhenUsed/>
    <w:rsid w:val="00361EB9"/>
  </w:style>
  <w:style w:type="numbering" w:customStyle="1" w:styleId="1111111312">
    <w:name w:val="1 / 1.1 / 1.1.11312"/>
    <w:basedOn w:val="a2"/>
    <w:next w:val="111111"/>
    <w:rsid w:val="00361EB9"/>
  </w:style>
  <w:style w:type="numbering" w:customStyle="1" w:styleId="111111412">
    <w:name w:val="1 / 1.1 / 1.1.1412"/>
    <w:basedOn w:val="a2"/>
    <w:next w:val="111111"/>
    <w:rsid w:val="00361EB9"/>
  </w:style>
  <w:style w:type="numbering" w:customStyle="1" w:styleId="162">
    <w:name w:val="Нет списка162"/>
    <w:next w:val="a2"/>
    <w:uiPriority w:val="99"/>
    <w:semiHidden/>
    <w:unhideWhenUsed/>
    <w:rsid w:val="00361EB9"/>
  </w:style>
  <w:style w:type="numbering" w:customStyle="1" w:styleId="172">
    <w:name w:val="Нет списка172"/>
    <w:next w:val="a2"/>
    <w:semiHidden/>
    <w:rsid w:val="00361EB9"/>
  </w:style>
  <w:style w:type="table" w:customStyle="1" w:styleId="3420">
    <w:name w:val="Объемная таблица 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">
    <w:name w:val="HTA Tabellengitternetz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Нет списка1152"/>
    <w:next w:val="a2"/>
    <w:semiHidden/>
    <w:rsid w:val="00361EB9"/>
  </w:style>
  <w:style w:type="numbering" w:customStyle="1" w:styleId="2420">
    <w:name w:val="Нет списка242"/>
    <w:next w:val="a2"/>
    <w:uiPriority w:val="99"/>
    <w:semiHidden/>
    <w:unhideWhenUsed/>
    <w:rsid w:val="00361EB9"/>
  </w:style>
  <w:style w:type="numbering" w:customStyle="1" w:styleId="3421">
    <w:name w:val="Нет списка342"/>
    <w:next w:val="a2"/>
    <w:uiPriority w:val="99"/>
    <w:semiHidden/>
    <w:unhideWhenUsed/>
    <w:rsid w:val="00361EB9"/>
  </w:style>
  <w:style w:type="numbering" w:customStyle="1" w:styleId="442">
    <w:name w:val="Нет списка442"/>
    <w:next w:val="a2"/>
    <w:uiPriority w:val="99"/>
    <w:semiHidden/>
    <w:unhideWhenUsed/>
    <w:rsid w:val="00361EB9"/>
  </w:style>
  <w:style w:type="numbering" w:customStyle="1" w:styleId="11122">
    <w:name w:val="Нет списка11122"/>
    <w:next w:val="a2"/>
    <w:uiPriority w:val="99"/>
    <w:semiHidden/>
    <w:unhideWhenUsed/>
    <w:rsid w:val="00361EB9"/>
  </w:style>
  <w:style w:type="numbering" w:customStyle="1" w:styleId="542">
    <w:name w:val="Нет списка542"/>
    <w:next w:val="a2"/>
    <w:uiPriority w:val="99"/>
    <w:semiHidden/>
    <w:unhideWhenUsed/>
    <w:rsid w:val="00361EB9"/>
  </w:style>
  <w:style w:type="numbering" w:customStyle="1" w:styleId="1242">
    <w:name w:val="Нет списка1242"/>
    <w:next w:val="a2"/>
    <w:uiPriority w:val="99"/>
    <w:semiHidden/>
    <w:unhideWhenUsed/>
    <w:rsid w:val="00361EB9"/>
  </w:style>
  <w:style w:type="numbering" w:customStyle="1" w:styleId="622">
    <w:name w:val="Нет списка622"/>
    <w:next w:val="a2"/>
    <w:uiPriority w:val="99"/>
    <w:semiHidden/>
    <w:unhideWhenUsed/>
    <w:rsid w:val="00361EB9"/>
  </w:style>
  <w:style w:type="numbering" w:customStyle="1" w:styleId="722">
    <w:name w:val="Нет списка722"/>
    <w:next w:val="a2"/>
    <w:semiHidden/>
    <w:rsid w:val="00361EB9"/>
  </w:style>
  <w:style w:type="table" w:customStyle="1" w:styleId="3122">
    <w:name w:val="Объемная таблица 3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">
    <w:name w:val="HTA Tabellengitternetz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">
    <w:name w:val="Нет списка1322"/>
    <w:next w:val="a2"/>
    <w:semiHidden/>
    <w:rsid w:val="00361EB9"/>
  </w:style>
  <w:style w:type="numbering" w:customStyle="1" w:styleId="1111111122">
    <w:name w:val="1 / 1.1 / 1.1.11122"/>
    <w:basedOn w:val="a2"/>
    <w:next w:val="111111"/>
    <w:rsid w:val="00361EB9"/>
  </w:style>
  <w:style w:type="numbering" w:customStyle="1" w:styleId="111111222">
    <w:name w:val="1 / 1.1 / 1.1.1222"/>
    <w:basedOn w:val="a2"/>
    <w:next w:val="111111"/>
    <w:rsid w:val="00361EB9"/>
  </w:style>
  <w:style w:type="numbering" w:customStyle="1" w:styleId="2122">
    <w:name w:val="Нет списка2122"/>
    <w:next w:val="a2"/>
    <w:uiPriority w:val="99"/>
    <w:semiHidden/>
    <w:unhideWhenUsed/>
    <w:rsid w:val="00361EB9"/>
  </w:style>
  <w:style w:type="numbering" w:customStyle="1" w:styleId="31220">
    <w:name w:val="Нет списка3122"/>
    <w:next w:val="a2"/>
    <w:uiPriority w:val="99"/>
    <w:semiHidden/>
    <w:unhideWhenUsed/>
    <w:rsid w:val="00361EB9"/>
  </w:style>
  <w:style w:type="numbering" w:customStyle="1" w:styleId="4122">
    <w:name w:val="Нет списка4122"/>
    <w:next w:val="a2"/>
    <w:uiPriority w:val="99"/>
    <w:semiHidden/>
    <w:unhideWhenUsed/>
    <w:rsid w:val="00361EB9"/>
  </w:style>
  <w:style w:type="numbering" w:customStyle="1" w:styleId="11222">
    <w:name w:val="Нет списка11222"/>
    <w:next w:val="a2"/>
    <w:uiPriority w:val="99"/>
    <w:semiHidden/>
    <w:unhideWhenUsed/>
    <w:rsid w:val="00361EB9"/>
  </w:style>
  <w:style w:type="numbering" w:customStyle="1" w:styleId="5122">
    <w:name w:val="Нет списка5122"/>
    <w:next w:val="a2"/>
    <w:uiPriority w:val="99"/>
    <w:semiHidden/>
    <w:unhideWhenUsed/>
    <w:rsid w:val="00361EB9"/>
  </w:style>
  <w:style w:type="numbering" w:customStyle="1" w:styleId="12122">
    <w:name w:val="Нет списка12122"/>
    <w:next w:val="a2"/>
    <w:uiPriority w:val="99"/>
    <w:semiHidden/>
    <w:unhideWhenUsed/>
    <w:rsid w:val="00361EB9"/>
  </w:style>
  <w:style w:type="numbering" w:customStyle="1" w:styleId="822">
    <w:name w:val="Нет списка822"/>
    <w:next w:val="a2"/>
    <w:semiHidden/>
    <w:rsid w:val="00361EB9"/>
  </w:style>
  <w:style w:type="table" w:customStyle="1" w:styleId="3222">
    <w:name w:val="Объемная таблица 3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">
    <w:name w:val="HTA Tabellengitternetz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">
    <w:name w:val="Нет списка1422"/>
    <w:next w:val="a2"/>
    <w:semiHidden/>
    <w:rsid w:val="00361EB9"/>
  </w:style>
  <w:style w:type="numbering" w:customStyle="1" w:styleId="1111111222">
    <w:name w:val="1 / 1.1 / 1.1.11222"/>
    <w:basedOn w:val="a2"/>
    <w:next w:val="111111"/>
    <w:rsid w:val="00361EB9"/>
  </w:style>
  <w:style w:type="numbering" w:customStyle="1" w:styleId="111111322">
    <w:name w:val="1 / 1.1 / 1.1.1322"/>
    <w:basedOn w:val="a2"/>
    <w:next w:val="111111"/>
    <w:rsid w:val="00361EB9"/>
  </w:style>
  <w:style w:type="numbering" w:customStyle="1" w:styleId="2222">
    <w:name w:val="Нет списка2222"/>
    <w:next w:val="a2"/>
    <w:uiPriority w:val="99"/>
    <w:semiHidden/>
    <w:unhideWhenUsed/>
    <w:rsid w:val="00361EB9"/>
  </w:style>
  <w:style w:type="numbering" w:customStyle="1" w:styleId="32220">
    <w:name w:val="Нет списка3222"/>
    <w:next w:val="a2"/>
    <w:uiPriority w:val="99"/>
    <w:semiHidden/>
    <w:unhideWhenUsed/>
    <w:rsid w:val="00361EB9"/>
  </w:style>
  <w:style w:type="numbering" w:customStyle="1" w:styleId="4222">
    <w:name w:val="Нет списка4222"/>
    <w:next w:val="a2"/>
    <w:uiPriority w:val="99"/>
    <w:semiHidden/>
    <w:unhideWhenUsed/>
    <w:rsid w:val="00361EB9"/>
  </w:style>
  <w:style w:type="numbering" w:customStyle="1" w:styleId="11322">
    <w:name w:val="Нет списка11322"/>
    <w:next w:val="a2"/>
    <w:uiPriority w:val="99"/>
    <w:semiHidden/>
    <w:unhideWhenUsed/>
    <w:rsid w:val="00361EB9"/>
  </w:style>
  <w:style w:type="numbering" w:customStyle="1" w:styleId="5222">
    <w:name w:val="Нет списка5222"/>
    <w:next w:val="a2"/>
    <w:uiPriority w:val="99"/>
    <w:semiHidden/>
    <w:unhideWhenUsed/>
    <w:rsid w:val="00361EB9"/>
  </w:style>
  <w:style w:type="numbering" w:customStyle="1" w:styleId="12222">
    <w:name w:val="Нет списка12222"/>
    <w:next w:val="a2"/>
    <w:uiPriority w:val="99"/>
    <w:semiHidden/>
    <w:unhideWhenUsed/>
    <w:rsid w:val="00361EB9"/>
  </w:style>
  <w:style w:type="numbering" w:customStyle="1" w:styleId="1111111322">
    <w:name w:val="1 / 1.1 / 1.1.11322"/>
    <w:basedOn w:val="a2"/>
    <w:next w:val="111111"/>
    <w:rsid w:val="00361EB9"/>
  </w:style>
  <w:style w:type="numbering" w:customStyle="1" w:styleId="111111422">
    <w:name w:val="1 / 1.1 / 1.1.1422"/>
    <w:basedOn w:val="a2"/>
    <w:next w:val="111111"/>
    <w:rsid w:val="00361EB9"/>
  </w:style>
  <w:style w:type="numbering" w:customStyle="1" w:styleId="182">
    <w:name w:val="Нет списка182"/>
    <w:next w:val="a2"/>
    <w:uiPriority w:val="99"/>
    <w:semiHidden/>
    <w:unhideWhenUsed/>
    <w:rsid w:val="00361EB9"/>
  </w:style>
  <w:style w:type="numbering" w:customStyle="1" w:styleId="192">
    <w:name w:val="Нет списка192"/>
    <w:next w:val="a2"/>
    <w:semiHidden/>
    <w:rsid w:val="00361EB9"/>
  </w:style>
  <w:style w:type="table" w:customStyle="1" w:styleId="3520">
    <w:name w:val="Объемная таблица 3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">
    <w:name w:val="HTA Tabellengitternetz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">
    <w:name w:val="Нет списка1162"/>
    <w:next w:val="a2"/>
    <w:semiHidden/>
    <w:rsid w:val="00361EB9"/>
  </w:style>
  <w:style w:type="numbering" w:customStyle="1" w:styleId="252">
    <w:name w:val="Нет списка252"/>
    <w:next w:val="a2"/>
    <w:uiPriority w:val="99"/>
    <w:semiHidden/>
    <w:unhideWhenUsed/>
    <w:rsid w:val="00361EB9"/>
  </w:style>
  <w:style w:type="numbering" w:customStyle="1" w:styleId="3521">
    <w:name w:val="Нет списка352"/>
    <w:next w:val="a2"/>
    <w:uiPriority w:val="99"/>
    <w:semiHidden/>
    <w:unhideWhenUsed/>
    <w:rsid w:val="00361EB9"/>
  </w:style>
  <w:style w:type="numbering" w:customStyle="1" w:styleId="452">
    <w:name w:val="Нет списка452"/>
    <w:next w:val="a2"/>
    <w:uiPriority w:val="99"/>
    <w:semiHidden/>
    <w:unhideWhenUsed/>
    <w:rsid w:val="00361EB9"/>
  </w:style>
  <w:style w:type="numbering" w:customStyle="1" w:styleId="11132">
    <w:name w:val="Нет списка11132"/>
    <w:next w:val="a2"/>
    <w:uiPriority w:val="99"/>
    <w:semiHidden/>
    <w:unhideWhenUsed/>
    <w:rsid w:val="00361EB9"/>
  </w:style>
  <w:style w:type="numbering" w:customStyle="1" w:styleId="552">
    <w:name w:val="Нет списка552"/>
    <w:next w:val="a2"/>
    <w:uiPriority w:val="99"/>
    <w:semiHidden/>
    <w:unhideWhenUsed/>
    <w:rsid w:val="00361EB9"/>
  </w:style>
  <w:style w:type="numbering" w:customStyle="1" w:styleId="1252">
    <w:name w:val="Нет списка1252"/>
    <w:next w:val="a2"/>
    <w:uiPriority w:val="99"/>
    <w:semiHidden/>
    <w:unhideWhenUsed/>
    <w:rsid w:val="00361EB9"/>
  </w:style>
  <w:style w:type="numbering" w:customStyle="1" w:styleId="632">
    <w:name w:val="Нет списка632"/>
    <w:next w:val="a2"/>
    <w:uiPriority w:val="99"/>
    <w:semiHidden/>
    <w:unhideWhenUsed/>
    <w:rsid w:val="00361EB9"/>
  </w:style>
  <w:style w:type="numbering" w:customStyle="1" w:styleId="732">
    <w:name w:val="Нет списка732"/>
    <w:next w:val="a2"/>
    <w:semiHidden/>
    <w:rsid w:val="00361EB9"/>
  </w:style>
  <w:style w:type="table" w:customStyle="1" w:styleId="3132">
    <w:name w:val="Объемная таблица 3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">
    <w:name w:val="HTA Tabellengitternetz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">
    <w:name w:val="Нет списка1332"/>
    <w:next w:val="a2"/>
    <w:semiHidden/>
    <w:rsid w:val="00361EB9"/>
  </w:style>
  <w:style w:type="numbering" w:customStyle="1" w:styleId="1111111132">
    <w:name w:val="1 / 1.1 / 1.1.11132"/>
    <w:basedOn w:val="a2"/>
    <w:next w:val="111111"/>
    <w:rsid w:val="00361EB9"/>
  </w:style>
  <w:style w:type="numbering" w:customStyle="1" w:styleId="111111232">
    <w:name w:val="1 / 1.1 / 1.1.1232"/>
    <w:basedOn w:val="a2"/>
    <w:next w:val="111111"/>
    <w:rsid w:val="00361EB9"/>
  </w:style>
  <w:style w:type="numbering" w:customStyle="1" w:styleId="2132">
    <w:name w:val="Нет списка2132"/>
    <w:next w:val="a2"/>
    <w:uiPriority w:val="99"/>
    <w:semiHidden/>
    <w:unhideWhenUsed/>
    <w:rsid w:val="00361EB9"/>
  </w:style>
  <w:style w:type="numbering" w:customStyle="1" w:styleId="31320">
    <w:name w:val="Нет списка3132"/>
    <w:next w:val="a2"/>
    <w:uiPriority w:val="99"/>
    <w:semiHidden/>
    <w:unhideWhenUsed/>
    <w:rsid w:val="00361EB9"/>
  </w:style>
  <w:style w:type="numbering" w:customStyle="1" w:styleId="4132">
    <w:name w:val="Нет списка4132"/>
    <w:next w:val="a2"/>
    <w:uiPriority w:val="99"/>
    <w:semiHidden/>
    <w:unhideWhenUsed/>
    <w:rsid w:val="00361EB9"/>
  </w:style>
  <w:style w:type="numbering" w:customStyle="1" w:styleId="11232">
    <w:name w:val="Нет списка11232"/>
    <w:next w:val="a2"/>
    <w:uiPriority w:val="99"/>
    <w:semiHidden/>
    <w:unhideWhenUsed/>
    <w:rsid w:val="00361EB9"/>
  </w:style>
  <w:style w:type="numbering" w:customStyle="1" w:styleId="5132">
    <w:name w:val="Нет списка5132"/>
    <w:next w:val="a2"/>
    <w:uiPriority w:val="99"/>
    <w:semiHidden/>
    <w:unhideWhenUsed/>
    <w:rsid w:val="00361EB9"/>
  </w:style>
  <w:style w:type="numbering" w:customStyle="1" w:styleId="12132">
    <w:name w:val="Нет списка12132"/>
    <w:next w:val="a2"/>
    <w:uiPriority w:val="99"/>
    <w:semiHidden/>
    <w:unhideWhenUsed/>
    <w:rsid w:val="00361EB9"/>
  </w:style>
  <w:style w:type="numbering" w:customStyle="1" w:styleId="832">
    <w:name w:val="Нет списка832"/>
    <w:next w:val="a2"/>
    <w:semiHidden/>
    <w:rsid w:val="00361EB9"/>
  </w:style>
  <w:style w:type="table" w:customStyle="1" w:styleId="3232">
    <w:name w:val="Объемная таблица 3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">
    <w:name w:val="HTA Tabellengitternetz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">
    <w:name w:val="Нет списка1432"/>
    <w:next w:val="a2"/>
    <w:semiHidden/>
    <w:rsid w:val="00361EB9"/>
  </w:style>
  <w:style w:type="numbering" w:customStyle="1" w:styleId="1111111232">
    <w:name w:val="1 / 1.1 / 1.1.11232"/>
    <w:basedOn w:val="a2"/>
    <w:next w:val="111111"/>
    <w:rsid w:val="00361EB9"/>
  </w:style>
  <w:style w:type="numbering" w:customStyle="1" w:styleId="111111332">
    <w:name w:val="1 / 1.1 / 1.1.1332"/>
    <w:basedOn w:val="a2"/>
    <w:next w:val="111111"/>
    <w:rsid w:val="00361EB9"/>
  </w:style>
  <w:style w:type="numbering" w:customStyle="1" w:styleId="2232">
    <w:name w:val="Нет списка2232"/>
    <w:next w:val="a2"/>
    <w:uiPriority w:val="99"/>
    <w:semiHidden/>
    <w:unhideWhenUsed/>
    <w:rsid w:val="00361EB9"/>
  </w:style>
  <w:style w:type="numbering" w:customStyle="1" w:styleId="32320">
    <w:name w:val="Нет списка3232"/>
    <w:next w:val="a2"/>
    <w:uiPriority w:val="99"/>
    <w:semiHidden/>
    <w:unhideWhenUsed/>
    <w:rsid w:val="00361EB9"/>
  </w:style>
  <w:style w:type="numbering" w:customStyle="1" w:styleId="4232">
    <w:name w:val="Нет списка4232"/>
    <w:next w:val="a2"/>
    <w:uiPriority w:val="99"/>
    <w:semiHidden/>
    <w:unhideWhenUsed/>
    <w:rsid w:val="00361EB9"/>
  </w:style>
  <w:style w:type="numbering" w:customStyle="1" w:styleId="11332">
    <w:name w:val="Нет списка11332"/>
    <w:next w:val="a2"/>
    <w:uiPriority w:val="99"/>
    <w:semiHidden/>
    <w:unhideWhenUsed/>
    <w:rsid w:val="00361EB9"/>
  </w:style>
  <w:style w:type="numbering" w:customStyle="1" w:styleId="5232">
    <w:name w:val="Нет списка5232"/>
    <w:next w:val="a2"/>
    <w:uiPriority w:val="99"/>
    <w:semiHidden/>
    <w:unhideWhenUsed/>
    <w:rsid w:val="00361EB9"/>
  </w:style>
  <w:style w:type="numbering" w:customStyle="1" w:styleId="12232">
    <w:name w:val="Нет списка12232"/>
    <w:next w:val="a2"/>
    <w:uiPriority w:val="99"/>
    <w:semiHidden/>
    <w:unhideWhenUsed/>
    <w:rsid w:val="00361EB9"/>
  </w:style>
  <w:style w:type="numbering" w:customStyle="1" w:styleId="1111111332">
    <w:name w:val="1 / 1.1 / 1.1.11332"/>
    <w:basedOn w:val="a2"/>
    <w:next w:val="111111"/>
    <w:rsid w:val="00361EB9"/>
  </w:style>
  <w:style w:type="numbering" w:customStyle="1" w:styleId="111111432">
    <w:name w:val="1 / 1.1 / 1.1.1432"/>
    <w:basedOn w:val="a2"/>
    <w:next w:val="111111"/>
    <w:rsid w:val="00361EB9"/>
  </w:style>
  <w:style w:type="numbering" w:customStyle="1" w:styleId="291">
    <w:name w:val="Нет списка29"/>
    <w:next w:val="a2"/>
    <w:uiPriority w:val="99"/>
    <w:semiHidden/>
    <w:unhideWhenUsed/>
    <w:rsid w:val="00361EB9"/>
  </w:style>
  <w:style w:type="numbering" w:customStyle="1" w:styleId="1201">
    <w:name w:val="Нет списка120"/>
    <w:next w:val="a2"/>
    <w:semiHidden/>
    <w:rsid w:val="00361EB9"/>
  </w:style>
  <w:style w:type="table" w:customStyle="1" w:styleId="381">
    <w:name w:val="Объемная таблица 3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">
    <w:name w:val="HTA Tabellengitternetz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0">
    <w:name w:val="Нет списка1110"/>
    <w:next w:val="a2"/>
    <w:semiHidden/>
    <w:rsid w:val="00361EB9"/>
  </w:style>
  <w:style w:type="numbering" w:customStyle="1" w:styleId="2101">
    <w:name w:val="Нет списка210"/>
    <w:next w:val="a2"/>
    <w:uiPriority w:val="99"/>
    <w:semiHidden/>
    <w:unhideWhenUsed/>
    <w:rsid w:val="00361EB9"/>
  </w:style>
  <w:style w:type="numbering" w:customStyle="1" w:styleId="382">
    <w:name w:val="Нет списка38"/>
    <w:next w:val="a2"/>
    <w:uiPriority w:val="99"/>
    <w:semiHidden/>
    <w:unhideWhenUsed/>
    <w:rsid w:val="00361EB9"/>
  </w:style>
  <w:style w:type="numbering" w:customStyle="1" w:styleId="48">
    <w:name w:val="Нет списка48"/>
    <w:next w:val="a2"/>
    <w:uiPriority w:val="99"/>
    <w:semiHidden/>
    <w:unhideWhenUsed/>
    <w:rsid w:val="00361EB9"/>
  </w:style>
  <w:style w:type="numbering" w:customStyle="1" w:styleId="1116">
    <w:name w:val="Нет списка1116"/>
    <w:next w:val="a2"/>
    <w:uiPriority w:val="99"/>
    <w:semiHidden/>
    <w:unhideWhenUsed/>
    <w:rsid w:val="00361EB9"/>
  </w:style>
  <w:style w:type="numbering" w:customStyle="1" w:styleId="58">
    <w:name w:val="Нет списка58"/>
    <w:next w:val="a2"/>
    <w:uiPriority w:val="99"/>
    <w:semiHidden/>
    <w:unhideWhenUsed/>
    <w:rsid w:val="00361EB9"/>
  </w:style>
  <w:style w:type="numbering" w:customStyle="1" w:styleId="128">
    <w:name w:val="Нет списка128"/>
    <w:next w:val="a2"/>
    <w:uiPriority w:val="99"/>
    <w:semiHidden/>
    <w:unhideWhenUsed/>
    <w:rsid w:val="00361EB9"/>
  </w:style>
  <w:style w:type="numbering" w:customStyle="1" w:styleId="660">
    <w:name w:val="Нет списка66"/>
    <w:next w:val="a2"/>
    <w:uiPriority w:val="99"/>
    <w:semiHidden/>
    <w:unhideWhenUsed/>
    <w:rsid w:val="00361EB9"/>
  </w:style>
  <w:style w:type="numbering" w:customStyle="1" w:styleId="76">
    <w:name w:val="Нет списка76"/>
    <w:next w:val="a2"/>
    <w:semiHidden/>
    <w:rsid w:val="00361EB9"/>
  </w:style>
  <w:style w:type="table" w:customStyle="1" w:styleId="316">
    <w:name w:val="Объемная таблица 3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">
    <w:name w:val="HTA Tabellengitternetz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">
    <w:name w:val="Нет списка136"/>
    <w:next w:val="a2"/>
    <w:semiHidden/>
    <w:rsid w:val="00361EB9"/>
  </w:style>
  <w:style w:type="numbering" w:customStyle="1" w:styleId="111111116">
    <w:name w:val="1 / 1.1 / 1.1.1116"/>
    <w:basedOn w:val="a2"/>
    <w:next w:val="111111"/>
    <w:rsid w:val="00361EB9"/>
  </w:style>
  <w:style w:type="numbering" w:customStyle="1" w:styleId="11111126">
    <w:name w:val="1 / 1.1 / 1.1.126"/>
    <w:basedOn w:val="a2"/>
    <w:next w:val="111111"/>
    <w:rsid w:val="00361EB9"/>
  </w:style>
  <w:style w:type="numbering" w:customStyle="1" w:styleId="216">
    <w:name w:val="Нет списка216"/>
    <w:next w:val="a2"/>
    <w:uiPriority w:val="99"/>
    <w:semiHidden/>
    <w:unhideWhenUsed/>
    <w:rsid w:val="00361EB9"/>
  </w:style>
  <w:style w:type="numbering" w:customStyle="1" w:styleId="3160">
    <w:name w:val="Нет списка316"/>
    <w:next w:val="a2"/>
    <w:uiPriority w:val="99"/>
    <w:semiHidden/>
    <w:unhideWhenUsed/>
    <w:rsid w:val="00361EB9"/>
  </w:style>
  <w:style w:type="numbering" w:customStyle="1" w:styleId="416">
    <w:name w:val="Нет списка416"/>
    <w:next w:val="a2"/>
    <w:uiPriority w:val="99"/>
    <w:semiHidden/>
    <w:unhideWhenUsed/>
    <w:rsid w:val="00361EB9"/>
  </w:style>
  <w:style w:type="numbering" w:customStyle="1" w:styleId="1126">
    <w:name w:val="Нет списка1126"/>
    <w:next w:val="a2"/>
    <w:uiPriority w:val="99"/>
    <w:semiHidden/>
    <w:unhideWhenUsed/>
    <w:rsid w:val="00361EB9"/>
  </w:style>
  <w:style w:type="numbering" w:customStyle="1" w:styleId="516">
    <w:name w:val="Нет списка516"/>
    <w:next w:val="a2"/>
    <w:uiPriority w:val="99"/>
    <w:semiHidden/>
    <w:unhideWhenUsed/>
    <w:rsid w:val="00361EB9"/>
  </w:style>
  <w:style w:type="numbering" w:customStyle="1" w:styleId="1216">
    <w:name w:val="Нет списка1216"/>
    <w:next w:val="a2"/>
    <w:uiPriority w:val="99"/>
    <w:semiHidden/>
    <w:unhideWhenUsed/>
    <w:rsid w:val="00361EB9"/>
  </w:style>
  <w:style w:type="numbering" w:customStyle="1" w:styleId="86">
    <w:name w:val="Нет списка86"/>
    <w:next w:val="a2"/>
    <w:semiHidden/>
    <w:rsid w:val="00361EB9"/>
  </w:style>
  <w:style w:type="table" w:customStyle="1" w:styleId="326">
    <w:name w:val="Объемная таблица 3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">
    <w:name w:val="HTA Tabellengitternetz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">
    <w:name w:val="Нет списка146"/>
    <w:next w:val="a2"/>
    <w:semiHidden/>
    <w:rsid w:val="00361EB9"/>
  </w:style>
  <w:style w:type="numbering" w:customStyle="1" w:styleId="111111126">
    <w:name w:val="1 / 1.1 / 1.1.1126"/>
    <w:basedOn w:val="a2"/>
    <w:next w:val="111111"/>
    <w:rsid w:val="00361EB9"/>
  </w:style>
  <w:style w:type="numbering" w:customStyle="1" w:styleId="11111136">
    <w:name w:val="1 / 1.1 / 1.1.136"/>
    <w:basedOn w:val="a2"/>
    <w:next w:val="111111"/>
    <w:rsid w:val="00361EB9"/>
  </w:style>
  <w:style w:type="numbering" w:customStyle="1" w:styleId="226">
    <w:name w:val="Нет списка226"/>
    <w:next w:val="a2"/>
    <w:uiPriority w:val="99"/>
    <w:semiHidden/>
    <w:unhideWhenUsed/>
    <w:rsid w:val="00361EB9"/>
  </w:style>
  <w:style w:type="numbering" w:customStyle="1" w:styleId="3260">
    <w:name w:val="Нет списка326"/>
    <w:next w:val="a2"/>
    <w:uiPriority w:val="99"/>
    <w:semiHidden/>
    <w:unhideWhenUsed/>
    <w:rsid w:val="00361EB9"/>
  </w:style>
  <w:style w:type="numbering" w:customStyle="1" w:styleId="426">
    <w:name w:val="Нет списка426"/>
    <w:next w:val="a2"/>
    <w:uiPriority w:val="99"/>
    <w:semiHidden/>
    <w:unhideWhenUsed/>
    <w:rsid w:val="00361EB9"/>
  </w:style>
  <w:style w:type="numbering" w:customStyle="1" w:styleId="1136">
    <w:name w:val="Нет списка1136"/>
    <w:next w:val="a2"/>
    <w:uiPriority w:val="99"/>
    <w:semiHidden/>
    <w:unhideWhenUsed/>
    <w:rsid w:val="00361EB9"/>
  </w:style>
  <w:style w:type="numbering" w:customStyle="1" w:styleId="526">
    <w:name w:val="Нет списка526"/>
    <w:next w:val="a2"/>
    <w:uiPriority w:val="99"/>
    <w:semiHidden/>
    <w:unhideWhenUsed/>
    <w:rsid w:val="00361EB9"/>
  </w:style>
  <w:style w:type="numbering" w:customStyle="1" w:styleId="1226">
    <w:name w:val="Нет списка1226"/>
    <w:next w:val="a2"/>
    <w:uiPriority w:val="99"/>
    <w:semiHidden/>
    <w:unhideWhenUsed/>
    <w:rsid w:val="00361EB9"/>
  </w:style>
  <w:style w:type="numbering" w:customStyle="1" w:styleId="111111136">
    <w:name w:val="1 / 1.1 / 1.1.1136"/>
    <w:basedOn w:val="a2"/>
    <w:next w:val="111111"/>
    <w:rsid w:val="00361EB9"/>
  </w:style>
  <w:style w:type="numbering" w:customStyle="1" w:styleId="11111146">
    <w:name w:val="1 / 1.1 / 1.1.146"/>
    <w:basedOn w:val="a2"/>
    <w:next w:val="111111"/>
    <w:rsid w:val="00361EB9"/>
  </w:style>
  <w:style w:type="numbering" w:customStyle="1" w:styleId="930">
    <w:name w:val="Нет списка93"/>
    <w:next w:val="a2"/>
    <w:uiPriority w:val="99"/>
    <w:semiHidden/>
    <w:unhideWhenUsed/>
    <w:rsid w:val="00361EB9"/>
  </w:style>
  <w:style w:type="numbering" w:customStyle="1" w:styleId="1030">
    <w:name w:val="Нет списка103"/>
    <w:next w:val="a2"/>
    <w:uiPriority w:val="99"/>
    <w:semiHidden/>
    <w:unhideWhenUsed/>
    <w:rsid w:val="00361EB9"/>
  </w:style>
  <w:style w:type="numbering" w:customStyle="1" w:styleId="153">
    <w:name w:val="Нет списка153"/>
    <w:next w:val="a2"/>
    <w:semiHidden/>
    <w:rsid w:val="00361EB9"/>
  </w:style>
  <w:style w:type="table" w:customStyle="1" w:styleId="333">
    <w:name w:val="Объемная таблица 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">
    <w:name w:val="HTA Tabellengitternetz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">
    <w:name w:val="Нет списка1143"/>
    <w:next w:val="a2"/>
    <w:semiHidden/>
    <w:rsid w:val="00361EB9"/>
  </w:style>
  <w:style w:type="numbering" w:customStyle="1" w:styleId="233">
    <w:name w:val="Нет списка233"/>
    <w:next w:val="a2"/>
    <w:uiPriority w:val="99"/>
    <w:semiHidden/>
    <w:unhideWhenUsed/>
    <w:rsid w:val="00361EB9"/>
  </w:style>
  <w:style w:type="numbering" w:customStyle="1" w:styleId="3330">
    <w:name w:val="Нет списка333"/>
    <w:next w:val="a2"/>
    <w:uiPriority w:val="99"/>
    <w:semiHidden/>
    <w:unhideWhenUsed/>
    <w:rsid w:val="00361EB9"/>
  </w:style>
  <w:style w:type="numbering" w:customStyle="1" w:styleId="433">
    <w:name w:val="Нет списка433"/>
    <w:next w:val="a2"/>
    <w:uiPriority w:val="99"/>
    <w:semiHidden/>
    <w:unhideWhenUsed/>
    <w:rsid w:val="00361EB9"/>
  </w:style>
  <w:style w:type="numbering" w:customStyle="1" w:styleId="11113">
    <w:name w:val="Нет списка11113"/>
    <w:next w:val="a2"/>
    <w:uiPriority w:val="99"/>
    <w:semiHidden/>
    <w:unhideWhenUsed/>
    <w:rsid w:val="00361EB9"/>
  </w:style>
  <w:style w:type="numbering" w:customStyle="1" w:styleId="533">
    <w:name w:val="Нет списка533"/>
    <w:next w:val="a2"/>
    <w:uiPriority w:val="99"/>
    <w:semiHidden/>
    <w:unhideWhenUsed/>
    <w:rsid w:val="00361EB9"/>
  </w:style>
  <w:style w:type="numbering" w:customStyle="1" w:styleId="1233">
    <w:name w:val="Нет списка1233"/>
    <w:next w:val="a2"/>
    <w:uiPriority w:val="99"/>
    <w:semiHidden/>
    <w:unhideWhenUsed/>
    <w:rsid w:val="00361EB9"/>
  </w:style>
  <w:style w:type="numbering" w:customStyle="1" w:styleId="613">
    <w:name w:val="Нет списка613"/>
    <w:next w:val="a2"/>
    <w:uiPriority w:val="99"/>
    <w:semiHidden/>
    <w:unhideWhenUsed/>
    <w:rsid w:val="00361EB9"/>
  </w:style>
  <w:style w:type="numbering" w:customStyle="1" w:styleId="713">
    <w:name w:val="Нет списка713"/>
    <w:next w:val="a2"/>
    <w:semiHidden/>
    <w:rsid w:val="00361EB9"/>
  </w:style>
  <w:style w:type="table" w:customStyle="1" w:styleId="3113">
    <w:name w:val="Объемная таблица 3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">
    <w:name w:val="HTA Tabellengitternetz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">
    <w:name w:val="Нет списка1313"/>
    <w:next w:val="a2"/>
    <w:semiHidden/>
    <w:rsid w:val="00361EB9"/>
  </w:style>
  <w:style w:type="numbering" w:customStyle="1" w:styleId="1111111113">
    <w:name w:val="1 / 1.1 / 1.1.11113"/>
    <w:basedOn w:val="a2"/>
    <w:next w:val="111111"/>
    <w:rsid w:val="00361EB9"/>
  </w:style>
  <w:style w:type="numbering" w:customStyle="1" w:styleId="111111213">
    <w:name w:val="1 / 1.1 / 1.1.1213"/>
    <w:basedOn w:val="a2"/>
    <w:next w:val="111111"/>
    <w:rsid w:val="00361EB9"/>
  </w:style>
  <w:style w:type="numbering" w:customStyle="1" w:styleId="2113">
    <w:name w:val="Нет списка2113"/>
    <w:next w:val="a2"/>
    <w:uiPriority w:val="99"/>
    <w:semiHidden/>
    <w:unhideWhenUsed/>
    <w:rsid w:val="00361EB9"/>
  </w:style>
  <w:style w:type="numbering" w:customStyle="1" w:styleId="31130">
    <w:name w:val="Нет списка3113"/>
    <w:next w:val="a2"/>
    <w:uiPriority w:val="99"/>
    <w:semiHidden/>
    <w:unhideWhenUsed/>
    <w:rsid w:val="00361EB9"/>
  </w:style>
  <w:style w:type="numbering" w:customStyle="1" w:styleId="4113">
    <w:name w:val="Нет списка4113"/>
    <w:next w:val="a2"/>
    <w:uiPriority w:val="99"/>
    <w:semiHidden/>
    <w:unhideWhenUsed/>
    <w:rsid w:val="00361EB9"/>
  </w:style>
  <w:style w:type="numbering" w:customStyle="1" w:styleId="11213">
    <w:name w:val="Нет списка11213"/>
    <w:next w:val="a2"/>
    <w:uiPriority w:val="99"/>
    <w:semiHidden/>
    <w:unhideWhenUsed/>
    <w:rsid w:val="00361EB9"/>
  </w:style>
  <w:style w:type="numbering" w:customStyle="1" w:styleId="5113">
    <w:name w:val="Нет списка5113"/>
    <w:next w:val="a2"/>
    <w:uiPriority w:val="99"/>
    <w:semiHidden/>
    <w:unhideWhenUsed/>
    <w:rsid w:val="00361EB9"/>
  </w:style>
  <w:style w:type="numbering" w:customStyle="1" w:styleId="12113">
    <w:name w:val="Нет списка12113"/>
    <w:next w:val="a2"/>
    <w:uiPriority w:val="99"/>
    <w:semiHidden/>
    <w:unhideWhenUsed/>
    <w:rsid w:val="00361EB9"/>
  </w:style>
  <w:style w:type="numbering" w:customStyle="1" w:styleId="813">
    <w:name w:val="Нет списка813"/>
    <w:next w:val="a2"/>
    <w:semiHidden/>
    <w:rsid w:val="00361EB9"/>
  </w:style>
  <w:style w:type="table" w:customStyle="1" w:styleId="3213">
    <w:name w:val="Объемная таблица 3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">
    <w:name w:val="HTA Tabellengitternetz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">
    <w:name w:val="Нет списка1413"/>
    <w:next w:val="a2"/>
    <w:semiHidden/>
    <w:rsid w:val="00361EB9"/>
  </w:style>
  <w:style w:type="numbering" w:customStyle="1" w:styleId="1111111213">
    <w:name w:val="1 / 1.1 / 1.1.11213"/>
    <w:basedOn w:val="a2"/>
    <w:next w:val="111111"/>
    <w:rsid w:val="00361EB9"/>
  </w:style>
  <w:style w:type="numbering" w:customStyle="1" w:styleId="111111313">
    <w:name w:val="1 / 1.1 / 1.1.1313"/>
    <w:basedOn w:val="a2"/>
    <w:next w:val="111111"/>
    <w:rsid w:val="00361EB9"/>
  </w:style>
  <w:style w:type="numbering" w:customStyle="1" w:styleId="2213">
    <w:name w:val="Нет списка2213"/>
    <w:next w:val="a2"/>
    <w:uiPriority w:val="99"/>
    <w:semiHidden/>
    <w:unhideWhenUsed/>
    <w:rsid w:val="00361EB9"/>
  </w:style>
  <w:style w:type="numbering" w:customStyle="1" w:styleId="32130">
    <w:name w:val="Нет списка3213"/>
    <w:next w:val="a2"/>
    <w:uiPriority w:val="99"/>
    <w:semiHidden/>
    <w:unhideWhenUsed/>
    <w:rsid w:val="00361EB9"/>
  </w:style>
  <w:style w:type="numbering" w:customStyle="1" w:styleId="4213">
    <w:name w:val="Нет списка4213"/>
    <w:next w:val="a2"/>
    <w:uiPriority w:val="99"/>
    <w:semiHidden/>
    <w:unhideWhenUsed/>
    <w:rsid w:val="00361EB9"/>
  </w:style>
  <w:style w:type="numbering" w:customStyle="1" w:styleId="11313">
    <w:name w:val="Нет списка11313"/>
    <w:next w:val="a2"/>
    <w:uiPriority w:val="99"/>
    <w:semiHidden/>
    <w:unhideWhenUsed/>
    <w:rsid w:val="00361EB9"/>
  </w:style>
  <w:style w:type="numbering" w:customStyle="1" w:styleId="5213">
    <w:name w:val="Нет списка5213"/>
    <w:next w:val="a2"/>
    <w:uiPriority w:val="99"/>
    <w:semiHidden/>
    <w:unhideWhenUsed/>
    <w:rsid w:val="00361EB9"/>
  </w:style>
  <w:style w:type="numbering" w:customStyle="1" w:styleId="12213">
    <w:name w:val="Нет списка12213"/>
    <w:next w:val="a2"/>
    <w:uiPriority w:val="99"/>
    <w:semiHidden/>
    <w:unhideWhenUsed/>
    <w:rsid w:val="00361EB9"/>
  </w:style>
  <w:style w:type="numbering" w:customStyle="1" w:styleId="1111111313">
    <w:name w:val="1 / 1.1 / 1.1.11313"/>
    <w:basedOn w:val="a2"/>
    <w:next w:val="111111"/>
    <w:rsid w:val="00361EB9"/>
  </w:style>
  <w:style w:type="numbering" w:customStyle="1" w:styleId="111111413">
    <w:name w:val="1 / 1.1 / 1.1.1413"/>
    <w:basedOn w:val="a2"/>
    <w:next w:val="111111"/>
    <w:rsid w:val="00361EB9"/>
  </w:style>
  <w:style w:type="numbering" w:customStyle="1" w:styleId="163">
    <w:name w:val="Нет списка163"/>
    <w:next w:val="a2"/>
    <w:uiPriority w:val="99"/>
    <w:semiHidden/>
    <w:unhideWhenUsed/>
    <w:rsid w:val="00361EB9"/>
  </w:style>
  <w:style w:type="numbering" w:customStyle="1" w:styleId="173">
    <w:name w:val="Нет списка173"/>
    <w:next w:val="a2"/>
    <w:semiHidden/>
    <w:rsid w:val="00361EB9"/>
  </w:style>
  <w:style w:type="table" w:customStyle="1" w:styleId="343">
    <w:name w:val="Объемная таблица 3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">
    <w:name w:val="HTA Tabellengitternetz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">
    <w:name w:val="Нет списка1153"/>
    <w:next w:val="a2"/>
    <w:semiHidden/>
    <w:rsid w:val="00361EB9"/>
  </w:style>
  <w:style w:type="numbering" w:customStyle="1" w:styleId="243">
    <w:name w:val="Нет списка243"/>
    <w:next w:val="a2"/>
    <w:uiPriority w:val="99"/>
    <w:semiHidden/>
    <w:unhideWhenUsed/>
    <w:rsid w:val="00361EB9"/>
  </w:style>
  <w:style w:type="numbering" w:customStyle="1" w:styleId="3430">
    <w:name w:val="Нет списка343"/>
    <w:next w:val="a2"/>
    <w:uiPriority w:val="99"/>
    <w:semiHidden/>
    <w:unhideWhenUsed/>
    <w:rsid w:val="00361EB9"/>
  </w:style>
  <w:style w:type="numbering" w:customStyle="1" w:styleId="443">
    <w:name w:val="Нет списка443"/>
    <w:next w:val="a2"/>
    <w:uiPriority w:val="99"/>
    <w:semiHidden/>
    <w:unhideWhenUsed/>
    <w:rsid w:val="00361EB9"/>
  </w:style>
  <w:style w:type="numbering" w:customStyle="1" w:styleId="11123">
    <w:name w:val="Нет списка11123"/>
    <w:next w:val="a2"/>
    <w:uiPriority w:val="99"/>
    <w:semiHidden/>
    <w:unhideWhenUsed/>
    <w:rsid w:val="00361EB9"/>
  </w:style>
  <w:style w:type="numbering" w:customStyle="1" w:styleId="543">
    <w:name w:val="Нет списка543"/>
    <w:next w:val="a2"/>
    <w:uiPriority w:val="99"/>
    <w:semiHidden/>
    <w:unhideWhenUsed/>
    <w:rsid w:val="00361EB9"/>
  </w:style>
  <w:style w:type="numbering" w:customStyle="1" w:styleId="1243">
    <w:name w:val="Нет списка1243"/>
    <w:next w:val="a2"/>
    <w:uiPriority w:val="99"/>
    <w:semiHidden/>
    <w:unhideWhenUsed/>
    <w:rsid w:val="00361EB9"/>
  </w:style>
  <w:style w:type="numbering" w:customStyle="1" w:styleId="623">
    <w:name w:val="Нет списка623"/>
    <w:next w:val="a2"/>
    <w:uiPriority w:val="99"/>
    <w:semiHidden/>
    <w:unhideWhenUsed/>
    <w:rsid w:val="00361EB9"/>
  </w:style>
  <w:style w:type="numbering" w:customStyle="1" w:styleId="723">
    <w:name w:val="Нет списка723"/>
    <w:next w:val="a2"/>
    <w:semiHidden/>
    <w:rsid w:val="00361EB9"/>
  </w:style>
  <w:style w:type="table" w:customStyle="1" w:styleId="3123">
    <w:name w:val="Объемная таблица 3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">
    <w:name w:val="HTA Tabellengitternetz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">
    <w:name w:val="Нет списка1323"/>
    <w:next w:val="a2"/>
    <w:semiHidden/>
    <w:rsid w:val="00361EB9"/>
  </w:style>
  <w:style w:type="numbering" w:customStyle="1" w:styleId="1111111123">
    <w:name w:val="1 / 1.1 / 1.1.11123"/>
    <w:basedOn w:val="a2"/>
    <w:next w:val="111111"/>
    <w:rsid w:val="00361EB9"/>
  </w:style>
  <w:style w:type="numbering" w:customStyle="1" w:styleId="111111223">
    <w:name w:val="1 / 1.1 / 1.1.1223"/>
    <w:basedOn w:val="a2"/>
    <w:next w:val="111111"/>
    <w:rsid w:val="00361EB9"/>
  </w:style>
  <w:style w:type="numbering" w:customStyle="1" w:styleId="2123">
    <w:name w:val="Нет списка2123"/>
    <w:next w:val="a2"/>
    <w:uiPriority w:val="99"/>
    <w:semiHidden/>
    <w:unhideWhenUsed/>
    <w:rsid w:val="00361EB9"/>
  </w:style>
  <w:style w:type="numbering" w:customStyle="1" w:styleId="31230">
    <w:name w:val="Нет списка3123"/>
    <w:next w:val="a2"/>
    <w:uiPriority w:val="99"/>
    <w:semiHidden/>
    <w:unhideWhenUsed/>
    <w:rsid w:val="00361EB9"/>
  </w:style>
  <w:style w:type="numbering" w:customStyle="1" w:styleId="4123">
    <w:name w:val="Нет списка4123"/>
    <w:next w:val="a2"/>
    <w:uiPriority w:val="99"/>
    <w:semiHidden/>
    <w:unhideWhenUsed/>
    <w:rsid w:val="00361EB9"/>
  </w:style>
  <w:style w:type="numbering" w:customStyle="1" w:styleId="11223">
    <w:name w:val="Нет списка11223"/>
    <w:next w:val="a2"/>
    <w:uiPriority w:val="99"/>
    <w:semiHidden/>
    <w:unhideWhenUsed/>
    <w:rsid w:val="00361EB9"/>
  </w:style>
  <w:style w:type="numbering" w:customStyle="1" w:styleId="5123">
    <w:name w:val="Нет списка5123"/>
    <w:next w:val="a2"/>
    <w:uiPriority w:val="99"/>
    <w:semiHidden/>
    <w:unhideWhenUsed/>
    <w:rsid w:val="00361EB9"/>
  </w:style>
  <w:style w:type="numbering" w:customStyle="1" w:styleId="12123">
    <w:name w:val="Нет списка12123"/>
    <w:next w:val="a2"/>
    <w:uiPriority w:val="99"/>
    <w:semiHidden/>
    <w:unhideWhenUsed/>
    <w:rsid w:val="00361EB9"/>
  </w:style>
  <w:style w:type="numbering" w:customStyle="1" w:styleId="823">
    <w:name w:val="Нет списка823"/>
    <w:next w:val="a2"/>
    <w:semiHidden/>
    <w:rsid w:val="00361EB9"/>
  </w:style>
  <w:style w:type="table" w:customStyle="1" w:styleId="3223">
    <w:name w:val="Объемная таблица 3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">
    <w:name w:val="HTA Tabellengitternetz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">
    <w:name w:val="Нет списка1423"/>
    <w:next w:val="a2"/>
    <w:semiHidden/>
    <w:rsid w:val="00361EB9"/>
  </w:style>
  <w:style w:type="numbering" w:customStyle="1" w:styleId="1111111223">
    <w:name w:val="1 / 1.1 / 1.1.11223"/>
    <w:basedOn w:val="a2"/>
    <w:next w:val="111111"/>
    <w:rsid w:val="00361EB9"/>
  </w:style>
  <w:style w:type="numbering" w:customStyle="1" w:styleId="111111323">
    <w:name w:val="1 / 1.1 / 1.1.1323"/>
    <w:basedOn w:val="a2"/>
    <w:next w:val="111111"/>
    <w:rsid w:val="00361EB9"/>
  </w:style>
  <w:style w:type="numbering" w:customStyle="1" w:styleId="2223">
    <w:name w:val="Нет списка2223"/>
    <w:next w:val="a2"/>
    <w:uiPriority w:val="99"/>
    <w:semiHidden/>
    <w:unhideWhenUsed/>
    <w:rsid w:val="00361EB9"/>
  </w:style>
  <w:style w:type="numbering" w:customStyle="1" w:styleId="32230">
    <w:name w:val="Нет списка3223"/>
    <w:next w:val="a2"/>
    <w:uiPriority w:val="99"/>
    <w:semiHidden/>
    <w:unhideWhenUsed/>
    <w:rsid w:val="00361EB9"/>
  </w:style>
  <w:style w:type="numbering" w:customStyle="1" w:styleId="4223">
    <w:name w:val="Нет списка4223"/>
    <w:next w:val="a2"/>
    <w:uiPriority w:val="99"/>
    <w:semiHidden/>
    <w:unhideWhenUsed/>
    <w:rsid w:val="00361EB9"/>
  </w:style>
  <w:style w:type="numbering" w:customStyle="1" w:styleId="11323">
    <w:name w:val="Нет списка11323"/>
    <w:next w:val="a2"/>
    <w:uiPriority w:val="99"/>
    <w:semiHidden/>
    <w:unhideWhenUsed/>
    <w:rsid w:val="00361EB9"/>
  </w:style>
  <w:style w:type="numbering" w:customStyle="1" w:styleId="5223">
    <w:name w:val="Нет списка5223"/>
    <w:next w:val="a2"/>
    <w:uiPriority w:val="99"/>
    <w:semiHidden/>
    <w:unhideWhenUsed/>
    <w:rsid w:val="00361EB9"/>
  </w:style>
  <w:style w:type="numbering" w:customStyle="1" w:styleId="12223">
    <w:name w:val="Нет списка12223"/>
    <w:next w:val="a2"/>
    <w:uiPriority w:val="99"/>
    <w:semiHidden/>
    <w:unhideWhenUsed/>
    <w:rsid w:val="00361EB9"/>
  </w:style>
  <w:style w:type="numbering" w:customStyle="1" w:styleId="1111111323">
    <w:name w:val="1 / 1.1 / 1.1.11323"/>
    <w:basedOn w:val="a2"/>
    <w:next w:val="111111"/>
    <w:rsid w:val="00361EB9"/>
  </w:style>
  <w:style w:type="numbering" w:customStyle="1" w:styleId="111111423">
    <w:name w:val="1 / 1.1 / 1.1.1423"/>
    <w:basedOn w:val="a2"/>
    <w:next w:val="111111"/>
    <w:rsid w:val="00361EB9"/>
  </w:style>
  <w:style w:type="numbering" w:customStyle="1" w:styleId="183">
    <w:name w:val="Нет списка183"/>
    <w:next w:val="a2"/>
    <w:uiPriority w:val="99"/>
    <w:semiHidden/>
    <w:unhideWhenUsed/>
    <w:rsid w:val="00361EB9"/>
  </w:style>
  <w:style w:type="numbering" w:customStyle="1" w:styleId="193">
    <w:name w:val="Нет списка193"/>
    <w:next w:val="a2"/>
    <w:semiHidden/>
    <w:rsid w:val="00361EB9"/>
  </w:style>
  <w:style w:type="table" w:customStyle="1" w:styleId="353">
    <w:name w:val="Объемная таблица 3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">
    <w:name w:val="HTA Tabellengitternetz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">
    <w:name w:val="Нет списка1163"/>
    <w:next w:val="a2"/>
    <w:semiHidden/>
    <w:rsid w:val="00361EB9"/>
  </w:style>
  <w:style w:type="numbering" w:customStyle="1" w:styleId="253">
    <w:name w:val="Нет списка253"/>
    <w:next w:val="a2"/>
    <w:uiPriority w:val="99"/>
    <w:semiHidden/>
    <w:unhideWhenUsed/>
    <w:rsid w:val="00361EB9"/>
  </w:style>
  <w:style w:type="numbering" w:customStyle="1" w:styleId="3530">
    <w:name w:val="Нет списка353"/>
    <w:next w:val="a2"/>
    <w:uiPriority w:val="99"/>
    <w:semiHidden/>
    <w:unhideWhenUsed/>
    <w:rsid w:val="00361EB9"/>
  </w:style>
  <w:style w:type="numbering" w:customStyle="1" w:styleId="453">
    <w:name w:val="Нет списка453"/>
    <w:next w:val="a2"/>
    <w:uiPriority w:val="99"/>
    <w:semiHidden/>
    <w:unhideWhenUsed/>
    <w:rsid w:val="00361EB9"/>
  </w:style>
  <w:style w:type="numbering" w:customStyle="1" w:styleId="11133">
    <w:name w:val="Нет списка11133"/>
    <w:next w:val="a2"/>
    <w:uiPriority w:val="99"/>
    <w:semiHidden/>
    <w:unhideWhenUsed/>
    <w:rsid w:val="00361EB9"/>
  </w:style>
  <w:style w:type="numbering" w:customStyle="1" w:styleId="553">
    <w:name w:val="Нет списка553"/>
    <w:next w:val="a2"/>
    <w:uiPriority w:val="99"/>
    <w:semiHidden/>
    <w:unhideWhenUsed/>
    <w:rsid w:val="00361EB9"/>
  </w:style>
  <w:style w:type="numbering" w:customStyle="1" w:styleId="1253">
    <w:name w:val="Нет списка1253"/>
    <w:next w:val="a2"/>
    <w:uiPriority w:val="99"/>
    <w:semiHidden/>
    <w:unhideWhenUsed/>
    <w:rsid w:val="00361EB9"/>
  </w:style>
  <w:style w:type="numbering" w:customStyle="1" w:styleId="633">
    <w:name w:val="Нет списка633"/>
    <w:next w:val="a2"/>
    <w:uiPriority w:val="99"/>
    <w:semiHidden/>
    <w:unhideWhenUsed/>
    <w:rsid w:val="00361EB9"/>
  </w:style>
  <w:style w:type="numbering" w:customStyle="1" w:styleId="733">
    <w:name w:val="Нет списка733"/>
    <w:next w:val="a2"/>
    <w:semiHidden/>
    <w:rsid w:val="00361EB9"/>
  </w:style>
  <w:style w:type="table" w:customStyle="1" w:styleId="3133">
    <w:name w:val="Объемная таблица 3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">
    <w:name w:val="HTA Tabellengitternetz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">
    <w:name w:val="Нет списка1333"/>
    <w:next w:val="a2"/>
    <w:semiHidden/>
    <w:rsid w:val="00361EB9"/>
  </w:style>
  <w:style w:type="numbering" w:customStyle="1" w:styleId="1111111133">
    <w:name w:val="1 / 1.1 / 1.1.11133"/>
    <w:basedOn w:val="a2"/>
    <w:next w:val="111111"/>
    <w:rsid w:val="00361EB9"/>
  </w:style>
  <w:style w:type="numbering" w:customStyle="1" w:styleId="111111233">
    <w:name w:val="1 / 1.1 / 1.1.1233"/>
    <w:basedOn w:val="a2"/>
    <w:next w:val="111111"/>
    <w:rsid w:val="00361EB9"/>
  </w:style>
  <w:style w:type="numbering" w:customStyle="1" w:styleId="2133">
    <w:name w:val="Нет списка2133"/>
    <w:next w:val="a2"/>
    <w:uiPriority w:val="99"/>
    <w:semiHidden/>
    <w:unhideWhenUsed/>
    <w:rsid w:val="00361EB9"/>
  </w:style>
  <w:style w:type="numbering" w:customStyle="1" w:styleId="31330">
    <w:name w:val="Нет списка3133"/>
    <w:next w:val="a2"/>
    <w:uiPriority w:val="99"/>
    <w:semiHidden/>
    <w:unhideWhenUsed/>
    <w:rsid w:val="00361EB9"/>
  </w:style>
  <w:style w:type="numbering" w:customStyle="1" w:styleId="4133">
    <w:name w:val="Нет списка4133"/>
    <w:next w:val="a2"/>
    <w:uiPriority w:val="99"/>
    <w:semiHidden/>
    <w:unhideWhenUsed/>
    <w:rsid w:val="00361EB9"/>
  </w:style>
  <w:style w:type="numbering" w:customStyle="1" w:styleId="11233">
    <w:name w:val="Нет списка11233"/>
    <w:next w:val="a2"/>
    <w:uiPriority w:val="99"/>
    <w:semiHidden/>
    <w:unhideWhenUsed/>
    <w:rsid w:val="00361EB9"/>
  </w:style>
  <w:style w:type="numbering" w:customStyle="1" w:styleId="5133">
    <w:name w:val="Нет списка5133"/>
    <w:next w:val="a2"/>
    <w:uiPriority w:val="99"/>
    <w:semiHidden/>
    <w:unhideWhenUsed/>
    <w:rsid w:val="00361EB9"/>
  </w:style>
  <w:style w:type="numbering" w:customStyle="1" w:styleId="12133">
    <w:name w:val="Нет списка12133"/>
    <w:next w:val="a2"/>
    <w:uiPriority w:val="99"/>
    <w:semiHidden/>
    <w:unhideWhenUsed/>
    <w:rsid w:val="00361EB9"/>
  </w:style>
  <w:style w:type="numbering" w:customStyle="1" w:styleId="833">
    <w:name w:val="Нет списка833"/>
    <w:next w:val="a2"/>
    <w:semiHidden/>
    <w:rsid w:val="00361EB9"/>
  </w:style>
  <w:style w:type="table" w:customStyle="1" w:styleId="3233">
    <w:name w:val="Объемная таблица 3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">
    <w:name w:val="HTA Tabellengitternetz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">
    <w:name w:val="Нет списка1433"/>
    <w:next w:val="a2"/>
    <w:semiHidden/>
    <w:rsid w:val="00361EB9"/>
  </w:style>
  <w:style w:type="numbering" w:customStyle="1" w:styleId="1111111233">
    <w:name w:val="1 / 1.1 / 1.1.11233"/>
    <w:basedOn w:val="a2"/>
    <w:next w:val="111111"/>
    <w:rsid w:val="00361EB9"/>
  </w:style>
  <w:style w:type="numbering" w:customStyle="1" w:styleId="111111333">
    <w:name w:val="1 / 1.1 / 1.1.1333"/>
    <w:basedOn w:val="a2"/>
    <w:next w:val="111111"/>
    <w:rsid w:val="00361EB9"/>
  </w:style>
  <w:style w:type="numbering" w:customStyle="1" w:styleId="2233">
    <w:name w:val="Нет списка2233"/>
    <w:next w:val="a2"/>
    <w:uiPriority w:val="99"/>
    <w:semiHidden/>
    <w:unhideWhenUsed/>
    <w:rsid w:val="00361EB9"/>
  </w:style>
  <w:style w:type="numbering" w:customStyle="1" w:styleId="32330">
    <w:name w:val="Нет списка3233"/>
    <w:next w:val="a2"/>
    <w:uiPriority w:val="99"/>
    <w:semiHidden/>
    <w:unhideWhenUsed/>
    <w:rsid w:val="00361EB9"/>
  </w:style>
  <w:style w:type="numbering" w:customStyle="1" w:styleId="4233">
    <w:name w:val="Нет списка4233"/>
    <w:next w:val="a2"/>
    <w:uiPriority w:val="99"/>
    <w:semiHidden/>
    <w:unhideWhenUsed/>
    <w:rsid w:val="00361EB9"/>
  </w:style>
  <w:style w:type="numbering" w:customStyle="1" w:styleId="11333">
    <w:name w:val="Нет списка11333"/>
    <w:next w:val="a2"/>
    <w:uiPriority w:val="99"/>
    <w:semiHidden/>
    <w:unhideWhenUsed/>
    <w:rsid w:val="00361EB9"/>
  </w:style>
  <w:style w:type="numbering" w:customStyle="1" w:styleId="5233">
    <w:name w:val="Нет списка5233"/>
    <w:next w:val="a2"/>
    <w:uiPriority w:val="99"/>
    <w:semiHidden/>
    <w:unhideWhenUsed/>
    <w:rsid w:val="00361EB9"/>
  </w:style>
  <w:style w:type="numbering" w:customStyle="1" w:styleId="12233">
    <w:name w:val="Нет списка12233"/>
    <w:next w:val="a2"/>
    <w:uiPriority w:val="99"/>
    <w:semiHidden/>
    <w:unhideWhenUsed/>
    <w:rsid w:val="00361EB9"/>
  </w:style>
  <w:style w:type="numbering" w:customStyle="1" w:styleId="1111111333">
    <w:name w:val="1 / 1.1 / 1.1.11333"/>
    <w:basedOn w:val="a2"/>
    <w:next w:val="111111"/>
    <w:rsid w:val="00361EB9"/>
  </w:style>
  <w:style w:type="numbering" w:customStyle="1" w:styleId="111111433">
    <w:name w:val="1 / 1.1 / 1.1.1433"/>
    <w:basedOn w:val="a2"/>
    <w:next w:val="111111"/>
    <w:rsid w:val="00361EB9"/>
  </w:style>
  <w:style w:type="numbering" w:customStyle="1" w:styleId="301">
    <w:name w:val="Нет списка30"/>
    <w:next w:val="a2"/>
    <w:uiPriority w:val="99"/>
    <w:semiHidden/>
    <w:unhideWhenUsed/>
    <w:rsid w:val="00361EB9"/>
  </w:style>
  <w:style w:type="numbering" w:customStyle="1" w:styleId="129">
    <w:name w:val="Нет списка129"/>
    <w:next w:val="a2"/>
    <w:semiHidden/>
    <w:rsid w:val="00361EB9"/>
  </w:style>
  <w:style w:type="table" w:customStyle="1" w:styleId="391">
    <w:name w:val="Объемная таблица 3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">
    <w:name w:val="HTA Tabellengitternetz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">
    <w:name w:val="Нет списка1117"/>
    <w:next w:val="a2"/>
    <w:semiHidden/>
    <w:rsid w:val="00361EB9"/>
  </w:style>
  <w:style w:type="numbering" w:customStyle="1" w:styleId="217">
    <w:name w:val="Нет списка217"/>
    <w:next w:val="a2"/>
    <w:uiPriority w:val="99"/>
    <w:semiHidden/>
    <w:unhideWhenUsed/>
    <w:rsid w:val="00361EB9"/>
  </w:style>
  <w:style w:type="numbering" w:customStyle="1" w:styleId="392">
    <w:name w:val="Нет списка39"/>
    <w:next w:val="a2"/>
    <w:uiPriority w:val="99"/>
    <w:semiHidden/>
    <w:unhideWhenUsed/>
    <w:rsid w:val="00361EB9"/>
  </w:style>
  <w:style w:type="numbering" w:customStyle="1" w:styleId="49">
    <w:name w:val="Нет списка49"/>
    <w:next w:val="a2"/>
    <w:uiPriority w:val="99"/>
    <w:semiHidden/>
    <w:unhideWhenUsed/>
    <w:rsid w:val="00361EB9"/>
  </w:style>
  <w:style w:type="numbering" w:customStyle="1" w:styleId="1118">
    <w:name w:val="Нет списка1118"/>
    <w:next w:val="a2"/>
    <w:uiPriority w:val="99"/>
    <w:semiHidden/>
    <w:unhideWhenUsed/>
    <w:rsid w:val="00361EB9"/>
  </w:style>
  <w:style w:type="numbering" w:customStyle="1" w:styleId="59">
    <w:name w:val="Нет списка59"/>
    <w:next w:val="a2"/>
    <w:uiPriority w:val="99"/>
    <w:semiHidden/>
    <w:unhideWhenUsed/>
    <w:rsid w:val="00361EB9"/>
  </w:style>
  <w:style w:type="numbering" w:customStyle="1" w:styleId="12100">
    <w:name w:val="Нет списка1210"/>
    <w:next w:val="a2"/>
    <w:uiPriority w:val="99"/>
    <w:semiHidden/>
    <w:unhideWhenUsed/>
    <w:rsid w:val="00361EB9"/>
  </w:style>
  <w:style w:type="numbering" w:customStyle="1" w:styleId="67">
    <w:name w:val="Нет списка67"/>
    <w:next w:val="a2"/>
    <w:uiPriority w:val="99"/>
    <w:semiHidden/>
    <w:unhideWhenUsed/>
    <w:rsid w:val="00361EB9"/>
  </w:style>
  <w:style w:type="numbering" w:customStyle="1" w:styleId="77">
    <w:name w:val="Нет списка77"/>
    <w:next w:val="a2"/>
    <w:semiHidden/>
    <w:rsid w:val="00361EB9"/>
  </w:style>
  <w:style w:type="table" w:customStyle="1" w:styleId="317">
    <w:name w:val="Объемная таблица 31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">
    <w:name w:val="HTA Tabellengitternetz1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semiHidden/>
    <w:rsid w:val="00361EB9"/>
  </w:style>
  <w:style w:type="numbering" w:customStyle="1" w:styleId="111111117">
    <w:name w:val="1 / 1.1 / 1.1.1117"/>
    <w:basedOn w:val="a2"/>
    <w:next w:val="111111"/>
    <w:rsid w:val="00361EB9"/>
  </w:style>
  <w:style w:type="numbering" w:customStyle="1" w:styleId="11111127">
    <w:name w:val="1 / 1.1 / 1.1.127"/>
    <w:basedOn w:val="a2"/>
    <w:next w:val="111111"/>
    <w:rsid w:val="00361EB9"/>
  </w:style>
  <w:style w:type="numbering" w:customStyle="1" w:styleId="218">
    <w:name w:val="Нет списка218"/>
    <w:next w:val="a2"/>
    <w:uiPriority w:val="99"/>
    <w:semiHidden/>
    <w:unhideWhenUsed/>
    <w:rsid w:val="00361EB9"/>
  </w:style>
  <w:style w:type="numbering" w:customStyle="1" w:styleId="3170">
    <w:name w:val="Нет списка317"/>
    <w:next w:val="a2"/>
    <w:uiPriority w:val="99"/>
    <w:semiHidden/>
    <w:unhideWhenUsed/>
    <w:rsid w:val="00361EB9"/>
  </w:style>
  <w:style w:type="numbering" w:customStyle="1" w:styleId="417">
    <w:name w:val="Нет списка417"/>
    <w:next w:val="a2"/>
    <w:uiPriority w:val="99"/>
    <w:semiHidden/>
    <w:unhideWhenUsed/>
    <w:rsid w:val="00361EB9"/>
  </w:style>
  <w:style w:type="numbering" w:customStyle="1" w:styleId="1127">
    <w:name w:val="Нет списка1127"/>
    <w:next w:val="a2"/>
    <w:uiPriority w:val="99"/>
    <w:semiHidden/>
    <w:unhideWhenUsed/>
    <w:rsid w:val="00361EB9"/>
  </w:style>
  <w:style w:type="numbering" w:customStyle="1" w:styleId="517">
    <w:name w:val="Нет списка517"/>
    <w:next w:val="a2"/>
    <w:uiPriority w:val="99"/>
    <w:semiHidden/>
    <w:unhideWhenUsed/>
    <w:rsid w:val="00361EB9"/>
  </w:style>
  <w:style w:type="numbering" w:customStyle="1" w:styleId="1217">
    <w:name w:val="Нет списка1217"/>
    <w:next w:val="a2"/>
    <w:uiPriority w:val="99"/>
    <w:semiHidden/>
    <w:unhideWhenUsed/>
    <w:rsid w:val="00361EB9"/>
  </w:style>
  <w:style w:type="numbering" w:customStyle="1" w:styleId="87">
    <w:name w:val="Нет списка87"/>
    <w:next w:val="a2"/>
    <w:semiHidden/>
    <w:rsid w:val="00361EB9"/>
  </w:style>
  <w:style w:type="table" w:customStyle="1" w:styleId="327">
    <w:name w:val="Объемная таблица 32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">
    <w:name w:val="HTA Tabellengitternetz112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semiHidden/>
    <w:rsid w:val="00361EB9"/>
  </w:style>
  <w:style w:type="numbering" w:customStyle="1" w:styleId="111111127">
    <w:name w:val="1 / 1.1 / 1.1.1127"/>
    <w:basedOn w:val="a2"/>
    <w:next w:val="111111"/>
    <w:rsid w:val="00361EB9"/>
  </w:style>
  <w:style w:type="numbering" w:customStyle="1" w:styleId="11111137">
    <w:name w:val="1 / 1.1 / 1.1.137"/>
    <w:basedOn w:val="a2"/>
    <w:next w:val="111111"/>
    <w:rsid w:val="00361EB9"/>
  </w:style>
  <w:style w:type="numbering" w:customStyle="1" w:styleId="227">
    <w:name w:val="Нет списка227"/>
    <w:next w:val="a2"/>
    <w:uiPriority w:val="99"/>
    <w:semiHidden/>
    <w:unhideWhenUsed/>
    <w:rsid w:val="00361EB9"/>
  </w:style>
  <w:style w:type="numbering" w:customStyle="1" w:styleId="3270">
    <w:name w:val="Нет списка327"/>
    <w:next w:val="a2"/>
    <w:uiPriority w:val="99"/>
    <w:semiHidden/>
    <w:unhideWhenUsed/>
    <w:rsid w:val="00361EB9"/>
  </w:style>
  <w:style w:type="numbering" w:customStyle="1" w:styleId="427">
    <w:name w:val="Нет списка427"/>
    <w:next w:val="a2"/>
    <w:uiPriority w:val="99"/>
    <w:semiHidden/>
    <w:unhideWhenUsed/>
    <w:rsid w:val="00361EB9"/>
  </w:style>
  <w:style w:type="numbering" w:customStyle="1" w:styleId="1137">
    <w:name w:val="Нет списка1137"/>
    <w:next w:val="a2"/>
    <w:uiPriority w:val="99"/>
    <w:semiHidden/>
    <w:unhideWhenUsed/>
    <w:rsid w:val="00361EB9"/>
  </w:style>
  <w:style w:type="numbering" w:customStyle="1" w:styleId="527">
    <w:name w:val="Нет списка527"/>
    <w:next w:val="a2"/>
    <w:uiPriority w:val="99"/>
    <w:semiHidden/>
    <w:unhideWhenUsed/>
    <w:rsid w:val="00361EB9"/>
  </w:style>
  <w:style w:type="numbering" w:customStyle="1" w:styleId="1227">
    <w:name w:val="Нет списка1227"/>
    <w:next w:val="a2"/>
    <w:uiPriority w:val="99"/>
    <w:semiHidden/>
    <w:unhideWhenUsed/>
    <w:rsid w:val="00361EB9"/>
  </w:style>
  <w:style w:type="numbering" w:customStyle="1" w:styleId="111111137">
    <w:name w:val="1 / 1.1 / 1.1.1137"/>
    <w:basedOn w:val="a2"/>
    <w:next w:val="111111"/>
    <w:rsid w:val="00361EB9"/>
  </w:style>
  <w:style w:type="numbering" w:customStyle="1" w:styleId="11111147">
    <w:name w:val="1 / 1.1 / 1.1.147"/>
    <w:basedOn w:val="a2"/>
    <w:next w:val="111111"/>
    <w:rsid w:val="00361EB9"/>
  </w:style>
  <w:style w:type="numbering" w:customStyle="1" w:styleId="940">
    <w:name w:val="Нет списка94"/>
    <w:next w:val="a2"/>
    <w:uiPriority w:val="99"/>
    <w:semiHidden/>
    <w:unhideWhenUsed/>
    <w:rsid w:val="00361EB9"/>
  </w:style>
  <w:style w:type="numbering" w:customStyle="1" w:styleId="1040">
    <w:name w:val="Нет списка104"/>
    <w:next w:val="a2"/>
    <w:uiPriority w:val="99"/>
    <w:semiHidden/>
    <w:unhideWhenUsed/>
    <w:rsid w:val="00361EB9"/>
  </w:style>
  <w:style w:type="numbering" w:customStyle="1" w:styleId="154">
    <w:name w:val="Нет списка154"/>
    <w:next w:val="a2"/>
    <w:semiHidden/>
    <w:rsid w:val="00361EB9"/>
  </w:style>
  <w:style w:type="table" w:customStyle="1" w:styleId="334">
    <w:name w:val="Объемная таблица 3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">
    <w:name w:val="HTA Tabellengitternetz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">
    <w:name w:val="Нет списка1144"/>
    <w:next w:val="a2"/>
    <w:semiHidden/>
    <w:rsid w:val="00361EB9"/>
  </w:style>
  <w:style w:type="numbering" w:customStyle="1" w:styleId="234">
    <w:name w:val="Нет списка234"/>
    <w:next w:val="a2"/>
    <w:uiPriority w:val="99"/>
    <w:semiHidden/>
    <w:unhideWhenUsed/>
    <w:rsid w:val="00361EB9"/>
  </w:style>
  <w:style w:type="numbering" w:customStyle="1" w:styleId="3340">
    <w:name w:val="Нет списка334"/>
    <w:next w:val="a2"/>
    <w:uiPriority w:val="99"/>
    <w:semiHidden/>
    <w:unhideWhenUsed/>
    <w:rsid w:val="00361EB9"/>
  </w:style>
  <w:style w:type="numbering" w:customStyle="1" w:styleId="434">
    <w:name w:val="Нет списка434"/>
    <w:next w:val="a2"/>
    <w:uiPriority w:val="99"/>
    <w:semiHidden/>
    <w:unhideWhenUsed/>
    <w:rsid w:val="00361EB9"/>
  </w:style>
  <w:style w:type="numbering" w:customStyle="1" w:styleId="11114">
    <w:name w:val="Нет списка11114"/>
    <w:next w:val="a2"/>
    <w:uiPriority w:val="99"/>
    <w:semiHidden/>
    <w:unhideWhenUsed/>
    <w:rsid w:val="00361EB9"/>
  </w:style>
  <w:style w:type="numbering" w:customStyle="1" w:styleId="534">
    <w:name w:val="Нет списка534"/>
    <w:next w:val="a2"/>
    <w:uiPriority w:val="99"/>
    <w:semiHidden/>
    <w:unhideWhenUsed/>
    <w:rsid w:val="00361EB9"/>
  </w:style>
  <w:style w:type="numbering" w:customStyle="1" w:styleId="1234">
    <w:name w:val="Нет списка1234"/>
    <w:next w:val="a2"/>
    <w:uiPriority w:val="99"/>
    <w:semiHidden/>
    <w:unhideWhenUsed/>
    <w:rsid w:val="00361EB9"/>
  </w:style>
  <w:style w:type="numbering" w:customStyle="1" w:styleId="614">
    <w:name w:val="Нет списка614"/>
    <w:next w:val="a2"/>
    <w:uiPriority w:val="99"/>
    <w:semiHidden/>
    <w:unhideWhenUsed/>
    <w:rsid w:val="00361EB9"/>
  </w:style>
  <w:style w:type="numbering" w:customStyle="1" w:styleId="714">
    <w:name w:val="Нет списка714"/>
    <w:next w:val="a2"/>
    <w:semiHidden/>
    <w:rsid w:val="00361EB9"/>
  </w:style>
  <w:style w:type="table" w:customStyle="1" w:styleId="3114">
    <w:name w:val="Объемная таблица 31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">
    <w:name w:val="HTA Tabellengitternetz1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">
    <w:name w:val="Нет списка1314"/>
    <w:next w:val="a2"/>
    <w:semiHidden/>
    <w:rsid w:val="00361EB9"/>
  </w:style>
  <w:style w:type="numbering" w:customStyle="1" w:styleId="1111111114">
    <w:name w:val="1 / 1.1 / 1.1.11114"/>
    <w:basedOn w:val="a2"/>
    <w:next w:val="111111"/>
    <w:rsid w:val="00361EB9"/>
  </w:style>
  <w:style w:type="numbering" w:customStyle="1" w:styleId="111111214">
    <w:name w:val="1 / 1.1 / 1.1.1214"/>
    <w:basedOn w:val="a2"/>
    <w:next w:val="111111"/>
    <w:rsid w:val="00361EB9"/>
  </w:style>
  <w:style w:type="numbering" w:customStyle="1" w:styleId="2114">
    <w:name w:val="Нет списка2114"/>
    <w:next w:val="a2"/>
    <w:uiPriority w:val="99"/>
    <w:semiHidden/>
    <w:unhideWhenUsed/>
    <w:rsid w:val="00361EB9"/>
  </w:style>
  <w:style w:type="numbering" w:customStyle="1" w:styleId="31140">
    <w:name w:val="Нет списка3114"/>
    <w:next w:val="a2"/>
    <w:uiPriority w:val="99"/>
    <w:semiHidden/>
    <w:unhideWhenUsed/>
    <w:rsid w:val="00361EB9"/>
  </w:style>
  <w:style w:type="numbering" w:customStyle="1" w:styleId="4114">
    <w:name w:val="Нет списка4114"/>
    <w:next w:val="a2"/>
    <w:uiPriority w:val="99"/>
    <w:semiHidden/>
    <w:unhideWhenUsed/>
    <w:rsid w:val="00361EB9"/>
  </w:style>
  <w:style w:type="numbering" w:customStyle="1" w:styleId="11214">
    <w:name w:val="Нет списка11214"/>
    <w:next w:val="a2"/>
    <w:uiPriority w:val="99"/>
    <w:semiHidden/>
    <w:unhideWhenUsed/>
    <w:rsid w:val="00361EB9"/>
  </w:style>
  <w:style w:type="numbering" w:customStyle="1" w:styleId="5114">
    <w:name w:val="Нет списка5114"/>
    <w:next w:val="a2"/>
    <w:uiPriority w:val="99"/>
    <w:semiHidden/>
    <w:unhideWhenUsed/>
    <w:rsid w:val="00361EB9"/>
  </w:style>
  <w:style w:type="numbering" w:customStyle="1" w:styleId="12114">
    <w:name w:val="Нет списка12114"/>
    <w:next w:val="a2"/>
    <w:uiPriority w:val="99"/>
    <w:semiHidden/>
    <w:unhideWhenUsed/>
    <w:rsid w:val="00361EB9"/>
  </w:style>
  <w:style w:type="numbering" w:customStyle="1" w:styleId="814">
    <w:name w:val="Нет списка814"/>
    <w:next w:val="a2"/>
    <w:semiHidden/>
    <w:rsid w:val="00361EB9"/>
  </w:style>
  <w:style w:type="table" w:customStyle="1" w:styleId="3214">
    <w:name w:val="Объемная таблица 32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">
    <w:name w:val="HTA Tabellengitternetz112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">
    <w:name w:val="Нет списка1414"/>
    <w:next w:val="a2"/>
    <w:semiHidden/>
    <w:rsid w:val="00361EB9"/>
  </w:style>
  <w:style w:type="numbering" w:customStyle="1" w:styleId="1111111214">
    <w:name w:val="1 / 1.1 / 1.1.11214"/>
    <w:basedOn w:val="a2"/>
    <w:next w:val="111111"/>
    <w:rsid w:val="00361EB9"/>
  </w:style>
  <w:style w:type="numbering" w:customStyle="1" w:styleId="111111314">
    <w:name w:val="1 / 1.1 / 1.1.1314"/>
    <w:basedOn w:val="a2"/>
    <w:next w:val="111111"/>
    <w:rsid w:val="00361EB9"/>
  </w:style>
  <w:style w:type="numbering" w:customStyle="1" w:styleId="2214">
    <w:name w:val="Нет списка2214"/>
    <w:next w:val="a2"/>
    <w:uiPriority w:val="99"/>
    <w:semiHidden/>
    <w:unhideWhenUsed/>
    <w:rsid w:val="00361EB9"/>
  </w:style>
  <w:style w:type="numbering" w:customStyle="1" w:styleId="32140">
    <w:name w:val="Нет списка3214"/>
    <w:next w:val="a2"/>
    <w:uiPriority w:val="99"/>
    <w:semiHidden/>
    <w:unhideWhenUsed/>
    <w:rsid w:val="00361EB9"/>
  </w:style>
  <w:style w:type="numbering" w:customStyle="1" w:styleId="4214">
    <w:name w:val="Нет списка4214"/>
    <w:next w:val="a2"/>
    <w:uiPriority w:val="99"/>
    <w:semiHidden/>
    <w:unhideWhenUsed/>
    <w:rsid w:val="00361EB9"/>
  </w:style>
  <w:style w:type="numbering" w:customStyle="1" w:styleId="11314">
    <w:name w:val="Нет списка11314"/>
    <w:next w:val="a2"/>
    <w:uiPriority w:val="99"/>
    <w:semiHidden/>
    <w:unhideWhenUsed/>
    <w:rsid w:val="00361EB9"/>
  </w:style>
  <w:style w:type="numbering" w:customStyle="1" w:styleId="5214">
    <w:name w:val="Нет списка5214"/>
    <w:next w:val="a2"/>
    <w:uiPriority w:val="99"/>
    <w:semiHidden/>
    <w:unhideWhenUsed/>
    <w:rsid w:val="00361EB9"/>
  </w:style>
  <w:style w:type="numbering" w:customStyle="1" w:styleId="12214">
    <w:name w:val="Нет списка12214"/>
    <w:next w:val="a2"/>
    <w:uiPriority w:val="99"/>
    <w:semiHidden/>
    <w:unhideWhenUsed/>
    <w:rsid w:val="00361EB9"/>
  </w:style>
  <w:style w:type="numbering" w:customStyle="1" w:styleId="1111111314">
    <w:name w:val="1 / 1.1 / 1.1.11314"/>
    <w:basedOn w:val="a2"/>
    <w:next w:val="111111"/>
    <w:rsid w:val="00361EB9"/>
  </w:style>
  <w:style w:type="numbering" w:customStyle="1" w:styleId="111111414">
    <w:name w:val="1 / 1.1 / 1.1.1414"/>
    <w:basedOn w:val="a2"/>
    <w:next w:val="111111"/>
    <w:rsid w:val="00361EB9"/>
  </w:style>
  <w:style w:type="numbering" w:customStyle="1" w:styleId="164">
    <w:name w:val="Нет списка164"/>
    <w:next w:val="a2"/>
    <w:uiPriority w:val="99"/>
    <w:semiHidden/>
    <w:unhideWhenUsed/>
    <w:rsid w:val="00361EB9"/>
  </w:style>
  <w:style w:type="numbering" w:customStyle="1" w:styleId="174">
    <w:name w:val="Нет списка174"/>
    <w:next w:val="a2"/>
    <w:semiHidden/>
    <w:rsid w:val="00361EB9"/>
  </w:style>
  <w:style w:type="table" w:customStyle="1" w:styleId="344">
    <w:name w:val="Объемная таблица 34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">
    <w:name w:val="HTA Tabellengitternetz114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">
    <w:name w:val="Нет списка1154"/>
    <w:next w:val="a2"/>
    <w:semiHidden/>
    <w:rsid w:val="00361EB9"/>
  </w:style>
  <w:style w:type="numbering" w:customStyle="1" w:styleId="244">
    <w:name w:val="Нет списка244"/>
    <w:next w:val="a2"/>
    <w:uiPriority w:val="99"/>
    <w:semiHidden/>
    <w:unhideWhenUsed/>
    <w:rsid w:val="00361EB9"/>
  </w:style>
  <w:style w:type="numbering" w:customStyle="1" w:styleId="3440">
    <w:name w:val="Нет списка344"/>
    <w:next w:val="a2"/>
    <w:uiPriority w:val="99"/>
    <w:semiHidden/>
    <w:unhideWhenUsed/>
    <w:rsid w:val="00361EB9"/>
  </w:style>
  <w:style w:type="numbering" w:customStyle="1" w:styleId="444">
    <w:name w:val="Нет списка444"/>
    <w:next w:val="a2"/>
    <w:uiPriority w:val="99"/>
    <w:semiHidden/>
    <w:unhideWhenUsed/>
    <w:rsid w:val="00361EB9"/>
  </w:style>
  <w:style w:type="numbering" w:customStyle="1" w:styleId="11124">
    <w:name w:val="Нет списка11124"/>
    <w:next w:val="a2"/>
    <w:uiPriority w:val="99"/>
    <w:semiHidden/>
    <w:unhideWhenUsed/>
    <w:rsid w:val="00361EB9"/>
  </w:style>
  <w:style w:type="numbering" w:customStyle="1" w:styleId="544">
    <w:name w:val="Нет списка544"/>
    <w:next w:val="a2"/>
    <w:uiPriority w:val="99"/>
    <w:semiHidden/>
    <w:unhideWhenUsed/>
    <w:rsid w:val="00361EB9"/>
  </w:style>
  <w:style w:type="numbering" w:customStyle="1" w:styleId="1244">
    <w:name w:val="Нет списка1244"/>
    <w:next w:val="a2"/>
    <w:uiPriority w:val="99"/>
    <w:semiHidden/>
    <w:unhideWhenUsed/>
    <w:rsid w:val="00361EB9"/>
  </w:style>
  <w:style w:type="numbering" w:customStyle="1" w:styleId="624">
    <w:name w:val="Нет списка624"/>
    <w:next w:val="a2"/>
    <w:uiPriority w:val="99"/>
    <w:semiHidden/>
    <w:unhideWhenUsed/>
    <w:rsid w:val="00361EB9"/>
  </w:style>
  <w:style w:type="numbering" w:customStyle="1" w:styleId="724">
    <w:name w:val="Нет списка724"/>
    <w:next w:val="a2"/>
    <w:semiHidden/>
    <w:rsid w:val="00361EB9"/>
  </w:style>
  <w:style w:type="table" w:customStyle="1" w:styleId="3124">
    <w:name w:val="Объемная таблица 31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">
    <w:name w:val="HTA Tabellengitternetz1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">
    <w:name w:val="Нет списка1324"/>
    <w:next w:val="a2"/>
    <w:semiHidden/>
    <w:rsid w:val="00361EB9"/>
  </w:style>
  <w:style w:type="numbering" w:customStyle="1" w:styleId="1111111124">
    <w:name w:val="1 / 1.1 / 1.1.11124"/>
    <w:basedOn w:val="a2"/>
    <w:next w:val="111111"/>
    <w:rsid w:val="00361EB9"/>
  </w:style>
  <w:style w:type="numbering" w:customStyle="1" w:styleId="111111224">
    <w:name w:val="1 / 1.1 / 1.1.1224"/>
    <w:basedOn w:val="a2"/>
    <w:next w:val="111111"/>
    <w:rsid w:val="00361EB9"/>
  </w:style>
  <w:style w:type="numbering" w:customStyle="1" w:styleId="2124">
    <w:name w:val="Нет списка2124"/>
    <w:next w:val="a2"/>
    <w:uiPriority w:val="99"/>
    <w:semiHidden/>
    <w:unhideWhenUsed/>
    <w:rsid w:val="00361EB9"/>
  </w:style>
  <w:style w:type="numbering" w:customStyle="1" w:styleId="31240">
    <w:name w:val="Нет списка3124"/>
    <w:next w:val="a2"/>
    <w:uiPriority w:val="99"/>
    <w:semiHidden/>
    <w:unhideWhenUsed/>
    <w:rsid w:val="00361EB9"/>
  </w:style>
  <w:style w:type="numbering" w:customStyle="1" w:styleId="4124">
    <w:name w:val="Нет списка4124"/>
    <w:next w:val="a2"/>
    <w:uiPriority w:val="99"/>
    <w:semiHidden/>
    <w:unhideWhenUsed/>
    <w:rsid w:val="00361EB9"/>
  </w:style>
  <w:style w:type="numbering" w:customStyle="1" w:styleId="11224">
    <w:name w:val="Нет списка11224"/>
    <w:next w:val="a2"/>
    <w:uiPriority w:val="99"/>
    <w:semiHidden/>
    <w:unhideWhenUsed/>
    <w:rsid w:val="00361EB9"/>
  </w:style>
  <w:style w:type="numbering" w:customStyle="1" w:styleId="5124">
    <w:name w:val="Нет списка5124"/>
    <w:next w:val="a2"/>
    <w:uiPriority w:val="99"/>
    <w:semiHidden/>
    <w:unhideWhenUsed/>
    <w:rsid w:val="00361EB9"/>
  </w:style>
  <w:style w:type="numbering" w:customStyle="1" w:styleId="12124">
    <w:name w:val="Нет списка12124"/>
    <w:next w:val="a2"/>
    <w:uiPriority w:val="99"/>
    <w:semiHidden/>
    <w:unhideWhenUsed/>
    <w:rsid w:val="00361EB9"/>
  </w:style>
  <w:style w:type="numbering" w:customStyle="1" w:styleId="824">
    <w:name w:val="Нет списка824"/>
    <w:next w:val="a2"/>
    <w:semiHidden/>
    <w:rsid w:val="00361EB9"/>
  </w:style>
  <w:style w:type="table" w:customStyle="1" w:styleId="3224">
    <w:name w:val="Объемная таблица 32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">
    <w:name w:val="HTA Tabellengitternetz112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">
    <w:name w:val="Нет списка1424"/>
    <w:next w:val="a2"/>
    <w:semiHidden/>
    <w:rsid w:val="00361EB9"/>
  </w:style>
  <w:style w:type="numbering" w:customStyle="1" w:styleId="1111111224">
    <w:name w:val="1 / 1.1 / 1.1.11224"/>
    <w:basedOn w:val="a2"/>
    <w:next w:val="111111"/>
    <w:rsid w:val="00361EB9"/>
  </w:style>
  <w:style w:type="numbering" w:customStyle="1" w:styleId="111111324">
    <w:name w:val="1 / 1.1 / 1.1.1324"/>
    <w:basedOn w:val="a2"/>
    <w:next w:val="111111"/>
    <w:rsid w:val="00361EB9"/>
  </w:style>
  <w:style w:type="numbering" w:customStyle="1" w:styleId="2224">
    <w:name w:val="Нет списка2224"/>
    <w:next w:val="a2"/>
    <w:uiPriority w:val="99"/>
    <w:semiHidden/>
    <w:unhideWhenUsed/>
    <w:rsid w:val="00361EB9"/>
  </w:style>
  <w:style w:type="numbering" w:customStyle="1" w:styleId="32240">
    <w:name w:val="Нет списка3224"/>
    <w:next w:val="a2"/>
    <w:uiPriority w:val="99"/>
    <w:semiHidden/>
    <w:unhideWhenUsed/>
    <w:rsid w:val="00361EB9"/>
  </w:style>
  <w:style w:type="numbering" w:customStyle="1" w:styleId="4224">
    <w:name w:val="Нет списка4224"/>
    <w:next w:val="a2"/>
    <w:uiPriority w:val="99"/>
    <w:semiHidden/>
    <w:unhideWhenUsed/>
    <w:rsid w:val="00361EB9"/>
  </w:style>
  <w:style w:type="numbering" w:customStyle="1" w:styleId="11324">
    <w:name w:val="Нет списка11324"/>
    <w:next w:val="a2"/>
    <w:uiPriority w:val="99"/>
    <w:semiHidden/>
    <w:unhideWhenUsed/>
    <w:rsid w:val="00361EB9"/>
  </w:style>
  <w:style w:type="numbering" w:customStyle="1" w:styleId="5224">
    <w:name w:val="Нет списка5224"/>
    <w:next w:val="a2"/>
    <w:uiPriority w:val="99"/>
    <w:semiHidden/>
    <w:unhideWhenUsed/>
    <w:rsid w:val="00361EB9"/>
  </w:style>
  <w:style w:type="numbering" w:customStyle="1" w:styleId="12224">
    <w:name w:val="Нет списка12224"/>
    <w:next w:val="a2"/>
    <w:uiPriority w:val="99"/>
    <w:semiHidden/>
    <w:unhideWhenUsed/>
    <w:rsid w:val="00361EB9"/>
  </w:style>
  <w:style w:type="numbering" w:customStyle="1" w:styleId="1111111324">
    <w:name w:val="1 / 1.1 / 1.1.11324"/>
    <w:basedOn w:val="a2"/>
    <w:next w:val="111111"/>
    <w:rsid w:val="00361EB9"/>
  </w:style>
  <w:style w:type="numbering" w:customStyle="1" w:styleId="111111424">
    <w:name w:val="1 / 1.1 / 1.1.1424"/>
    <w:basedOn w:val="a2"/>
    <w:next w:val="111111"/>
    <w:rsid w:val="00361EB9"/>
  </w:style>
  <w:style w:type="numbering" w:customStyle="1" w:styleId="184">
    <w:name w:val="Нет списка184"/>
    <w:next w:val="a2"/>
    <w:uiPriority w:val="99"/>
    <w:semiHidden/>
    <w:unhideWhenUsed/>
    <w:rsid w:val="00361EB9"/>
  </w:style>
  <w:style w:type="numbering" w:customStyle="1" w:styleId="194">
    <w:name w:val="Нет списка194"/>
    <w:next w:val="a2"/>
    <w:semiHidden/>
    <w:rsid w:val="00361EB9"/>
  </w:style>
  <w:style w:type="table" w:customStyle="1" w:styleId="354">
    <w:name w:val="Объемная таблица 35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">
    <w:name w:val="HTA Tabellengitternetz115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">
    <w:name w:val="Нет списка1164"/>
    <w:next w:val="a2"/>
    <w:semiHidden/>
    <w:rsid w:val="00361EB9"/>
  </w:style>
  <w:style w:type="numbering" w:customStyle="1" w:styleId="254">
    <w:name w:val="Нет списка254"/>
    <w:next w:val="a2"/>
    <w:uiPriority w:val="99"/>
    <w:semiHidden/>
    <w:unhideWhenUsed/>
    <w:rsid w:val="00361EB9"/>
  </w:style>
  <w:style w:type="numbering" w:customStyle="1" w:styleId="3540">
    <w:name w:val="Нет списка354"/>
    <w:next w:val="a2"/>
    <w:uiPriority w:val="99"/>
    <w:semiHidden/>
    <w:unhideWhenUsed/>
    <w:rsid w:val="00361EB9"/>
  </w:style>
  <w:style w:type="numbering" w:customStyle="1" w:styleId="454">
    <w:name w:val="Нет списка454"/>
    <w:next w:val="a2"/>
    <w:uiPriority w:val="99"/>
    <w:semiHidden/>
    <w:unhideWhenUsed/>
    <w:rsid w:val="00361EB9"/>
  </w:style>
  <w:style w:type="numbering" w:customStyle="1" w:styleId="11134">
    <w:name w:val="Нет списка11134"/>
    <w:next w:val="a2"/>
    <w:uiPriority w:val="99"/>
    <w:semiHidden/>
    <w:unhideWhenUsed/>
    <w:rsid w:val="00361EB9"/>
  </w:style>
  <w:style w:type="numbering" w:customStyle="1" w:styleId="554">
    <w:name w:val="Нет списка554"/>
    <w:next w:val="a2"/>
    <w:uiPriority w:val="99"/>
    <w:semiHidden/>
    <w:unhideWhenUsed/>
    <w:rsid w:val="00361EB9"/>
  </w:style>
  <w:style w:type="numbering" w:customStyle="1" w:styleId="1254">
    <w:name w:val="Нет списка1254"/>
    <w:next w:val="a2"/>
    <w:uiPriority w:val="99"/>
    <w:semiHidden/>
    <w:unhideWhenUsed/>
    <w:rsid w:val="00361EB9"/>
  </w:style>
  <w:style w:type="numbering" w:customStyle="1" w:styleId="634">
    <w:name w:val="Нет списка634"/>
    <w:next w:val="a2"/>
    <w:uiPriority w:val="99"/>
    <w:semiHidden/>
    <w:unhideWhenUsed/>
    <w:rsid w:val="00361EB9"/>
  </w:style>
  <w:style w:type="numbering" w:customStyle="1" w:styleId="734">
    <w:name w:val="Нет списка734"/>
    <w:next w:val="a2"/>
    <w:semiHidden/>
    <w:rsid w:val="00361EB9"/>
  </w:style>
  <w:style w:type="table" w:customStyle="1" w:styleId="3134">
    <w:name w:val="Объемная таблица 31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">
    <w:name w:val="HTA Tabellengitternetz1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">
    <w:name w:val="Нет списка1334"/>
    <w:next w:val="a2"/>
    <w:semiHidden/>
    <w:rsid w:val="00361EB9"/>
  </w:style>
  <w:style w:type="numbering" w:customStyle="1" w:styleId="1111111134">
    <w:name w:val="1 / 1.1 / 1.1.11134"/>
    <w:basedOn w:val="a2"/>
    <w:next w:val="111111"/>
    <w:rsid w:val="00361EB9"/>
  </w:style>
  <w:style w:type="numbering" w:customStyle="1" w:styleId="111111234">
    <w:name w:val="1 / 1.1 / 1.1.1234"/>
    <w:basedOn w:val="a2"/>
    <w:next w:val="111111"/>
    <w:rsid w:val="00361EB9"/>
  </w:style>
  <w:style w:type="numbering" w:customStyle="1" w:styleId="2134">
    <w:name w:val="Нет списка2134"/>
    <w:next w:val="a2"/>
    <w:uiPriority w:val="99"/>
    <w:semiHidden/>
    <w:unhideWhenUsed/>
    <w:rsid w:val="00361EB9"/>
  </w:style>
  <w:style w:type="numbering" w:customStyle="1" w:styleId="31340">
    <w:name w:val="Нет списка3134"/>
    <w:next w:val="a2"/>
    <w:uiPriority w:val="99"/>
    <w:semiHidden/>
    <w:unhideWhenUsed/>
    <w:rsid w:val="00361EB9"/>
  </w:style>
  <w:style w:type="numbering" w:customStyle="1" w:styleId="4134">
    <w:name w:val="Нет списка4134"/>
    <w:next w:val="a2"/>
    <w:uiPriority w:val="99"/>
    <w:semiHidden/>
    <w:unhideWhenUsed/>
    <w:rsid w:val="00361EB9"/>
  </w:style>
  <w:style w:type="numbering" w:customStyle="1" w:styleId="11234">
    <w:name w:val="Нет списка11234"/>
    <w:next w:val="a2"/>
    <w:uiPriority w:val="99"/>
    <w:semiHidden/>
    <w:unhideWhenUsed/>
    <w:rsid w:val="00361EB9"/>
  </w:style>
  <w:style w:type="numbering" w:customStyle="1" w:styleId="5134">
    <w:name w:val="Нет списка5134"/>
    <w:next w:val="a2"/>
    <w:uiPriority w:val="99"/>
    <w:semiHidden/>
    <w:unhideWhenUsed/>
    <w:rsid w:val="00361EB9"/>
  </w:style>
  <w:style w:type="numbering" w:customStyle="1" w:styleId="12134">
    <w:name w:val="Нет списка12134"/>
    <w:next w:val="a2"/>
    <w:uiPriority w:val="99"/>
    <w:semiHidden/>
    <w:unhideWhenUsed/>
    <w:rsid w:val="00361EB9"/>
  </w:style>
  <w:style w:type="numbering" w:customStyle="1" w:styleId="834">
    <w:name w:val="Нет списка834"/>
    <w:next w:val="a2"/>
    <w:semiHidden/>
    <w:rsid w:val="00361EB9"/>
  </w:style>
  <w:style w:type="table" w:customStyle="1" w:styleId="3234">
    <w:name w:val="Объемная таблица 32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">
    <w:name w:val="HTA Tabellengitternetz112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">
    <w:name w:val="Нет списка1434"/>
    <w:next w:val="a2"/>
    <w:semiHidden/>
    <w:rsid w:val="00361EB9"/>
  </w:style>
  <w:style w:type="numbering" w:customStyle="1" w:styleId="1111111234">
    <w:name w:val="1 / 1.1 / 1.1.11234"/>
    <w:basedOn w:val="a2"/>
    <w:next w:val="111111"/>
    <w:rsid w:val="00361EB9"/>
  </w:style>
  <w:style w:type="numbering" w:customStyle="1" w:styleId="111111334">
    <w:name w:val="1 / 1.1 / 1.1.1334"/>
    <w:basedOn w:val="a2"/>
    <w:next w:val="111111"/>
    <w:rsid w:val="00361EB9"/>
  </w:style>
  <w:style w:type="numbering" w:customStyle="1" w:styleId="2234">
    <w:name w:val="Нет списка2234"/>
    <w:next w:val="a2"/>
    <w:uiPriority w:val="99"/>
    <w:semiHidden/>
    <w:unhideWhenUsed/>
    <w:rsid w:val="00361EB9"/>
  </w:style>
  <w:style w:type="numbering" w:customStyle="1" w:styleId="32340">
    <w:name w:val="Нет списка3234"/>
    <w:next w:val="a2"/>
    <w:uiPriority w:val="99"/>
    <w:semiHidden/>
    <w:unhideWhenUsed/>
    <w:rsid w:val="00361EB9"/>
  </w:style>
  <w:style w:type="numbering" w:customStyle="1" w:styleId="4234">
    <w:name w:val="Нет списка4234"/>
    <w:next w:val="a2"/>
    <w:uiPriority w:val="99"/>
    <w:semiHidden/>
    <w:unhideWhenUsed/>
    <w:rsid w:val="00361EB9"/>
  </w:style>
  <w:style w:type="numbering" w:customStyle="1" w:styleId="11334">
    <w:name w:val="Нет списка11334"/>
    <w:next w:val="a2"/>
    <w:uiPriority w:val="99"/>
    <w:semiHidden/>
    <w:unhideWhenUsed/>
    <w:rsid w:val="00361EB9"/>
  </w:style>
  <w:style w:type="numbering" w:customStyle="1" w:styleId="5234">
    <w:name w:val="Нет списка5234"/>
    <w:next w:val="a2"/>
    <w:uiPriority w:val="99"/>
    <w:semiHidden/>
    <w:unhideWhenUsed/>
    <w:rsid w:val="00361EB9"/>
  </w:style>
  <w:style w:type="numbering" w:customStyle="1" w:styleId="12234">
    <w:name w:val="Нет списка12234"/>
    <w:next w:val="a2"/>
    <w:uiPriority w:val="99"/>
    <w:semiHidden/>
    <w:unhideWhenUsed/>
    <w:rsid w:val="00361EB9"/>
  </w:style>
  <w:style w:type="numbering" w:customStyle="1" w:styleId="1111111334">
    <w:name w:val="1 / 1.1 / 1.1.11334"/>
    <w:basedOn w:val="a2"/>
    <w:next w:val="111111"/>
    <w:rsid w:val="00361EB9"/>
  </w:style>
  <w:style w:type="numbering" w:customStyle="1" w:styleId="111111434">
    <w:name w:val="1 / 1.1 / 1.1.1434"/>
    <w:basedOn w:val="a2"/>
    <w:next w:val="111111"/>
    <w:rsid w:val="00361EB9"/>
  </w:style>
  <w:style w:type="numbering" w:customStyle="1" w:styleId="2010">
    <w:name w:val="Нет списка201"/>
    <w:next w:val="a2"/>
    <w:uiPriority w:val="99"/>
    <w:semiHidden/>
    <w:unhideWhenUsed/>
    <w:rsid w:val="00361EB9"/>
  </w:style>
  <w:style w:type="numbering" w:customStyle="1" w:styleId="11010">
    <w:name w:val="Нет списка1101"/>
    <w:next w:val="a2"/>
    <w:semiHidden/>
    <w:rsid w:val="00361EB9"/>
  </w:style>
  <w:style w:type="table" w:customStyle="1" w:styleId="3610">
    <w:name w:val="Объемная таблица 3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">
    <w:name w:val="HTA Tabellengitternetz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">
    <w:name w:val="Нет списка1171"/>
    <w:next w:val="a2"/>
    <w:semiHidden/>
    <w:rsid w:val="00361EB9"/>
  </w:style>
  <w:style w:type="numbering" w:customStyle="1" w:styleId="2610">
    <w:name w:val="Нет списка261"/>
    <w:next w:val="a2"/>
    <w:uiPriority w:val="99"/>
    <w:semiHidden/>
    <w:unhideWhenUsed/>
    <w:rsid w:val="00361EB9"/>
  </w:style>
  <w:style w:type="numbering" w:customStyle="1" w:styleId="3611">
    <w:name w:val="Нет списка361"/>
    <w:next w:val="a2"/>
    <w:uiPriority w:val="99"/>
    <w:semiHidden/>
    <w:unhideWhenUsed/>
    <w:rsid w:val="00361EB9"/>
  </w:style>
  <w:style w:type="numbering" w:customStyle="1" w:styleId="461">
    <w:name w:val="Нет списка461"/>
    <w:next w:val="a2"/>
    <w:uiPriority w:val="99"/>
    <w:semiHidden/>
    <w:unhideWhenUsed/>
    <w:rsid w:val="00361EB9"/>
  </w:style>
  <w:style w:type="numbering" w:customStyle="1" w:styleId="11141">
    <w:name w:val="Нет списка11141"/>
    <w:next w:val="a2"/>
    <w:uiPriority w:val="99"/>
    <w:semiHidden/>
    <w:unhideWhenUsed/>
    <w:rsid w:val="00361EB9"/>
  </w:style>
  <w:style w:type="numbering" w:customStyle="1" w:styleId="561">
    <w:name w:val="Нет списка561"/>
    <w:next w:val="a2"/>
    <w:uiPriority w:val="99"/>
    <w:semiHidden/>
    <w:unhideWhenUsed/>
    <w:rsid w:val="00361EB9"/>
  </w:style>
  <w:style w:type="numbering" w:customStyle="1" w:styleId="1261">
    <w:name w:val="Нет списка1261"/>
    <w:next w:val="a2"/>
    <w:uiPriority w:val="99"/>
    <w:semiHidden/>
    <w:unhideWhenUsed/>
    <w:rsid w:val="00361EB9"/>
  </w:style>
  <w:style w:type="numbering" w:customStyle="1" w:styleId="641">
    <w:name w:val="Нет списка641"/>
    <w:next w:val="a2"/>
    <w:uiPriority w:val="99"/>
    <w:semiHidden/>
    <w:unhideWhenUsed/>
    <w:rsid w:val="00361EB9"/>
  </w:style>
  <w:style w:type="numbering" w:customStyle="1" w:styleId="741">
    <w:name w:val="Нет списка741"/>
    <w:next w:val="a2"/>
    <w:semiHidden/>
    <w:rsid w:val="00361EB9"/>
  </w:style>
  <w:style w:type="table" w:customStyle="1" w:styleId="3141">
    <w:name w:val="Объемная таблица 3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">
    <w:name w:val="HTA Tabellengitternetz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">
    <w:name w:val="Нет списка1341"/>
    <w:next w:val="a2"/>
    <w:semiHidden/>
    <w:rsid w:val="00361EB9"/>
  </w:style>
  <w:style w:type="numbering" w:customStyle="1" w:styleId="1111111141">
    <w:name w:val="1 / 1.1 / 1.1.11141"/>
    <w:basedOn w:val="a2"/>
    <w:next w:val="111111"/>
    <w:rsid w:val="00361EB9"/>
  </w:style>
  <w:style w:type="numbering" w:customStyle="1" w:styleId="111111241">
    <w:name w:val="1 / 1.1 / 1.1.1241"/>
    <w:basedOn w:val="a2"/>
    <w:next w:val="111111"/>
    <w:rsid w:val="00361EB9"/>
  </w:style>
  <w:style w:type="numbering" w:customStyle="1" w:styleId="2141">
    <w:name w:val="Нет списка2141"/>
    <w:next w:val="a2"/>
    <w:uiPriority w:val="99"/>
    <w:semiHidden/>
    <w:unhideWhenUsed/>
    <w:rsid w:val="00361EB9"/>
  </w:style>
  <w:style w:type="numbering" w:customStyle="1" w:styleId="31410">
    <w:name w:val="Нет списка3141"/>
    <w:next w:val="a2"/>
    <w:uiPriority w:val="99"/>
    <w:semiHidden/>
    <w:unhideWhenUsed/>
    <w:rsid w:val="00361EB9"/>
  </w:style>
  <w:style w:type="numbering" w:customStyle="1" w:styleId="4141">
    <w:name w:val="Нет списка4141"/>
    <w:next w:val="a2"/>
    <w:uiPriority w:val="99"/>
    <w:semiHidden/>
    <w:unhideWhenUsed/>
    <w:rsid w:val="00361EB9"/>
  </w:style>
  <w:style w:type="numbering" w:customStyle="1" w:styleId="11241">
    <w:name w:val="Нет списка11241"/>
    <w:next w:val="a2"/>
    <w:uiPriority w:val="99"/>
    <w:semiHidden/>
    <w:unhideWhenUsed/>
    <w:rsid w:val="00361EB9"/>
  </w:style>
  <w:style w:type="numbering" w:customStyle="1" w:styleId="5141">
    <w:name w:val="Нет списка5141"/>
    <w:next w:val="a2"/>
    <w:uiPriority w:val="99"/>
    <w:semiHidden/>
    <w:unhideWhenUsed/>
    <w:rsid w:val="00361EB9"/>
  </w:style>
  <w:style w:type="numbering" w:customStyle="1" w:styleId="12141">
    <w:name w:val="Нет списка12141"/>
    <w:next w:val="a2"/>
    <w:uiPriority w:val="99"/>
    <w:semiHidden/>
    <w:unhideWhenUsed/>
    <w:rsid w:val="00361EB9"/>
  </w:style>
  <w:style w:type="numbering" w:customStyle="1" w:styleId="841">
    <w:name w:val="Нет списка841"/>
    <w:next w:val="a2"/>
    <w:semiHidden/>
    <w:rsid w:val="00361EB9"/>
  </w:style>
  <w:style w:type="table" w:customStyle="1" w:styleId="3241">
    <w:name w:val="Объемная таблица 3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">
    <w:name w:val="HTA Tabellengitternetz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">
    <w:name w:val="Нет списка1441"/>
    <w:next w:val="a2"/>
    <w:semiHidden/>
    <w:rsid w:val="00361EB9"/>
  </w:style>
  <w:style w:type="numbering" w:customStyle="1" w:styleId="1111111241">
    <w:name w:val="1 / 1.1 / 1.1.11241"/>
    <w:basedOn w:val="a2"/>
    <w:next w:val="111111"/>
    <w:rsid w:val="00361EB9"/>
  </w:style>
  <w:style w:type="numbering" w:customStyle="1" w:styleId="111111341">
    <w:name w:val="1 / 1.1 / 1.1.1341"/>
    <w:basedOn w:val="a2"/>
    <w:next w:val="111111"/>
    <w:rsid w:val="00361EB9"/>
  </w:style>
  <w:style w:type="numbering" w:customStyle="1" w:styleId="2241">
    <w:name w:val="Нет списка2241"/>
    <w:next w:val="a2"/>
    <w:uiPriority w:val="99"/>
    <w:semiHidden/>
    <w:unhideWhenUsed/>
    <w:rsid w:val="00361EB9"/>
  </w:style>
  <w:style w:type="numbering" w:customStyle="1" w:styleId="32410">
    <w:name w:val="Нет списка3241"/>
    <w:next w:val="a2"/>
    <w:uiPriority w:val="99"/>
    <w:semiHidden/>
    <w:unhideWhenUsed/>
    <w:rsid w:val="00361EB9"/>
  </w:style>
  <w:style w:type="numbering" w:customStyle="1" w:styleId="4241">
    <w:name w:val="Нет списка4241"/>
    <w:next w:val="a2"/>
    <w:uiPriority w:val="99"/>
    <w:semiHidden/>
    <w:unhideWhenUsed/>
    <w:rsid w:val="00361EB9"/>
  </w:style>
  <w:style w:type="numbering" w:customStyle="1" w:styleId="11341">
    <w:name w:val="Нет списка11341"/>
    <w:next w:val="a2"/>
    <w:uiPriority w:val="99"/>
    <w:semiHidden/>
    <w:unhideWhenUsed/>
    <w:rsid w:val="00361EB9"/>
  </w:style>
  <w:style w:type="numbering" w:customStyle="1" w:styleId="5241">
    <w:name w:val="Нет списка5241"/>
    <w:next w:val="a2"/>
    <w:uiPriority w:val="99"/>
    <w:semiHidden/>
    <w:unhideWhenUsed/>
    <w:rsid w:val="00361EB9"/>
  </w:style>
  <w:style w:type="numbering" w:customStyle="1" w:styleId="12241">
    <w:name w:val="Нет списка12241"/>
    <w:next w:val="a2"/>
    <w:uiPriority w:val="99"/>
    <w:semiHidden/>
    <w:unhideWhenUsed/>
    <w:rsid w:val="00361EB9"/>
  </w:style>
  <w:style w:type="numbering" w:customStyle="1" w:styleId="1111111341">
    <w:name w:val="1 / 1.1 / 1.1.11341"/>
    <w:basedOn w:val="a2"/>
    <w:next w:val="111111"/>
    <w:rsid w:val="00361EB9"/>
  </w:style>
  <w:style w:type="numbering" w:customStyle="1" w:styleId="111111441">
    <w:name w:val="1 / 1.1 / 1.1.1441"/>
    <w:basedOn w:val="a2"/>
    <w:next w:val="111111"/>
    <w:rsid w:val="00361EB9"/>
  </w:style>
  <w:style w:type="numbering" w:customStyle="1" w:styleId="911">
    <w:name w:val="Нет списка911"/>
    <w:next w:val="a2"/>
    <w:uiPriority w:val="99"/>
    <w:semiHidden/>
    <w:unhideWhenUsed/>
    <w:rsid w:val="00361EB9"/>
  </w:style>
  <w:style w:type="numbering" w:customStyle="1" w:styleId="1011">
    <w:name w:val="Нет списка1011"/>
    <w:next w:val="a2"/>
    <w:uiPriority w:val="99"/>
    <w:semiHidden/>
    <w:unhideWhenUsed/>
    <w:rsid w:val="00361EB9"/>
  </w:style>
  <w:style w:type="numbering" w:customStyle="1" w:styleId="1511">
    <w:name w:val="Нет списка1511"/>
    <w:next w:val="a2"/>
    <w:semiHidden/>
    <w:rsid w:val="00361EB9"/>
  </w:style>
  <w:style w:type="table" w:customStyle="1" w:styleId="33110">
    <w:name w:val="Объемная таблица 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">
    <w:name w:val="HTA Tabellengitternetz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">
    <w:name w:val="Нет списка11411"/>
    <w:next w:val="a2"/>
    <w:semiHidden/>
    <w:rsid w:val="00361EB9"/>
  </w:style>
  <w:style w:type="numbering" w:customStyle="1" w:styleId="2311">
    <w:name w:val="Нет списка2311"/>
    <w:next w:val="a2"/>
    <w:uiPriority w:val="99"/>
    <w:semiHidden/>
    <w:unhideWhenUsed/>
    <w:rsid w:val="00361EB9"/>
  </w:style>
  <w:style w:type="numbering" w:customStyle="1" w:styleId="33111">
    <w:name w:val="Нет списка3311"/>
    <w:next w:val="a2"/>
    <w:uiPriority w:val="99"/>
    <w:semiHidden/>
    <w:unhideWhenUsed/>
    <w:rsid w:val="00361EB9"/>
  </w:style>
  <w:style w:type="numbering" w:customStyle="1" w:styleId="4311">
    <w:name w:val="Нет списка4311"/>
    <w:next w:val="a2"/>
    <w:uiPriority w:val="99"/>
    <w:semiHidden/>
    <w:unhideWhenUsed/>
    <w:rsid w:val="00361EB9"/>
  </w:style>
  <w:style w:type="numbering" w:customStyle="1" w:styleId="11111110">
    <w:name w:val="Нет списка1111111"/>
    <w:next w:val="a2"/>
    <w:uiPriority w:val="99"/>
    <w:semiHidden/>
    <w:unhideWhenUsed/>
    <w:rsid w:val="00361EB9"/>
  </w:style>
  <w:style w:type="numbering" w:customStyle="1" w:styleId="5311">
    <w:name w:val="Нет списка5311"/>
    <w:next w:val="a2"/>
    <w:uiPriority w:val="99"/>
    <w:semiHidden/>
    <w:unhideWhenUsed/>
    <w:rsid w:val="00361EB9"/>
  </w:style>
  <w:style w:type="numbering" w:customStyle="1" w:styleId="12311">
    <w:name w:val="Нет списка12311"/>
    <w:next w:val="a2"/>
    <w:uiPriority w:val="99"/>
    <w:semiHidden/>
    <w:unhideWhenUsed/>
    <w:rsid w:val="00361EB9"/>
  </w:style>
  <w:style w:type="numbering" w:customStyle="1" w:styleId="6111">
    <w:name w:val="Нет списка6111"/>
    <w:next w:val="a2"/>
    <w:uiPriority w:val="99"/>
    <w:semiHidden/>
    <w:unhideWhenUsed/>
    <w:rsid w:val="00361EB9"/>
  </w:style>
  <w:style w:type="numbering" w:customStyle="1" w:styleId="7111">
    <w:name w:val="Нет списка7111"/>
    <w:next w:val="a2"/>
    <w:semiHidden/>
    <w:rsid w:val="00361EB9"/>
  </w:style>
  <w:style w:type="table" w:customStyle="1" w:styleId="311110">
    <w:name w:val="Объемная таблица 3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">
    <w:name w:val="HTA Tabellengitternetz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">
    <w:name w:val="Нет списка13111"/>
    <w:next w:val="a2"/>
    <w:semiHidden/>
    <w:rsid w:val="00361EB9"/>
  </w:style>
  <w:style w:type="numbering" w:customStyle="1" w:styleId="11111111111">
    <w:name w:val="1 / 1.1 / 1.1.111111"/>
    <w:basedOn w:val="a2"/>
    <w:next w:val="111111"/>
    <w:rsid w:val="00361EB9"/>
  </w:style>
  <w:style w:type="numbering" w:customStyle="1" w:styleId="1111112111">
    <w:name w:val="1 / 1.1 / 1.1.12111"/>
    <w:basedOn w:val="a2"/>
    <w:next w:val="111111"/>
    <w:rsid w:val="00361EB9"/>
  </w:style>
  <w:style w:type="numbering" w:customStyle="1" w:styleId="21111">
    <w:name w:val="Нет списка21111"/>
    <w:next w:val="a2"/>
    <w:uiPriority w:val="99"/>
    <w:semiHidden/>
    <w:unhideWhenUsed/>
    <w:rsid w:val="00361EB9"/>
  </w:style>
  <w:style w:type="numbering" w:customStyle="1" w:styleId="311111">
    <w:name w:val="Нет списка31111"/>
    <w:next w:val="a2"/>
    <w:uiPriority w:val="99"/>
    <w:semiHidden/>
    <w:unhideWhenUsed/>
    <w:rsid w:val="00361EB9"/>
  </w:style>
  <w:style w:type="numbering" w:customStyle="1" w:styleId="41111">
    <w:name w:val="Нет списка41111"/>
    <w:next w:val="a2"/>
    <w:uiPriority w:val="99"/>
    <w:semiHidden/>
    <w:unhideWhenUsed/>
    <w:rsid w:val="00361EB9"/>
  </w:style>
  <w:style w:type="numbering" w:customStyle="1" w:styleId="112111">
    <w:name w:val="Нет списка112111"/>
    <w:next w:val="a2"/>
    <w:uiPriority w:val="99"/>
    <w:semiHidden/>
    <w:unhideWhenUsed/>
    <w:rsid w:val="00361EB9"/>
  </w:style>
  <w:style w:type="numbering" w:customStyle="1" w:styleId="51111">
    <w:name w:val="Нет списка51111"/>
    <w:next w:val="a2"/>
    <w:uiPriority w:val="99"/>
    <w:semiHidden/>
    <w:unhideWhenUsed/>
    <w:rsid w:val="00361EB9"/>
  </w:style>
  <w:style w:type="numbering" w:customStyle="1" w:styleId="121111">
    <w:name w:val="Нет списка121111"/>
    <w:next w:val="a2"/>
    <w:uiPriority w:val="99"/>
    <w:semiHidden/>
    <w:unhideWhenUsed/>
    <w:rsid w:val="00361EB9"/>
  </w:style>
  <w:style w:type="numbering" w:customStyle="1" w:styleId="8111">
    <w:name w:val="Нет списка8111"/>
    <w:next w:val="a2"/>
    <w:semiHidden/>
    <w:rsid w:val="00361EB9"/>
  </w:style>
  <w:style w:type="table" w:customStyle="1" w:styleId="321110">
    <w:name w:val="Объемная таблица 3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">
    <w:name w:val="HTA Tabellengitternetz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">
    <w:name w:val="Нет списка14111"/>
    <w:next w:val="a2"/>
    <w:semiHidden/>
    <w:rsid w:val="00361EB9"/>
  </w:style>
  <w:style w:type="numbering" w:customStyle="1" w:styleId="11111112111">
    <w:name w:val="1 / 1.1 / 1.1.112111"/>
    <w:basedOn w:val="a2"/>
    <w:next w:val="111111"/>
    <w:rsid w:val="00361EB9"/>
  </w:style>
  <w:style w:type="numbering" w:customStyle="1" w:styleId="1111113111">
    <w:name w:val="1 / 1.1 / 1.1.13111"/>
    <w:basedOn w:val="a2"/>
    <w:next w:val="111111"/>
    <w:rsid w:val="00361EB9"/>
  </w:style>
  <w:style w:type="numbering" w:customStyle="1" w:styleId="22111">
    <w:name w:val="Нет списка22111"/>
    <w:next w:val="a2"/>
    <w:uiPriority w:val="99"/>
    <w:semiHidden/>
    <w:unhideWhenUsed/>
    <w:rsid w:val="00361EB9"/>
  </w:style>
  <w:style w:type="numbering" w:customStyle="1" w:styleId="321111">
    <w:name w:val="Нет списка32111"/>
    <w:next w:val="a2"/>
    <w:uiPriority w:val="99"/>
    <w:semiHidden/>
    <w:unhideWhenUsed/>
    <w:rsid w:val="00361EB9"/>
  </w:style>
  <w:style w:type="numbering" w:customStyle="1" w:styleId="42111">
    <w:name w:val="Нет списка42111"/>
    <w:next w:val="a2"/>
    <w:uiPriority w:val="99"/>
    <w:semiHidden/>
    <w:unhideWhenUsed/>
    <w:rsid w:val="00361EB9"/>
  </w:style>
  <w:style w:type="numbering" w:customStyle="1" w:styleId="113111">
    <w:name w:val="Нет списка113111"/>
    <w:next w:val="a2"/>
    <w:uiPriority w:val="99"/>
    <w:semiHidden/>
    <w:unhideWhenUsed/>
    <w:rsid w:val="00361EB9"/>
  </w:style>
  <w:style w:type="numbering" w:customStyle="1" w:styleId="52111">
    <w:name w:val="Нет списка52111"/>
    <w:next w:val="a2"/>
    <w:uiPriority w:val="99"/>
    <w:semiHidden/>
    <w:unhideWhenUsed/>
    <w:rsid w:val="00361EB9"/>
  </w:style>
  <w:style w:type="numbering" w:customStyle="1" w:styleId="122111">
    <w:name w:val="Нет списка122111"/>
    <w:next w:val="a2"/>
    <w:uiPriority w:val="99"/>
    <w:semiHidden/>
    <w:unhideWhenUsed/>
    <w:rsid w:val="00361EB9"/>
  </w:style>
  <w:style w:type="numbering" w:customStyle="1" w:styleId="11111113111">
    <w:name w:val="1 / 1.1 / 1.1.113111"/>
    <w:basedOn w:val="a2"/>
    <w:next w:val="111111"/>
    <w:rsid w:val="00361EB9"/>
  </w:style>
  <w:style w:type="numbering" w:customStyle="1" w:styleId="1111114111">
    <w:name w:val="1 / 1.1 / 1.1.14111"/>
    <w:basedOn w:val="a2"/>
    <w:next w:val="111111"/>
    <w:rsid w:val="00361EB9"/>
  </w:style>
  <w:style w:type="numbering" w:customStyle="1" w:styleId="1611">
    <w:name w:val="Нет списка1611"/>
    <w:next w:val="a2"/>
    <w:uiPriority w:val="99"/>
    <w:semiHidden/>
    <w:unhideWhenUsed/>
    <w:rsid w:val="00361EB9"/>
  </w:style>
  <w:style w:type="numbering" w:customStyle="1" w:styleId="1711">
    <w:name w:val="Нет списка1711"/>
    <w:next w:val="a2"/>
    <w:semiHidden/>
    <w:rsid w:val="00361EB9"/>
  </w:style>
  <w:style w:type="table" w:customStyle="1" w:styleId="34110">
    <w:name w:val="Объемная таблица 3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">
    <w:name w:val="HTA Tabellengitternetz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">
    <w:name w:val="Нет списка11511"/>
    <w:next w:val="a2"/>
    <w:semiHidden/>
    <w:rsid w:val="00361EB9"/>
  </w:style>
  <w:style w:type="numbering" w:customStyle="1" w:styleId="2411">
    <w:name w:val="Нет списка2411"/>
    <w:next w:val="a2"/>
    <w:uiPriority w:val="99"/>
    <w:semiHidden/>
    <w:unhideWhenUsed/>
    <w:rsid w:val="00361EB9"/>
  </w:style>
  <w:style w:type="numbering" w:customStyle="1" w:styleId="34111">
    <w:name w:val="Нет списка3411"/>
    <w:next w:val="a2"/>
    <w:uiPriority w:val="99"/>
    <w:semiHidden/>
    <w:unhideWhenUsed/>
    <w:rsid w:val="00361EB9"/>
  </w:style>
  <w:style w:type="numbering" w:customStyle="1" w:styleId="4411">
    <w:name w:val="Нет списка4411"/>
    <w:next w:val="a2"/>
    <w:uiPriority w:val="99"/>
    <w:semiHidden/>
    <w:unhideWhenUsed/>
    <w:rsid w:val="00361EB9"/>
  </w:style>
  <w:style w:type="numbering" w:customStyle="1" w:styleId="111211">
    <w:name w:val="Нет списка111211"/>
    <w:next w:val="a2"/>
    <w:uiPriority w:val="99"/>
    <w:semiHidden/>
    <w:unhideWhenUsed/>
    <w:rsid w:val="00361EB9"/>
  </w:style>
  <w:style w:type="numbering" w:customStyle="1" w:styleId="5411">
    <w:name w:val="Нет списка5411"/>
    <w:next w:val="a2"/>
    <w:uiPriority w:val="99"/>
    <w:semiHidden/>
    <w:unhideWhenUsed/>
    <w:rsid w:val="00361EB9"/>
  </w:style>
  <w:style w:type="numbering" w:customStyle="1" w:styleId="12411">
    <w:name w:val="Нет списка12411"/>
    <w:next w:val="a2"/>
    <w:uiPriority w:val="99"/>
    <w:semiHidden/>
    <w:unhideWhenUsed/>
    <w:rsid w:val="00361EB9"/>
  </w:style>
  <w:style w:type="numbering" w:customStyle="1" w:styleId="6211">
    <w:name w:val="Нет списка6211"/>
    <w:next w:val="a2"/>
    <w:uiPriority w:val="99"/>
    <w:semiHidden/>
    <w:unhideWhenUsed/>
    <w:rsid w:val="00361EB9"/>
  </w:style>
  <w:style w:type="numbering" w:customStyle="1" w:styleId="7211">
    <w:name w:val="Нет списка7211"/>
    <w:next w:val="a2"/>
    <w:semiHidden/>
    <w:rsid w:val="00361EB9"/>
  </w:style>
  <w:style w:type="table" w:customStyle="1" w:styleId="312110">
    <w:name w:val="Объемная таблица 3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">
    <w:name w:val="HTA Tabellengitternetz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">
    <w:name w:val="Нет списка13211"/>
    <w:next w:val="a2"/>
    <w:semiHidden/>
    <w:rsid w:val="00361EB9"/>
  </w:style>
  <w:style w:type="numbering" w:customStyle="1" w:styleId="11111111211">
    <w:name w:val="1 / 1.1 / 1.1.111211"/>
    <w:basedOn w:val="a2"/>
    <w:next w:val="111111"/>
    <w:rsid w:val="00361EB9"/>
  </w:style>
  <w:style w:type="numbering" w:customStyle="1" w:styleId="1111112211">
    <w:name w:val="1 / 1.1 / 1.1.12211"/>
    <w:basedOn w:val="a2"/>
    <w:next w:val="111111"/>
    <w:rsid w:val="00361EB9"/>
  </w:style>
  <w:style w:type="numbering" w:customStyle="1" w:styleId="21211">
    <w:name w:val="Нет списка21211"/>
    <w:next w:val="a2"/>
    <w:uiPriority w:val="99"/>
    <w:semiHidden/>
    <w:unhideWhenUsed/>
    <w:rsid w:val="00361EB9"/>
  </w:style>
  <w:style w:type="numbering" w:customStyle="1" w:styleId="312111">
    <w:name w:val="Нет списка31211"/>
    <w:next w:val="a2"/>
    <w:uiPriority w:val="99"/>
    <w:semiHidden/>
    <w:unhideWhenUsed/>
    <w:rsid w:val="00361EB9"/>
  </w:style>
  <w:style w:type="numbering" w:customStyle="1" w:styleId="41211">
    <w:name w:val="Нет списка41211"/>
    <w:next w:val="a2"/>
    <w:uiPriority w:val="99"/>
    <w:semiHidden/>
    <w:unhideWhenUsed/>
    <w:rsid w:val="00361EB9"/>
  </w:style>
  <w:style w:type="numbering" w:customStyle="1" w:styleId="112211">
    <w:name w:val="Нет списка112211"/>
    <w:next w:val="a2"/>
    <w:uiPriority w:val="99"/>
    <w:semiHidden/>
    <w:unhideWhenUsed/>
    <w:rsid w:val="00361EB9"/>
  </w:style>
  <w:style w:type="numbering" w:customStyle="1" w:styleId="51211">
    <w:name w:val="Нет списка51211"/>
    <w:next w:val="a2"/>
    <w:uiPriority w:val="99"/>
    <w:semiHidden/>
    <w:unhideWhenUsed/>
    <w:rsid w:val="00361EB9"/>
  </w:style>
  <w:style w:type="numbering" w:customStyle="1" w:styleId="121211">
    <w:name w:val="Нет списка121211"/>
    <w:next w:val="a2"/>
    <w:uiPriority w:val="99"/>
    <w:semiHidden/>
    <w:unhideWhenUsed/>
    <w:rsid w:val="00361EB9"/>
  </w:style>
  <w:style w:type="numbering" w:customStyle="1" w:styleId="8211">
    <w:name w:val="Нет списка8211"/>
    <w:next w:val="a2"/>
    <w:semiHidden/>
    <w:rsid w:val="00361EB9"/>
  </w:style>
  <w:style w:type="table" w:customStyle="1" w:styleId="322110">
    <w:name w:val="Объемная таблица 3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">
    <w:name w:val="HTA Tabellengitternetz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">
    <w:name w:val="Нет списка14211"/>
    <w:next w:val="a2"/>
    <w:semiHidden/>
    <w:rsid w:val="00361EB9"/>
  </w:style>
  <w:style w:type="numbering" w:customStyle="1" w:styleId="11111112211">
    <w:name w:val="1 / 1.1 / 1.1.112211"/>
    <w:basedOn w:val="a2"/>
    <w:next w:val="111111"/>
    <w:rsid w:val="00361EB9"/>
  </w:style>
  <w:style w:type="numbering" w:customStyle="1" w:styleId="1111113211">
    <w:name w:val="1 / 1.1 / 1.1.13211"/>
    <w:basedOn w:val="a2"/>
    <w:next w:val="111111"/>
    <w:rsid w:val="00361EB9"/>
  </w:style>
  <w:style w:type="numbering" w:customStyle="1" w:styleId="22211">
    <w:name w:val="Нет списка22211"/>
    <w:next w:val="a2"/>
    <w:uiPriority w:val="99"/>
    <w:semiHidden/>
    <w:unhideWhenUsed/>
    <w:rsid w:val="00361EB9"/>
  </w:style>
  <w:style w:type="numbering" w:customStyle="1" w:styleId="322111">
    <w:name w:val="Нет списка32211"/>
    <w:next w:val="a2"/>
    <w:uiPriority w:val="99"/>
    <w:semiHidden/>
    <w:unhideWhenUsed/>
    <w:rsid w:val="00361EB9"/>
  </w:style>
  <w:style w:type="numbering" w:customStyle="1" w:styleId="42211">
    <w:name w:val="Нет списка42211"/>
    <w:next w:val="a2"/>
    <w:uiPriority w:val="99"/>
    <w:semiHidden/>
    <w:unhideWhenUsed/>
    <w:rsid w:val="00361EB9"/>
  </w:style>
  <w:style w:type="numbering" w:customStyle="1" w:styleId="113211">
    <w:name w:val="Нет списка113211"/>
    <w:next w:val="a2"/>
    <w:uiPriority w:val="99"/>
    <w:semiHidden/>
    <w:unhideWhenUsed/>
    <w:rsid w:val="00361EB9"/>
  </w:style>
  <w:style w:type="numbering" w:customStyle="1" w:styleId="52211">
    <w:name w:val="Нет списка52211"/>
    <w:next w:val="a2"/>
    <w:uiPriority w:val="99"/>
    <w:semiHidden/>
    <w:unhideWhenUsed/>
    <w:rsid w:val="00361EB9"/>
  </w:style>
  <w:style w:type="numbering" w:customStyle="1" w:styleId="122211">
    <w:name w:val="Нет списка122211"/>
    <w:next w:val="a2"/>
    <w:uiPriority w:val="99"/>
    <w:semiHidden/>
    <w:unhideWhenUsed/>
    <w:rsid w:val="00361EB9"/>
  </w:style>
  <w:style w:type="numbering" w:customStyle="1" w:styleId="11111113211">
    <w:name w:val="1 / 1.1 / 1.1.113211"/>
    <w:basedOn w:val="a2"/>
    <w:next w:val="111111"/>
    <w:rsid w:val="00361EB9"/>
  </w:style>
  <w:style w:type="numbering" w:customStyle="1" w:styleId="1111114211">
    <w:name w:val="1 / 1.1 / 1.1.14211"/>
    <w:basedOn w:val="a2"/>
    <w:next w:val="111111"/>
    <w:rsid w:val="00361EB9"/>
  </w:style>
  <w:style w:type="numbering" w:customStyle="1" w:styleId="1811">
    <w:name w:val="Нет списка1811"/>
    <w:next w:val="a2"/>
    <w:uiPriority w:val="99"/>
    <w:semiHidden/>
    <w:unhideWhenUsed/>
    <w:rsid w:val="00361EB9"/>
  </w:style>
  <w:style w:type="numbering" w:customStyle="1" w:styleId="1911">
    <w:name w:val="Нет списка1911"/>
    <w:next w:val="a2"/>
    <w:semiHidden/>
    <w:rsid w:val="00361EB9"/>
  </w:style>
  <w:style w:type="table" w:customStyle="1" w:styleId="35110">
    <w:name w:val="Объемная таблица 3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">
    <w:name w:val="HTA Tabellengitternetz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">
    <w:name w:val="Нет списка11611"/>
    <w:next w:val="a2"/>
    <w:semiHidden/>
    <w:rsid w:val="00361EB9"/>
  </w:style>
  <w:style w:type="numbering" w:customStyle="1" w:styleId="2511">
    <w:name w:val="Нет списка2511"/>
    <w:next w:val="a2"/>
    <w:uiPriority w:val="99"/>
    <w:semiHidden/>
    <w:unhideWhenUsed/>
    <w:rsid w:val="00361EB9"/>
  </w:style>
  <w:style w:type="numbering" w:customStyle="1" w:styleId="35111">
    <w:name w:val="Нет списка3511"/>
    <w:next w:val="a2"/>
    <w:uiPriority w:val="99"/>
    <w:semiHidden/>
    <w:unhideWhenUsed/>
    <w:rsid w:val="00361EB9"/>
  </w:style>
  <w:style w:type="numbering" w:customStyle="1" w:styleId="4511">
    <w:name w:val="Нет списка4511"/>
    <w:next w:val="a2"/>
    <w:uiPriority w:val="99"/>
    <w:semiHidden/>
    <w:unhideWhenUsed/>
    <w:rsid w:val="00361EB9"/>
  </w:style>
  <w:style w:type="numbering" w:customStyle="1" w:styleId="111311">
    <w:name w:val="Нет списка111311"/>
    <w:next w:val="a2"/>
    <w:uiPriority w:val="99"/>
    <w:semiHidden/>
    <w:unhideWhenUsed/>
    <w:rsid w:val="00361EB9"/>
  </w:style>
  <w:style w:type="numbering" w:customStyle="1" w:styleId="5511">
    <w:name w:val="Нет списка5511"/>
    <w:next w:val="a2"/>
    <w:uiPriority w:val="99"/>
    <w:semiHidden/>
    <w:unhideWhenUsed/>
    <w:rsid w:val="00361EB9"/>
  </w:style>
  <w:style w:type="numbering" w:customStyle="1" w:styleId="12511">
    <w:name w:val="Нет списка12511"/>
    <w:next w:val="a2"/>
    <w:uiPriority w:val="99"/>
    <w:semiHidden/>
    <w:unhideWhenUsed/>
    <w:rsid w:val="00361EB9"/>
  </w:style>
  <w:style w:type="numbering" w:customStyle="1" w:styleId="6311">
    <w:name w:val="Нет списка6311"/>
    <w:next w:val="a2"/>
    <w:uiPriority w:val="99"/>
    <w:semiHidden/>
    <w:unhideWhenUsed/>
    <w:rsid w:val="00361EB9"/>
  </w:style>
  <w:style w:type="numbering" w:customStyle="1" w:styleId="7311">
    <w:name w:val="Нет списка7311"/>
    <w:next w:val="a2"/>
    <w:semiHidden/>
    <w:rsid w:val="00361EB9"/>
  </w:style>
  <w:style w:type="table" w:customStyle="1" w:styleId="313110">
    <w:name w:val="Объемная таблица 3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">
    <w:name w:val="HTA Tabellengitternetz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">
    <w:name w:val="Нет списка13311"/>
    <w:next w:val="a2"/>
    <w:semiHidden/>
    <w:rsid w:val="00361EB9"/>
  </w:style>
  <w:style w:type="numbering" w:customStyle="1" w:styleId="11111111311">
    <w:name w:val="1 / 1.1 / 1.1.111311"/>
    <w:basedOn w:val="a2"/>
    <w:next w:val="111111"/>
    <w:rsid w:val="00361EB9"/>
  </w:style>
  <w:style w:type="numbering" w:customStyle="1" w:styleId="1111112311">
    <w:name w:val="1 / 1.1 / 1.1.12311"/>
    <w:basedOn w:val="a2"/>
    <w:next w:val="111111"/>
    <w:rsid w:val="00361EB9"/>
  </w:style>
  <w:style w:type="numbering" w:customStyle="1" w:styleId="21311">
    <w:name w:val="Нет списка21311"/>
    <w:next w:val="a2"/>
    <w:uiPriority w:val="99"/>
    <w:semiHidden/>
    <w:unhideWhenUsed/>
    <w:rsid w:val="00361EB9"/>
  </w:style>
  <w:style w:type="numbering" w:customStyle="1" w:styleId="313111">
    <w:name w:val="Нет списка31311"/>
    <w:next w:val="a2"/>
    <w:uiPriority w:val="99"/>
    <w:semiHidden/>
    <w:unhideWhenUsed/>
    <w:rsid w:val="00361EB9"/>
  </w:style>
  <w:style w:type="numbering" w:customStyle="1" w:styleId="41311">
    <w:name w:val="Нет списка41311"/>
    <w:next w:val="a2"/>
    <w:uiPriority w:val="99"/>
    <w:semiHidden/>
    <w:unhideWhenUsed/>
    <w:rsid w:val="00361EB9"/>
  </w:style>
  <w:style w:type="numbering" w:customStyle="1" w:styleId="112311">
    <w:name w:val="Нет списка112311"/>
    <w:next w:val="a2"/>
    <w:uiPriority w:val="99"/>
    <w:semiHidden/>
    <w:unhideWhenUsed/>
    <w:rsid w:val="00361EB9"/>
  </w:style>
  <w:style w:type="numbering" w:customStyle="1" w:styleId="51311">
    <w:name w:val="Нет списка51311"/>
    <w:next w:val="a2"/>
    <w:uiPriority w:val="99"/>
    <w:semiHidden/>
    <w:unhideWhenUsed/>
    <w:rsid w:val="00361EB9"/>
  </w:style>
  <w:style w:type="numbering" w:customStyle="1" w:styleId="121311">
    <w:name w:val="Нет списка121311"/>
    <w:next w:val="a2"/>
    <w:uiPriority w:val="99"/>
    <w:semiHidden/>
    <w:unhideWhenUsed/>
    <w:rsid w:val="00361EB9"/>
  </w:style>
  <w:style w:type="numbering" w:customStyle="1" w:styleId="8311">
    <w:name w:val="Нет списка8311"/>
    <w:next w:val="a2"/>
    <w:semiHidden/>
    <w:rsid w:val="00361EB9"/>
  </w:style>
  <w:style w:type="table" w:customStyle="1" w:styleId="323110">
    <w:name w:val="Объемная таблица 3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">
    <w:name w:val="HTA Tabellengitternetz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">
    <w:name w:val="Нет списка14311"/>
    <w:next w:val="a2"/>
    <w:semiHidden/>
    <w:rsid w:val="00361EB9"/>
  </w:style>
  <w:style w:type="numbering" w:customStyle="1" w:styleId="11111112311">
    <w:name w:val="1 / 1.1 / 1.1.112311"/>
    <w:basedOn w:val="a2"/>
    <w:next w:val="111111"/>
    <w:rsid w:val="00361EB9"/>
  </w:style>
  <w:style w:type="numbering" w:customStyle="1" w:styleId="1111113311">
    <w:name w:val="1 / 1.1 / 1.1.13311"/>
    <w:basedOn w:val="a2"/>
    <w:next w:val="111111"/>
    <w:rsid w:val="00361EB9"/>
  </w:style>
  <w:style w:type="numbering" w:customStyle="1" w:styleId="22311">
    <w:name w:val="Нет списка22311"/>
    <w:next w:val="a2"/>
    <w:uiPriority w:val="99"/>
    <w:semiHidden/>
    <w:unhideWhenUsed/>
    <w:rsid w:val="00361EB9"/>
  </w:style>
  <w:style w:type="numbering" w:customStyle="1" w:styleId="323111">
    <w:name w:val="Нет списка32311"/>
    <w:next w:val="a2"/>
    <w:uiPriority w:val="99"/>
    <w:semiHidden/>
    <w:unhideWhenUsed/>
    <w:rsid w:val="00361EB9"/>
  </w:style>
  <w:style w:type="numbering" w:customStyle="1" w:styleId="42311">
    <w:name w:val="Нет списка42311"/>
    <w:next w:val="a2"/>
    <w:uiPriority w:val="99"/>
    <w:semiHidden/>
    <w:unhideWhenUsed/>
    <w:rsid w:val="00361EB9"/>
  </w:style>
  <w:style w:type="numbering" w:customStyle="1" w:styleId="113311">
    <w:name w:val="Нет списка113311"/>
    <w:next w:val="a2"/>
    <w:uiPriority w:val="99"/>
    <w:semiHidden/>
    <w:unhideWhenUsed/>
    <w:rsid w:val="00361EB9"/>
  </w:style>
  <w:style w:type="numbering" w:customStyle="1" w:styleId="52311">
    <w:name w:val="Нет списка52311"/>
    <w:next w:val="a2"/>
    <w:uiPriority w:val="99"/>
    <w:semiHidden/>
    <w:unhideWhenUsed/>
    <w:rsid w:val="00361EB9"/>
  </w:style>
  <w:style w:type="numbering" w:customStyle="1" w:styleId="122311">
    <w:name w:val="Нет списка122311"/>
    <w:next w:val="a2"/>
    <w:uiPriority w:val="99"/>
    <w:semiHidden/>
    <w:unhideWhenUsed/>
    <w:rsid w:val="00361EB9"/>
  </w:style>
  <w:style w:type="numbering" w:customStyle="1" w:styleId="11111113311">
    <w:name w:val="1 / 1.1 / 1.1.113311"/>
    <w:basedOn w:val="a2"/>
    <w:next w:val="111111"/>
    <w:rsid w:val="00361EB9"/>
  </w:style>
  <w:style w:type="numbering" w:customStyle="1" w:styleId="1111114311">
    <w:name w:val="1 / 1.1 / 1.1.14311"/>
    <w:basedOn w:val="a2"/>
    <w:next w:val="111111"/>
    <w:rsid w:val="00361EB9"/>
  </w:style>
  <w:style w:type="numbering" w:customStyle="1" w:styleId="111111141">
    <w:name w:val="1 / 1.1 / 1.1.1141"/>
    <w:basedOn w:val="a2"/>
    <w:next w:val="111111"/>
    <w:rsid w:val="00361EB9"/>
  </w:style>
  <w:style w:type="numbering" w:customStyle="1" w:styleId="11111151">
    <w:name w:val="1 / 1.1 / 1.1.151"/>
    <w:basedOn w:val="a2"/>
    <w:next w:val="111111"/>
    <w:rsid w:val="00361EB9"/>
  </w:style>
  <w:style w:type="numbering" w:customStyle="1" w:styleId="2710">
    <w:name w:val="Нет списка271"/>
    <w:next w:val="a2"/>
    <w:uiPriority w:val="99"/>
    <w:semiHidden/>
    <w:unhideWhenUsed/>
    <w:rsid w:val="00361EB9"/>
  </w:style>
  <w:style w:type="numbering" w:customStyle="1" w:styleId="1181">
    <w:name w:val="Нет списка1181"/>
    <w:next w:val="a2"/>
    <w:semiHidden/>
    <w:rsid w:val="00361EB9"/>
  </w:style>
  <w:style w:type="table" w:customStyle="1" w:styleId="3710">
    <w:name w:val="Объемная таблица 3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">
    <w:name w:val="HTA Tabellengitternetz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">
    <w:name w:val="Нет списка1191"/>
    <w:next w:val="a2"/>
    <w:semiHidden/>
    <w:rsid w:val="00361EB9"/>
  </w:style>
  <w:style w:type="numbering" w:customStyle="1" w:styleId="2810">
    <w:name w:val="Нет списка281"/>
    <w:next w:val="a2"/>
    <w:uiPriority w:val="99"/>
    <w:semiHidden/>
    <w:unhideWhenUsed/>
    <w:rsid w:val="00361EB9"/>
  </w:style>
  <w:style w:type="numbering" w:customStyle="1" w:styleId="3711">
    <w:name w:val="Нет списка371"/>
    <w:next w:val="a2"/>
    <w:uiPriority w:val="99"/>
    <w:semiHidden/>
    <w:unhideWhenUsed/>
    <w:rsid w:val="00361EB9"/>
  </w:style>
  <w:style w:type="numbering" w:customStyle="1" w:styleId="471">
    <w:name w:val="Нет списка471"/>
    <w:next w:val="a2"/>
    <w:uiPriority w:val="99"/>
    <w:semiHidden/>
    <w:unhideWhenUsed/>
    <w:rsid w:val="00361EB9"/>
  </w:style>
  <w:style w:type="numbering" w:customStyle="1" w:styleId="11151">
    <w:name w:val="Нет списка11151"/>
    <w:next w:val="a2"/>
    <w:uiPriority w:val="99"/>
    <w:semiHidden/>
    <w:unhideWhenUsed/>
    <w:rsid w:val="00361EB9"/>
  </w:style>
  <w:style w:type="numbering" w:customStyle="1" w:styleId="571">
    <w:name w:val="Нет списка571"/>
    <w:next w:val="a2"/>
    <w:uiPriority w:val="99"/>
    <w:semiHidden/>
    <w:unhideWhenUsed/>
    <w:rsid w:val="00361EB9"/>
  </w:style>
  <w:style w:type="numbering" w:customStyle="1" w:styleId="1271">
    <w:name w:val="Нет списка1271"/>
    <w:next w:val="a2"/>
    <w:uiPriority w:val="99"/>
    <w:semiHidden/>
    <w:unhideWhenUsed/>
    <w:rsid w:val="00361EB9"/>
  </w:style>
  <w:style w:type="numbering" w:customStyle="1" w:styleId="651">
    <w:name w:val="Нет списка651"/>
    <w:next w:val="a2"/>
    <w:uiPriority w:val="99"/>
    <w:semiHidden/>
    <w:unhideWhenUsed/>
    <w:rsid w:val="00361EB9"/>
  </w:style>
  <w:style w:type="numbering" w:customStyle="1" w:styleId="751">
    <w:name w:val="Нет списка751"/>
    <w:next w:val="a2"/>
    <w:semiHidden/>
    <w:rsid w:val="00361EB9"/>
  </w:style>
  <w:style w:type="table" w:customStyle="1" w:styleId="3151">
    <w:name w:val="Объемная таблица 31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">
    <w:name w:val="HTA Tabellengitternetz1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">
    <w:name w:val="Нет списка1351"/>
    <w:next w:val="a2"/>
    <w:semiHidden/>
    <w:rsid w:val="00361EB9"/>
  </w:style>
  <w:style w:type="numbering" w:customStyle="1" w:styleId="1111111151">
    <w:name w:val="1 / 1.1 / 1.1.11151"/>
    <w:basedOn w:val="a2"/>
    <w:next w:val="111111"/>
    <w:rsid w:val="00361EB9"/>
  </w:style>
  <w:style w:type="numbering" w:customStyle="1" w:styleId="111111251">
    <w:name w:val="1 / 1.1 / 1.1.1251"/>
    <w:basedOn w:val="a2"/>
    <w:next w:val="111111"/>
    <w:rsid w:val="00361EB9"/>
  </w:style>
  <w:style w:type="numbering" w:customStyle="1" w:styleId="2151">
    <w:name w:val="Нет списка2151"/>
    <w:next w:val="a2"/>
    <w:uiPriority w:val="99"/>
    <w:semiHidden/>
    <w:unhideWhenUsed/>
    <w:rsid w:val="00361EB9"/>
  </w:style>
  <w:style w:type="numbering" w:customStyle="1" w:styleId="31510">
    <w:name w:val="Нет списка3151"/>
    <w:next w:val="a2"/>
    <w:uiPriority w:val="99"/>
    <w:semiHidden/>
    <w:unhideWhenUsed/>
    <w:rsid w:val="00361EB9"/>
  </w:style>
  <w:style w:type="numbering" w:customStyle="1" w:styleId="4151">
    <w:name w:val="Нет списка4151"/>
    <w:next w:val="a2"/>
    <w:uiPriority w:val="99"/>
    <w:semiHidden/>
    <w:unhideWhenUsed/>
    <w:rsid w:val="00361EB9"/>
  </w:style>
  <w:style w:type="numbering" w:customStyle="1" w:styleId="11251">
    <w:name w:val="Нет списка11251"/>
    <w:next w:val="a2"/>
    <w:uiPriority w:val="99"/>
    <w:semiHidden/>
    <w:unhideWhenUsed/>
    <w:rsid w:val="00361EB9"/>
  </w:style>
  <w:style w:type="numbering" w:customStyle="1" w:styleId="5151">
    <w:name w:val="Нет списка5151"/>
    <w:next w:val="a2"/>
    <w:uiPriority w:val="99"/>
    <w:semiHidden/>
    <w:unhideWhenUsed/>
    <w:rsid w:val="00361EB9"/>
  </w:style>
  <w:style w:type="numbering" w:customStyle="1" w:styleId="12151">
    <w:name w:val="Нет списка12151"/>
    <w:next w:val="a2"/>
    <w:uiPriority w:val="99"/>
    <w:semiHidden/>
    <w:unhideWhenUsed/>
    <w:rsid w:val="00361EB9"/>
  </w:style>
  <w:style w:type="numbering" w:customStyle="1" w:styleId="851">
    <w:name w:val="Нет списка851"/>
    <w:next w:val="a2"/>
    <w:semiHidden/>
    <w:rsid w:val="00361EB9"/>
  </w:style>
  <w:style w:type="table" w:customStyle="1" w:styleId="3251">
    <w:name w:val="Объемная таблица 32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">
    <w:name w:val="HTA Tabellengitternetz112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">
    <w:name w:val="Нет списка1451"/>
    <w:next w:val="a2"/>
    <w:semiHidden/>
    <w:rsid w:val="00361EB9"/>
  </w:style>
  <w:style w:type="numbering" w:customStyle="1" w:styleId="1111111251">
    <w:name w:val="1 / 1.1 / 1.1.11251"/>
    <w:basedOn w:val="a2"/>
    <w:next w:val="111111"/>
    <w:rsid w:val="00361EB9"/>
  </w:style>
  <w:style w:type="numbering" w:customStyle="1" w:styleId="111111351">
    <w:name w:val="1 / 1.1 / 1.1.1351"/>
    <w:basedOn w:val="a2"/>
    <w:next w:val="111111"/>
    <w:rsid w:val="00361EB9"/>
  </w:style>
  <w:style w:type="numbering" w:customStyle="1" w:styleId="2251">
    <w:name w:val="Нет списка2251"/>
    <w:next w:val="a2"/>
    <w:uiPriority w:val="99"/>
    <w:semiHidden/>
    <w:unhideWhenUsed/>
    <w:rsid w:val="00361EB9"/>
  </w:style>
  <w:style w:type="numbering" w:customStyle="1" w:styleId="32510">
    <w:name w:val="Нет списка3251"/>
    <w:next w:val="a2"/>
    <w:uiPriority w:val="99"/>
    <w:semiHidden/>
    <w:unhideWhenUsed/>
    <w:rsid w:val="00361EB9"/>
  </w:style>
  <w:style w:type="numbering" w:customStyle="1" w:styleId="4251">
    <w:name w:val="Нет списка4251"/>
    <w:next w:val="a2"/>
    <w:uiPriority w:val="99"/>
    <w:semiHidden/>
    <w:unhideWhenUsed/>
    <w:rsid w:val="00361EB9"/>
  </w:style>
  <w:style w:type="numbering" w:customStyle="1" w:styleId="11351">
    <w:name w:val="Нет списка11351"/>
    <w:next w:val="a2"/>
    <w:uiPriority w:val="99"/>
    <w:semiHidden/>
    <w:unhideWhenUsed/>
    <w:rsid w:val="00361EB9"/>
  </w:style>
  <w:style w:type="numbering" w:customStyle="1" w:styleId="5251">
    <w:name w:val="Нет списка5251"/>
    <w:next w:val="a2"/>
    <w:uiPriority w:val="99"/>
    <w:semiHidden/>
    <w:unhideWhenUsed/>
    <w:rsid w:val="00361EB9"/>
  </w:style>
  <w:style w:type="numbering" w:customStyle="1" w:styleId="12251">
    <w:name w:val="Нет списка12251"/>
    <w:next w:val="a2"/>
    <w:uiPriority w:val="99"/>
    <w:semiHidden/>
    <w:unhideWhenUsed/>
    <w:rsid w:val="00361EB9"/>
  </w:style>
  <w:style w:type="numbering" w:customStyle="1" w:styleId="1111111351">
    <w:name w:val="1 / 1.1 / 1.1.11351"/>
    <w:basedOn w:val="a2"/>
    <w:next w:val="111111"/>
    <w:rsid w:val="00361EB9"/>
  </w:style>
  <w:style w:type="numbering" w:customStyle="1" w:styleId="111111451">
    <w:name w:val="1 / 1.1 / 1.1.1451"/>
    <w:basedOn w:val="a2"/>
    <w:next w:val="111111"/>
    <w:rsid w:val="00361EB9"/>
  </w:style>
  <w:style w:type="numbering" w:customStyle="1" w:styleId="921">
    <w:name w:val="Нет списка921"/>
    <w:next w:val="a2"/>
    <w:uiPriority w:val="99"/>
    <w:semiHidden/>
    <w:unhideWhenUsed/>
    <w:rsid w:val="00361EB9"/>
  </w:style>
  <w:style w:type="numbering" w:customStyle="1" w:styleId="1021">
    <w:name w:val="Нет списка1021"/>
    <w:next w:val="a2"/>
    <w:uiPriority w:val="99"/>
    <w:semiHidden/>
    <w:unhideWhenUsed/>
    <w:rsid w:val="00361EB9"/>
  </w:style>
  <w:style w:type="numbering" w:customStyle="1" w:styleId="1521">
    <w:name w:val="Нет списка1521"/>
    <w:next w:val="a2"/>
    <w:semiHidden/>
    <w:rsid w:val="00361EB9"/>
  </w:style>
  <w:style w:type="table" w:customStyle="1" w:styleId="33210">
    <w:name w:val="Объемная таблица 3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">
    <w:name w:val="HTA Tabellengitternetz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">
    <w:name w:val="Нет списка11421"/>
    <w:next w:val="a2"/>
    <w:semiHidden/>
    <w:rsid w:val="00361EB9"/>
  </w:style>
  <w:style w:type="numbering" w:customStyle="1" w:styleId="2321">
    <w:name w:val="Нет списка2321"/>
    <w:next w:val="a2"/>
    <w:uiPriority w:val="99"/>
    <w:semiHidden/>
    <w:unhideWhenUsed/>
    <w:rsid w:val="00361EB9"/>
  </w:style>
  <w:style w:type="numbering" w:customStyle="1" w:styleId="33211">
    <w:name w:val="Нет списка3321"/>
    <w:next w:val="a2"/>
    <w:uiPriority w:val="99"/>
    <w:semiHidden/>
    <w:unhideWhenUsed/>
    <w:rsid w:val="00361EB9"/>
  </w:style>
  <w:style w:type="numbering" w:customStyle="1" w:styleId="4321">
    <w:name w:val="Нет списка4321"/>
    <w:next w:val="a2"/>
    <w:uiPriority w:val="99"/>
    <w:semiHidden/>
    <w:unhideWhenUsed/>
    <w:rsid w:val="00361EB9"/>
  </w:style>
  <w:style w:type="numbering" w:customStyle="1" w:styleId="111121">
    <w:name w:val="Нет списка111121"/>
    <w:next w:val="a2"/>
    <w:uiPriority w:val="99"/>
    <w:semiHidden/>
    <w:unhideWhenUsed/>
    <w:rsid w:val="00361EB9"/>
  </w:style>
  <w:style w:type="numbering" w:customStyle="1" w:styleId="5321">
    <w:name w:val="Нет списка5321"/>
    <w:next w:val="a2"/>
    <w:uiPriority w:val="99"/>
    <w:semiHidden/>
    <w:unhideWhenUsed/>
    <w:rsid w:val="00361EB9"/>
  </w:style>
  <w:style w:type="numbering" w:customStyle="1" w:styleId="12321">
    <w:name w:val="Нет списка12321"/>
    <w:next w:val="a2"/>
    <w:uiPriority w:val="99"/>
    <w:semiHidden/>
    <w:unhideWhenUsed/>
    <w:rsid w:val="00361EB9"/>
  </w:style>
  <w:style w:type="numbering" w:customStyle="1" w:styleId="6121">
    <w:name w:val="Нет списка6121"/>
    <w:next w:val="a2"/>
    <w:uiPriority w:val="99"/>
    <w:semiHidden/>
    <w:unhideWhenUsed/>
    <w:rsid w:val="00361EB9"/>
  </w:style>
  <w:style w:type="numbering" w:customStyle="1" w:styleId="7121">
    <w:name w:val="Нет списка7121"/>
    <w:next w:val="a2"/>
    <w:semiHidden/>
    <w:rsid w:val="00361EB9"/>
  </w:style>
  <w:style w:type="table" w:customStyle="1" w:styleId="31121">
    <w:name w:val="Объемная таблица 31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">
    <w:name w:val="HTA Tabellengitternetz1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">
    <w:name w:val="Нет списка13121"/>
    <w:next w:val="a2"/>
    <w:semiHidden/>
    <w:rsid w:val="00361EB9"/>
  </w:style>
  <w:style w:type="numbering" w:customStyle="1" w:styleId="11111111121">
    <w:name w:val="1 / 1.1 / 1.1.111121"/>
    <w:basedOn w:val="a2"/>
    <w:next w:val="111111"/>
    <w:rsid w:val="00361EB9"/>
  </w:style>
  <w:style w:type="numbering" w:customStyle="1" w:styleId="1111112121">
    <w:name w:val="1 / 1.1 / 1.1.12121"/>
    <w:basedOn w:val="a2"/>
    <w:next w:val="111111"/>
    <w:rsid w:val="00361EB9"/>
  </w:style>
  <w:style w:type="numbering" w:customStyle="1" w:styleId="21121">
    <w:name w:val="Нет списка21121"/>
    <w:next w:val="a2"/>
    <w:uiPriority w:val="99"/>
    <w:semiHidden/>
    <w:unhideWhenUsed/>
    <w:rsid w:val="00361EB9"/>
  </w:style>
  <w:style w:type="numbering" w:customStyle="1" w:styleId="311210">
    <w:name w:val="Нет списка31121"/>
    <w:next w:val="a2"/>
    <w:uiPriority w:val="99"/>
    <w:semiHidden/>
    <w:unhideWhenUsed/>
    <w:rsid w:val="00361EB9"/>
  </w:style>
  <w:style w:type="numbering" w:customStyle="1" w:styleId="41121">
    <w:name w:val="Нет списка41121"/>
    <w:next w:val="a2"/>
    <w:uiPriority w:val="99"/>
    <w:semiHidden/>
    <w:unhideWhenUsed/>
    <w:rsid w:val="00361EB9"/>
  </w:style>
  <w:style w:type="numbering" w:customStyle="1" w:styleId="112121">
    <w:name w:val="Нет списка112121"/>
    <w:next w:val="a2"/>
    <w:uiPriority w:val="99"/>
    <w:semiHidden/>
    <w:unhideWhenUsed/>
    <w:rsid w:val="00361EB9"/>
  </w:style>
  <w:style w:type="numbering" w:customStyle="1" w:styleId="51121">
    <w:name w:val="Нет списка51121"/>
    <w:next w:val="a2"/>
    <w:uiPriority w:val="99"/>
    <w:semiHidden/>
    <w:unhideWhenUsed/>
    <w:rsid w:val="00361EB9"/>
  </w:style>
  <w:style w:type="numbering" w:customStyle="1" w:styleId="121121">
    <w:name w:val="Нет списка121121"/>
    <w:next w:val="a2"/>
    <w:uiPriority w:val="99"/>
    <w:semiHidden/>
    <w:unhideWhenUsed/>
    <w:rsid w:val="00361EB9"/>
  </w:style>
  <w:style w:type="numbering" w:customStyle="1" w:styleId="8121">
    <w:name w:val="Нет списка8121"/>
    <w:next w:val="a2"/>
    <w:semiHidden/>
    <w:rsid w:val="00361EB9"/>
  </w:style>
  <w:style w:type="table" w:customStyle="1" w:styleId="32121">
    <w:name w:val="Объемная таблица 32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">
    <w:name w:val="HTA Tabellengitternetz112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">
    <w:name w:val="Нет списка14121"/>
    <w:next w:val="a2"/>
    <w:semiHidden/>
    <w:rsid w:val="00361EB9"/>
  </w:style>
  <w:style w:type="numbering" w:customStyle="1" w:styleId="11111112121">
    <w:name w:val="1 / 1.1 / 1.1.112121"/>
    <w:basedOn w:val="a2"/>
    <w:next w:val="111111"/>
    <w:rsid w:val="00361EB9"/>
  </w:style>
  <w:style w:type="numbering" w:customStyle="1" w:styleId="1111113121">
    <w:name w:val="1 / 1.1 / 1.1.13121"/>
    <w:basedOn w:val="a2"/>
    <w:next w:val="111111"/>
    <w:rsid w:val="00361EB9"/>
  </w:style>
  <w:style w:type="numbering" w:customStyle="1" w:styleId="22121">
    <w:name w:val="Нет списка22121"/>
    <w:next w:val="a2"/>
    <w:uiPriority w:val="99"/>
    <w:semiHidden/>
    <w:unhideWhenUsed/>
    <w:rsid w:val="00361EB9"/>
  </w:style>
  <w:style w:type="numbering" w:customStyle="1" w:styleId="321210">
    <w:name w:val="Нет списка32121"/>
    <w:next w:val="a2"/>
    <w:uiPriority w:val="99"/>
    <w:semiHidden/>
    <w:unhideWhenUsed/>
    <w:rsid w:val="00361EB9"/>
  </w:style>
  <w:style w:type="numbering" w:customStyle="1" w:styleId="42121">
    <w:name w:val="Нет списка42121"/>
    <w:next w:val="a2"/>
    <w:uiPriority w:val="99"/>
    <w:semiHidden/>
    <w:unhideWhenUsed/>
    <w:rsid w:val="00361EB9"/>
  </w:style>
  <w:style w:type="numbering" w:customStyle="1" w:styleId="113121">
    <w:name w:val="Нет списка113121"/>
    <w:next w:val="a2"/>
    <w:uiPriority w:val="99"/>
    <w:semiHidden/>
    <w:unhideWhenUsed/>
    <w:rsid w:val="00361EB9"/>
  </w:style>
  <w:style w:type="numbering" w:customStyle="1" w:styleId="52121">
    <w:name w:val="Нет списка52121"/>
    <w:next w:val="a2"/>
    <w:uiPriority w:val="99"/>
    <w:semiHidden/>
    <w:unhideWhenUsed/>
    <w:rsid w:val="00361EB9"/>
  </w:style>
  <w:style w:type="numbering" w:customStyle="1" w:styleId="122121">
    <w:name w:val="Нет списка122121"/>
    <w:next w:val="a2"/>
    <w:uiPriority w:val="99"/>
    <w:semiHidden/>
    <w:unhideWhenUsed/>
    <w:rsid w:val="00361EB9"/>
  </w:style>
  <w:style w:type="numbering" w:customStyle="1" w:styleId="11111113121">
    <w:name w:val="1 / 1.1 / 1.1.113121"/>
    <w:basedOn w:val="a2"/>
    <w:next w:val="111111"/>
    <w:rsid w:val="00361EB9"/>
  </w:style>
  <w:style w:type="numbering" w:customStyle="1" w:styleId="1111114121">
    <w:name w:val="1 / 1.1 / 1.1.14121"/>
    <w:basedOn w:val="a2"/>
    <w:next w:val="111111"/>
    <w:rsid w:val="00361EB9"/>
  </w:style>
  <w:style w:type="numbering" w:customStyle="1" w:styleId="1621">
    <w:name w:val="Нет списка1621"/>
    <w:next w:val="a2"/>
    <w:uiPriority w:val="99"/>
    <w:semiHidden/>
    <w:unhideWhenUsed/>
    <w:rsid w:val="00361EB9"/>
  </w:style>
  <w:style w:type="numbering" w:customStyle="1" w:styleId="1721">
    <w:name w:val="Нет списка1721"/>
    <w:next w:val="a2"/>
    <w:semiHidden/>
    <w:rsid w:val="00361EB9"/>
  </w:style>
  <w:style w:type="table" w:customStyle="1" w:styleId="34210">
    <w:name w:val="Объемная таблица 34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">
    <w:name w:val="HTA Tabellengitternetz114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">
    <w:name w:val="Нет списка11521"/>
    <w:next w:val="a2"/>
    <w:semiHidden/>
    <w:rsid w:val="00361EB9"/>
  </w:style>
  <w:style w:type="numbering" w:customStyle="1" w:styleId="2421">
    <w:name w:val="Нет списка2421"/>
    <w:next w:val="a2"/>
    <w:uiPriority w:val="99"/>
    <w:semiHidden/>
    <w:unhideWhenUsed/>
    <w:rsid w:val="00361EB9"/>
  </w:style>
  <w:style w:type="numbering" w:customStyle="1" w:styleId="34211">
    <w:name w:val="Нет списка3421"/>
    <w:next w:val="a2"/>
    <w:uiPriority w:val="99"/>
    <w:semiHidden/>
    <w:unhideWhenUsed/>
    <w:rsid w:val="00361EB9"/>
  </w:style>
  <w:style w:type="numbering" w:customStyle="1" w:styleId="4421">
    <w:name w:val="Нет списка4421"/>
    <w:next w:val="a2"/>
    <w:uiPriority w:val="99"/>
    <w:semiHidden/>
    <w:unhideWhenUsed/>
    <w:rsid w:val="00361EB9"/>
  </w:style>
  <w:style w:type="numbering" w:customStyle="1" w:styleId="111221">
    <w:name w:val="Нет списка111221"/>
    <w:next w:val="a2"/>
    <w:uiPriority w:val="99"/>
    <w:semiHidden/>
    <w:unhideWhenUsed/>
    <w:rsid w:val="00361EB9"/>
  </w:style>
  <w:style w:type="numbering" w:customStyle="1" w:styleId="5421">
    <w:name w:val="Нет списка5421"/>
    <w:next w:val="a2"/>
    <w:uiPriority w:val="99"/>
    <w:semiHidden/>
    <w:unhideWhenUsed/>
    <w:rsid w:val="00361EB9"/>
  </w:style>
  <w:style w:type="numbering" w:customStyle="1" w:styleId="12421">
    <w:name w:val="Нет списка12421"/>
    <w:next w:val="a2"/>
    <w:uiPriority w:val="99"/>
    <w:semiHidden/>
    <w:unhideWhenUsed/>
    <w:rsid w:val="00361EB9"/>
  </w:style>
  <w:style w:type="numbering" w:customStyle="1" w:styleId="6221">
    <w:name w:val="Нет списка6221"/>
    <w:next w:val="a2"/>
    <w:uiPriority w:val="99"/>
    <w:semiHidden/>
    <w:unhideWhenUsed/>
    <w:rsid w:val="00361EB9"/>
  </w:style>
  <w:style w:type="numbering" w:customStyle="1" w:styleId="7221">
    <w:name w:val="Нет списка7221"/>
    <w:next w:val="a2"/>
    <w:semiHidden/>
    <w:rsid w:val="00361EB9"/>
  </w:style>
  <w:style w:type="table" w:customStyle="1" w:styleId="31221">
    <w:name w:val="Объемная таблица 31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">
    <w:name w:val="HTA Tabellengitternetz1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">
    <w:name w:val="Нет списка13221"/>
    <w:next w:val="a2"/>
    <w:semiHidden/>
    <w:rsid w:val="00361EB9"/>
  </w:style>
  <w:style w:type="numbering" w:customStyle="1" w:styleId="11111111221">
    <w:name w:val="1 / 1.1 / 1.1.111221"/>
    <w:basedOn w:val="a2"/>
    <w:next w:val="111111"/>
    <w:rsid w:val="00361EB9"/>
  </w:style>
  <w:style w:type="numbering" w:customStyle="1" w:styleId="1111112221">
    <w:name w:val="1 / 1.1 / 1.1.12221"/>
    <w:basedOn w:val="a2"/>
    <w:next w:val="111111"/>
    <w:rsid w:val="00361EB9"/>
  </w:style>
  <w:style w:type="numbering" w:customStyle="1" w:styleId="21221">
    <w:name w:val="Нет списка21221"/>
    <w:next w:val="a2"/>
    <w:uiPriority w:val="99"/>
    <w:semiHidden/>
    <w:unhideWhenUsed/>
    <w:rsid w:val="00361EB9"/>
  </w:style>
  <w:style w:type="numbering" w:customStyle="1" w:styleId="312210">
    <w:name w:val="Нет списка31221"/>
    <w:next w:val="a2"/>
    <w:uiPriority w:val="99"/>
    <w:semiHidden/>
    <w:unhideWhenUsed/>
    <w:rsid w:val="00361EB9"/>
  </w:style>
  <w:style w:type="numbering" w:customStyle="1" w:styleId="41221">
    <w:name w:val="Нет списка41221"/>
    <w:next w:val="a2"/>
    <w:uiPriority w:val="99"/>
    <w:semiHidden/>
    <w:unhideWhenUsed/>
    <w:rsid w:val="00361EB9"/>
  </w:style>
  <w:style w:type="numbering" w:customStyle="1" w:styleId="112221">
    <w:name w:val="Нет списка112221"/>
    <w:next w:val="a2"/>
    <w:uiPriority w:val="99"/>
    <w:semiHidden/>
    <w:unhideWhenUsed/>
    <w:rsid w:val="00361EB9"/>
  </w:style>
  <w:style w:type="numbering" w:customStyle="1" w:styleId="51221">
    <w:name w:val="Нет списка51221"/>
    <w:next w:val="a2"/>
    <w:uiPriority w:val="99"/>
    <w:semiHidden/>
    <w:unhideWhenUsed/>
    <w:rsid w:val="00361EB9"/>
  </w:style>
  <w:style w:type="numbering" w:customStyle="1" w:styleId="121221">
    <w:name w:val="Нет списка121221"/>
    <w:next w:val="a2"/>
    <w:uiPriority w:val="99"/>
    <w:semiHidden/>
    <w:unhideWhenUsed/>
    <w:rsid w:val="00361EB9"/>
  </w:style>
  <w:style w:type="numbering" w:customStyle="1" w:styleId="8221">
    <w:name w:val="Нет списка8221"/>
    <w:next w:val="a2"/>
    <w:semiHidden/>
    <w:rsid w:val="00361EB9"/>
  </w:style>
  <w:style w:type="table" w:customStyle="1" w:styleId="32221">
    <w:name w:val="Объемная таблица 32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">
    <w:name w:val="HTA Tabellengitternetz112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">
    <w:name w:val="Нет списка14221"/>
    <w:next w:val="a2"/>
    <w:semiHidden/>
    <w:rsid w:val="00361EB9"/>
  </w:style>
  <w:style w:type="numbering" w:customStyle="1" w:styleId="11111112221">
    <w:name w:val="1 / 1.1 / 1.1.112221"/>
    <w:basedOn w:val="a2"/>
    <w:next w:val="111111"/>
    <w:rsid w:val="00361EB9"/>
  </w:style>
  <w:style w:type="numbering" w:customStyle="1" w:styleId="1111113221">
    <w:name w:val="1 / 1.1 / 1.1.13221"/>
    <w:basedOn w:val="a2"/>
    <w:next w:val="111111"/>
    <w:rsid w:val="00361EB9"/>
  </w:style>
  <w:style w:type="numbering" w:customStyle="1" w:styleId="22221">
    <w:name w:val="Нет списка22221"/>
    <w:next w:val="a2"/>
    <w:uiPriority w:val="99"/>
    <w:semiHidden/>
    <w:unhideWhenUsed/>
    <w:rsid w:val="00361EB9"/>
  </w:style>
  <w:style w:type="numbering" w:customStyle="1" w:styleId="322210">
    <w:name w:val="Нет списка32221"/>
    <w:next w:val="a2"/>
    <w:uiPriority w:val="99"/>
    <w:semiHidden/>
    <w:unhideWhenUsed/>
    <w:rsid w:val="00361EB9"/>
  </w:style>
  <w:style w:type="numbering" w:customStyle="1" w:styleId="42221">
    <w:name w:val="Нет списка42221"/>
    <w:next w:val="a2"/>
    <w:uiPriority w:val="99"/>
    <w:semiHidden/>
    <w:unhideWhenUsed/>
    <w:rsid w:val="00361EB9"/>
  </w:style>
  <w:style w:type="numbering" w:customStyle="1" w:styleId="113221">
    <w:name w:val="Нет списка113221"/>
    <w:next w:val="a2"/>
    <w:uiPriority w:val="99"/>
    <w:semiHidden/>
    <w:unhideWhenUsed/>
    <w:rsid w:val="00361EB9"/>
  </w:style>
  <w:style w:type="numbering" w:customStyle="1" w:styleId="52221">
    <w:name w:val="Нет списка52221"/>
    <w:next w:val="a2"/>
    <w:uiPriority w:val="99"/>
    <w:semiHidden/>
    <w:unhideWhenUsed/>
    <w:rsid w:val="00361EB9"/>
  </w:style>
  <w:style w:type="numbering" w:customStyle="1" w:styleId="122221">
    <w:name w:val="Нет списка122221"/>
    <w:next w:val="a2"/>
    <w:uiPriority w:val="99"/>
    <w:semiHidden/>
    <w:unhideWhenUsed/>
    <w:rsid w:val="00361EB9"/>
  </w:style>
  <w:style w:type="numbering" w:customStyle="1" w:styleId="11111113221">
    <w:name w:val="1 / 1.1 / 1.1.113221"/>
    <w:basedOn w:val="a2"/>
    <w:next w:val="111111"/>
    <w:rsid w:val="00361EB9"/>
  </w:style>
  <w:style w:type="numbering" w:customStyle="1" w:styleId="1111114221">
    <w:name w:val="1 / 1.1 / 1.1.14221"/>
    <w:basedOn w:val="a2"/>
    <w:next w:val="111111"/>
    <w:rsid w:val="00361EB9"/>
  </w:style>
  <w:style w:type="numbering" w:customStyle="1" w:styleId="1821">
    <w:name w:val="Нет списка1821"/>
    <w:next w:val="a2"/>
    <w:uiPriority w:val="99"/>
    <w:semiHidden/>
    <w:unhideWhenUsed/>
    <w:rsid w:val="00361EB9"/>
  </w:style>
  <w:style w:type="numbering" w:customStyle="1" w:styleId="1921">
    <w:name w:val="Нет списка1921"/>
    <w:next w:val="a2"/>
    <w:semiHidden/>
    <w:rsid w:val="00361EB9"/>
  </w:style>
  <w:style w:type="table" w:customStyle="1" w:styleId="35210">
    <w:name w:val="Объемная таблица 35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">
    <w:name w:val="HTA Tabellengitternetz115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">
    <w:name w:val="Нет списка11621"/>
    <w:next w:val="a2"/>
    <w:semiHidden/>
    <w:rsid w:val="00361EB9"/>
  </w:style>
  <w:style w:type="numbering" w:customStyle="1" w:styleId="2521">
    <w:name w:val="Нет списка2521"/>
    <w:next w:val="a2"/>
    <w:uiPriority w:val="99"/>
    <w:semiHidden/>
    <w:unhideWhenUsed/>
    <w:rsid w:val="00361EB9"/>
  </w:style>
  <w:style w:type="numbering" w:customStyle="1" w:styleId="35211">
    <w:name w:val="Нет списка3521"/>
    <w:next w:val="a2"/>
    <w:uiPriority w:val="99"/>
    <w:semiHidden/>
    <w:unhideWhenUsed/>
    <w:rsid w:val="00361EB9"/>
  </w:style>
  <w:style w:type="numbering" w:customStyle="1" w:styleId="4521">
    <w:name w:val="Нет списка4521"/>
    <w:next w:val="a2"/>
    <w:uiPriority w:val="99"/>
    <w:semiHidden/>
    <w:unhideWhenUsed/>
    <w:rsid w:val="00361EB9"/>
  </w:style>
  <w:style w:type="numbering" w:customStyle="1" w:styleId="111321">
    <w:name w:val="Нет списка111321"/>
    <w:next w:val="a2"/>
    <w:uiPriority w:val="99"/>
    <w:semiHidden/>
    <w:unhideWhenUsed/>
    <w:rsid w:val="00361EB9"/>
  </w:style>
  <w:style w:type="numbering" w:customStyle="1" w:styleId="5521">
    <w:name w:val="Нет списка5521"/>
    <w:next w:val="a2"/>
    <w:uiPriority w:val="99"/>
    <w:semiHidden/>
    <w:unhideWhenUsed/>
    <w:rsid w:val="00361EB9"/>
  </w:style>
  <w:style w:type="numbering" w:customStyle="1" w:styleId="12521">
    <w:name w:val="Нет списка12521"/>
    <w:next w:val="a2"/>
    <w:uiPriority w:val="99"/>
    <w:semiHidden/>
    <w:unhideWhenUsed/>
    <w:rsid w:val="00361EB9"/>
  </w:style>
  <w:style w:type="numbering" w:customStyle="1" w:styleId="6321">
    <w:name w:val="Нет списка6321"/>
    <w:next w:val="a2"/>
    <w:uiPriority w:val="99"/>
    <w:semiHidden/>
    <w:unhideWhenUsed/>
    <w:rsid w:val="00361EB9"/>
  </w:style>
  <w:style w:type="numbering" w:customStyle="1" w:styleId="7321">
    <w:name w:val="Нет списка7321"/>
    <w:next w:val="a2"/>
    <w:semiHidden/>
    <w:rsid w:val="00361EB9"/>
  </w:style>
  <w:style w:type="table" w:customStyle="1" w:styleId="31321">
    <w:name w:val="Объемная таблица 31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">
    <w:name w:val="HTA Tabellengitternetz1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">
    <w:name w:val="Нет списка13321"/>
    <w:next w:val="a2"/>
    <w:semiHidden/>
    <w:rsid w:val="00361EB9"/>
  </w:style>
  <w:style w:type="numbering" w:customStyle="1" w:styleId="11111111321">
    <w:name w:val="1 / 1.1 / 1.1.111321"/>
    <w:basedOn w:val="a2"/>
    <w:next w:val="111111"/>
    <w:rsid w:val="00361EB9"/>
  </w:style>
  <w:style w:type="numbering" w:customStyle="1" w:styleId="1111112321">
    <w:name w:val="1 / 1.1 / 1.1.12321"/>
    <w:basedOn w:val="a2"/>
    <w:next w:val="111111"/>
    <w:rsid w:val="00361EB9"/>
  </w:style>
  <w:style w:type="numbering" w:customStyle="1" w:styleId="21321">
    <w:name w:val="Нет списка21321"/>
    <w:next w:val="a2"/>
    <w:uiPriority w:val="99"/>
    <w:semiHidden/>
    <w:unhideWhenUsed/>
    <w:rsid w:val="00361EB9"/>
  </w:style>
  <w:style w:type="numbering" w:customStyle="1" w:styleId="313210">
    <w:name w:val="Нет списка31321"/>
    <w:next w:val="a2"/>
    <w:uiPriority w:val="99"/>
    <w:semiHidden/>
    <w:unhideWhenUsed/>
    <w:rsid w:val="00361EB9"/>
  </w:style>
  <w:style w:type="numbering" w:customStyle="1" w:styleId="41321">
    <w:name w:val="Нет списка41321"/>
    <w:next w:val="a2"/>
    <w:uiPriority w:val="99"/>
    <w:semiHidden/>
    <w:unhideWhenUsed/>
    <w:rsid w:val="00361EB9"/>
  </w:style>
  <w:style w:type="numbering" w:customStyle="1" w:styleId="112321">
    <w:name w:val="Нет списка112321"/>
    <w:next w:val="a2"/>
    <w:uiPriority w:val="99"/>
    <w:semiHidden/>
    <w:unhideWhenUsed/>
    <w:rsid w:val="00361EB9"/>
  </w:style>
  <w:style w:type="numbering" w:customStyle="1" w:styleId="51321">
    <w:name w:val="Нет списка51321"/>
    <w:next w:val="a2"/>
    <w:uiPriority w:val="99"/>
    <w:semiHidden/>
    <w:unhideWhenUsed/>
    <w:rsid w:val="00361EB9"/>
  </w:style>
  <w:style w:type="numbering" w:customStyle="1" w:styleId="121321">
    <w:name w:val="Нет списка121321"/>
    <w:next w:val="a2"/>
    <w:uiPriority w:val="99"/>
    <w:semiHidden/>
    <w:unhideWhenUsed/>
    <w:rsid w:val="00361EB9"/>
  </w:style>
  <w:style w:type="numbering" w:customStyle="1" w:styleId="8321">
    <w:name w:val="Нет списка8321"/>
    <w:next w:val="a2"/>
    <w:semiHidden/>
    <w:rsid w:val="00361EB9"/>
  </w:style>
  <w:style w:type="table" w:customStyle="1" w:styleId="32321">
    <w:name w:val="Объемная таблица 32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">
    <w:name w:val="HTA Tabellengitternetz112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">
    <w:name w:val="Нет списка14321"/>
    <w:next w:val="a2"/>
    <w:semiHidden/>
    <w:rsid w:val="00361EB9"/>
  </w:style>
  <w:style w:type="numbering" w:customStyle="1" w:styleId="11111112321">
    <w:name w:val="1 / 1.1 / 1.1.112321"/>
    <w:basedOn w:val="a2"/>
    <w:next w:val="111111"/>
    <w:rsid w:val="00361EB9"/>
  </w:style>
  <w:style w:type="numbering" w:customStyle="1" w:styleId="1111113321">
    <w:name w:val="1 / 1.1 / 1.1.13321"/>
    <w:basedOn w:val="a2"/>
    <w:next w:val="111111"/>
    <w:rsid w:val="00361EB9"/>
  </w:style>
  <w:style w:type="numbering" w:customStyle="1" w:styleId="22321">
    <w:name w:val="Нет списка22321"/>
    <w:next w:val="a2"/>
    <w:uiPriority w:val="99"/>
    <w:semiHidden/>
    <w:unhideWhenUsed/>
    <w:rsid w:val="00361EB9"/>
  </w:style>
  <w:style w:type="numbering" w:customStyle="1" w:styleId="323210">
    <w:name w:val="Нет списка32321"/>
    <w:next w:val="a2"/>
    <w:uiPriority w:val="99"/>
    <w:semiHidden/>
    <w:unhideWhenUsed/>
    <w:rsid w:val="00361EB9"/>
  </w:style>
  <w:style w:type="numbering" w:customStyle="1" w:styleId="42321">
    <w:name w:val="Нет списка42321"/>
    <w:next w:val="a2"/>
    <w:uiPriority w:val="99"/>
    <w:semiHidden/>
    <w:unhideWhenUsed/>
    <w:rsid w:val="00361EB9"/>
  </w:style>
  <w:style w:type="numbering" w:customStyle="1" w:styleId="113321">
    <w:name w:val="Нет списка113321"/>
    <w:next w:val="a2"/>
    <w:uiPriority w:val="99"/>
    <w:semiHidden/>
    <w:unhideWhenUsed/>
    <w:rsid w:val="00361EB9"/>
  </w:style>
  <w:style w:type="numbering" w:customStyle="1" w:styleId="52321">
    <w:name w:val="Нет списка52321"/>
    <w:next w:val="a2"/>
    <w:uiPriority w:val="99"/>
    <w:semiHidden/>
    <w:unhideWhenUsed/>
    <w:rsid w:val="00361EB9"/>
  </w:style>
  <w:style w:type="numbering" w:customStyle="1" w:styleId="122321">
    <w:name w:val="Нет списка122321"/>
    <w:next w:val="a2"/>
    <w:uiPriority w:val="99"/>
    <w:semiHidden/>
    <w:unhideWhenUsed/>
    <w:rsid w:val="00361EB9"/>
  </w:style>
  <w:style w:type="numbering" w:customStyle="1" w:styleId="11111113321">
    <w:name w:val="1 / 1.1 / 1.1.113321"/>
    <w:basedOn w:val="a2"/>
    <w:next w:val="111111"/>
    <w:rsid w:val="00361EB9"/>
  </w:style>
  <w:style w:type="numbering" w:customStyle="1" w:styleId="1111114321">
    <w:name w:val="1 / 1.1 / 1.1.14321"/>
    <w:basedOn w:val="a2"/>
    <w:next w:val="111111"/>
    <w:rsid w:val="00361EB9"/>
  </w:style>
  <w:style w:type="numbering" w:customStyle="1" w:styleId="2910">
    <w:name w:val="Нет списка291"/>
    <w:next w:val="a2"/>
    <w:uiPriority w:val="99"/>
    <w:semiHidden/>
    <w:unhideWhenUsed/>
    <w:rsid w:val="00361EB9"/>
  </w:style>
  <w:style w:type="numbering" w:customStyle="1" w:styleId="12010">
    <w:name w:val="Нет списка1201"/>
    <w:next w:val="a2"/>
    <w:semiHidden/>
    <w:rsid w:val="00361EB9"/>
  </w:style>
  <w:style w:type="table" w:customStyle="1" w:styleId="3810">
    <w:name w:val="Объемная таблица 38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">
    <w:name w:val="HTA Tabellengitternetz118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">
    <w:name w:val="Нет списка11101"/>
    <w:next w:val="a2"/>
    <w:semiHidden/>
    <w:rsid w:val="00361EB9"/>
  </w:style>
  <w:style w:type="numbering" w:customStyle="1" w:styleId="21010">
    <w:name w:val="Нет списка2101"/>
    <w:next w:val="a2"/>
    <w:uiPriority w:val="99"/>
    <w:semiHidden/>
    <w:unhideWhenUsed/>
    <w:rsid w:val="00361EB9"/>
  </w:style>
  <w:style w:type="numbering" w:customStyle="1" w:styleId="3811">
    <w:name w:val="Нет списка381"/>
    <w:next w:val="a2"/>
    <w:uiPriority w:val="99"/>
    <w:semiHidden/>
    <w:unhideWhenUsed/>
    <w:rsid w:val="00361EB9"/>
  </w:style>
  <w:style w:type="numbering" w:customStyle="1" w:styleId="481">
    <w:name w:val="Нет списка481"/>
    <w:next w:val="a2"/>
    <w:uiPriority w:val="99"/>
    <w:semiHidden/>
    <w:unhideWhenUsed/>
    <w:rsid w:val="00361EB9"/>
  </w:style>
  <w:style w:type="numbering" w:customStyle="1" w:styleId="11161">
    <w:name w:val="Нет списка11161"/>
    <w:next w:val="a2"/>
    <w:uiPriority w:val="99"/>
    <w:semiHidden/>
    <w:unhideWhenUsed/>
    <w:rsid w:val="00361EB9"/>
  </w:style>
  <w:style w:type="numbering" w:customStyle="1" w:styleId="581">
    <w:name w:val="Нет списка581"/>
    <w:next w:val="a2"/>
    <w:uiPriority w:val="99"/>
    <w:semiHidden/>
    <w:unhideWhenUsed/>
    <w:rsid w:val="00361EB9"/>
  </w:style>
  <w:style w:type="numbering" w:customStyle="1" w:styleId="1281">
    <w:name w:val="Нет списка1281"/>
    <w:next w:val="a2"/>
    <w:uiPriority w:val="99"/>
    <w:semiHidden/>
    <w:unhideWhenUsed/>
    <w:rsid w:val="00361EB9"/>
  </w:style>
  <w:style w:type="numbering" w:customStyle="1" w:styleId="661">
    <w:name w:val="Нет списка661"/>
    <w:next w:val="a2"/>
    <w:uiPriority w:val="99"/>
    <w:semiHidden/>
    <w:unhideWhenUsed/>
    <w:rsid w:val="00361EB9"/>
  </w:style>
  <w:style w:type="numbering" w:customStyle="1" w:styleId="761">
    <w:name w:val="Нет списка761"/>
    <w:next w:val="a2"/>
    <w:semiHidden/>
    <w:rsid w:val="00361EB9"/>
  </w:style>
  <w:style w:type="table" w:customStyle="1" w:styleId="3161">
    <w:name w:val="Объемная таблица 31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">
    <w:name w:val="HTA Tabellengitternetz1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2"/>
    <w:semiHidden/>
    <w:rsid w:val="00361EB9"/>
  </w:style>
  <w:style w:type="numbering" w:customStyle="1" w:styleId="1111111161">
    <w:name w:val="1 / 1.1 / 1.1.11161"/>
    <w:basedOn w:val="a2"/>
    <w:next w:val="111111"/>
    <w:rsid w:val="00361EB9"/>
  </w:style>
  <w:style w:type="numbering" w:customStyle="1" w:styleId="111111261">
    <w:name w:val="1 / 1.1 / 1.1.1261"/>
    <w:basedOn w:val="a2"/>
    <w:next w:val="111111"/>
    <w:rsid w:val="00361EB9"/>
  </w:style>
  <w:style w:type="numbering" w:customStyle="1" w:styleId="2161">
    <w:name w:val="Нет списка2161"/>
    <w:next w:val="a2"/>
    <w:uiPriority w:val="99"/>
    <w:semiHidden/>
    <w:unhideWhenUsed/>
    <w:rsid w:val="00361EB9"/>
  </w:style>
  <w:style w:type="numbering" w:customStyle="1" w:styleId="31610">
    <w:name w:val="Нет списка3161"/>
    <w:next w:val="a2"/>
    <w:uiPriority w:val="99"/>
    <w:semiHidden/>
    <w:unhideWhenUsed/>
    <w:rsid w:val="00361EB9"/>
  </w:style>
  <w:style w:type="numbering" w:customStyle="1" w:styleId="4161">
    <w:name w:val="Нет списка4161"/>
    <w:next w:val="a2"/>
    <w:uiPriority w:val="99"/>
    <w:semiHidden/>
    <w:unhideWhenUsed/>
    <w:rsid w:val="00361EB9"/>
  </w:style>
  <w:style w:type="numbering" w:customStyle="1" w:styleId="11261">
    <w:name w:val="Нет списка11261"/>
    <w:next w:val="a2"/>
    <w:uiPriority w:val="99"/>
    <w:semiHidden/>
    <w:unhideWhenUsed/>
    <w:rsid w:val="00361EB9"/>
  </w:style>
  <w:style w:type="numbering" w:customStyle="1" w:styleId="5161">
    <w:name w:val="Нет списка5161"/>
    <w:next w:val="a2"/>
    <w:uiPriority w:val="99"/>
    <w:semiHidden/>
    <w:unhideWhenUsed/>
    <w:rsid w:val="00361EB9"/>
  </w:style>
  <w:style w:type="numbering" w:customStyle="1" w:styleId="12161">
    <w:name w:val="Нет списка12161"/>
    <w:next w:val="a2"/>
    <w:uiPriority w:val="99"/>
    <w:semiHidden/>
    <w:unhideWhenUsed/>
    <w:rsid w:val="00361EB9"/>
  </w:style>
  <w:style w:type="numbering" w:customStyle="1" w:styleId="861">
    <w:name w:val="Нет списка861"/>
    <w:next w:val="a2"/>
    <w:semiHidden/>
    <w:rsid w:val="00361EB9"/>
  </w:style>
  <w:style w:type="table" w:customStyle="1" w:styleId="3261">
    <w:name w:val="Объемная таблица 32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">
    <w:name w:val="HTA Tabellengitternetz112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">
    <w:name w:val="Нет списка1461"/>
    <w:next w:val="a2"/>
    <w:semiHidden/>
    <w:rsid w:val="00361EB9"/>
  </w:style>
  <w:style w:type="numbering" w:customStyle="1" w:styleId="1111111261">
    <w:name w:val="1 / 1.1 / 1.1.11261"/>
    <w:basedOn w:val="a2"/>
    <w:next w:val="111111"/>
    <w:rsid w:val="00361EB9"/>
  </w:style>
  <w:style w:type="numbering" w:customStyle="1" w:styleId="111111361">
    <w:name w:val="1 / 1.1 / 1.1.1361"/>
    <w:basedOn w:val="a2"/>
    <w:next w:val="111111"/>
    <w:rsid w:val="00361EB9"/>
  </w:style>
  <w:style w:type="numbering" w:customStyle="1" w:styleId="2261">
    <w:name w:val="Нет списка2261"/>
    <w:next w:val="a2"/>
    <w:uiPriority w:val="99"/>
    <w:semiHidden/>
    <w:unhideWhenUsed/>
    <w:rsid w:val="00361EB9"/>
  </w:style>
  <w:style w:type="numbering" w:customStyle="1" w:styleId="32610">
    <w:name w:val="Нет списка3261"/>
    <w:next w:val="a2"/>
    <w:uiPriority w:val="99"/>
    <w:semiHidden/>
    <w:unhideWhenUsed/>
    <w:rsid w:val="00361EB9"/>
  </w:style>
  <w:style w:type="numbering" w:customStyle="1" w:styleId="4261">
    <w:name w:val="Нет списка4261"/>
    <w:next w:val="a2"/>
    <w:uiPriority w:val="99"/>
    <w:semiHidden/>
    <w:unhideWhenUsed/>
    <w:rsid w:val="00361EB9"/>
  </w:style>
  <w:style w:type="numbering" w:customStyle="1" w:styleId="11361">
    <w:name w:val="Нет списка11361"/>
    <w:next w:val="a2"/>
    <w:uiPriority w:val="99"/>
    <w:semiHidden/>
    <w:unhideWhenUsed/>
    <w:rsid w:val="00361EB9"/>
  </w:style>
  <w:style w:type="numbering" w:customStyle="1" w:styleId="5261">
    <w:name w:val="Нет списка5261"/>
    <w:next w:val="a2"/>
    <w:uiPriority w:val="99"/>
    <w:semiHidden/>
    <w:unhideWhenUsed/>
    <w:rsid w:val="00361EB9"/>
  </w:style>
  <w:style w:type="numbering" w:customStyle="1" w:styleId="12261">
    <w:name w:val="Нет списка12261"/>
    <w:next w:val="a2"/>
    <w:uiPriority w:val="99"/>
    <w:semiHidden/>
    <w:unhideWhenUsed/>
    <w:rsid w:val="00361EB9"/>
  </w:style>
  <w:style w:type="numbering" w:customStyle="1" w:styleId="1111111361">
    <w:name w:val="1 / 1.1 / 1.1.11361"/>
    <w:basedOn w:val="a2"/>
    <w:next w:val="111111"/>
    <w:rsid w:val="00361EB9"/>
  </w:style>
  <w:style w:type="numbering" w:customStyle="1" w:styleId="111111461">
    <w:name w:val="1 / 1.1 / 1.1.1461"/>
    <w:basedOn w:val="a2"/>
    <w:next w:val="111111"/>
    <w:rsid w:val="00361EB9"/>
  </w:style>
  <w:style w:type="numbering" w:customStyle="1" w:styleId="931">
    <w:name w:val="Нет списка931"/>
    <w:next w:val="a2"/>
    <w:uiPriority w:val="99"/>
    <w:semiHidden/>
    <w:unhideWhenUsed/>
    <w:rsid w:val="00361EB9"/>
  </w:style>
  <w:style w:type="numbering" w:customStyle="1" w:styleId="1031">
    <w:name w:val="Нет списка1031"/>
    <w:next w:val="a2"/>
    <w:uiPriority w:val="99"/>
    <w:semiHidden/>
    <w:unhideWhenUsed/>
    <w:rsid w:val="00361EB9"/>
  </w:style>
  <w:style w:type="numbering" w:customStyle="1" w:styleId="1531">
    <w:name w:val="Нет списка1531"/>
    <w:next w:val="a2"/>
    <w:semiHidden/>
    <w:rsid w:val="00361EB9"/>
  </w:style>
  <w:style w:type="table" w:customStyle="1" w:styleId="3331">
    <w:name w:val="Объемная таблица 3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">
    <w:name w:val="HTA Tabellengitternetz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">
    <w:name w:val="Нет списка11431"/>
    <w:next w:val="a2"/>
    <w:semiHidden/>
    <w:rsid w:val="00361EB9"/>
  </w:style>
  <w:style w:type="numbering" w:customStyle="1" w:styleId="2331">
    <w:name w:val="Нет списка2331"/>
    <w:next w:val="a2"/>
    <w:uiPriority w:val="99"/>
    <w:semiHidden/>
    <w:unhideWhenUsed/>
    <w:rsid w:val="00361EB9"/>
  </w:style>
  <w:style w:type="numbering" w:customStyle="1" w:styleId="33310">
    <w:name w:val="Нет списка3331"/>
    <w:next w:val="a2"/>
    <w:uiPriority w:val="99"/>
    <w:semiHidden/>
    <w:unhideWhenUsed/>
    <w:rsid w:val="00361EB9"/>
  </w:style>
  <w:style w:type="numbering" w:customStyle="1" w:styleId="4331">
    <w:name w:val="Нет списка4331"/>
    <w:next w:val="a2"/>
    <w:uiPriority w:val="99"/>
    <w:semiHidden/>
    <w:unhideWhenUsed/>
    <w:rsid w:val="00361EB9"/>
  </w:style>
  <w:style w:type="numbering" w:customStyle="1" w:styleId="111131">
    <w:name w:val="Нет списка111131"/>
    <w:next w:val="a2"/>
    <w:uiPriority w:val="99"/>
    <w:semiHidden/>
    <w:unhideWhenUsed/>
    <w:rsid w:val="00361EB9"/>
  </w:style>
  <w:style w:type="numbering" w:customStyle="1" w:styleId="5331">
    <w:name w:val="Нет списка5331"/>
    <w:next w:val="a2"/>
    <w:uiPriority w:val="99"/>
    <w:semiHidden/>
    <w:unhideWhenUsed/>
    <w:rsid w:val="00361EB9"/>
  </w:style>
  <w:style w:type="numbering" w:customStyle="1" w:styleId="12331">
    <w:name w:val="Нет списка12331"/>
    <w:next w:val="a2"/>
    <w:uiPriority w:val="99"/>
    <w:semiHidden/>
    <w:unhideWhenUsed/>
    <w:rsid w:val="00361EB9"/>
  </w:style>
  <w:style w:type="numbering" w:customStyle="1" w:styleId="6131">
    <w:name w:val="Нет списка6131"/>
    <w:next w:val="a2"/>
    <w:uiPriority w:val="99"/>
    <w:semiHidden/>
    <w:unhideWhenUsed/>
    <w:rsid w:val="00361EB9"/>
  </w:style>
  <w:style w:type="numbering" w:customStyle="1" w:styleId="7131">
    <w:name w:val="Нет списка7131"/>
    <w:next w:val="a2"/>
    <w:semiHidden/>
    <w:rsid w:val="00361EB9"/>
  </w:style>
  <w:style w:type="table" w:customStyle="1" w:styleId="31131">
    <w:name w:val="Объемная таблица 31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">
    <w:name w:val="HTA Tabellengitternetz1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">
    <w:name w:val="Нет списка13131"/>
    <w:next w:val="a2"/>
    <w:semiHidden/>
    <w:rsid w:val="00361EB9"/>
  </w:style>
  <w:style w:type="numbering" w:customStyle="1" w:styleId="11111111131">
    <w:name w:val="1 / 1.1 / 1.1.111131"/>
    <w:basedOn w:val="a2"/>
    <w:next w:val="111111"/>
    <w:rsid w:val="00361EB9"/>
  </w:style>
  <w:style w:type="numbering" w:customStyle="1" w:styleId="1111112131">
    <w:name w:val="1 / 1.1 / 1.1.12131"/>
    <w:basedOn w:val="a2"/>
    <w:next w:val="111111"/>
    <w:rsid w:val="00361EB9"/>
  </w:style>
  <w:style w:type="numbering" w:customStyle="1" w:styleId="21131">
    <w:name w:val="Нет списка21131"/>
    <w:next w:val="a2"/>
    <w:uiPriority w:val="99"/>
    <w:semiHidden/>
    <w:unhideWhenUsed/>
    <w:rsid w:val="00361EB9"/>
  </w:style>
  <w:style w:type="numbering" w:customStyle="1" w:styleId="311310">
    <w:name w:val="Нет списка31131"/>
    <w:next w:val="a2"/>
    <w:uiPriority w:val="99"/>
    <w:semiHidden/>
    <w:unhideWhenUsed/>
    <w:rsid w:val="00361EB9"/>
  </w:style>
  <w:style w:type="numbering" w:customStyle="1" w:styleId="41131">
    <w:name w:val="Нет списка41131"/>
    <w:next w:val="a2"/>
    <w:uiPriority w:val="99"/>
    <w:semiHidden/>
    <w:unhideWhenUsed/>
    <w:rsid w:val="00361EB9"/>
  </w:style>
  <w:style w:type="numbering" w:customStyle="1" w:styleId="112131">
    <w:name w:val="Нет списка112131"/>
    <w:next w:val="a2"/>
    <w:uiPriority w:val="99"/>
    <w:semiHidden/>
    <w:unhideWhenUsed/>
    <w:rsid w:val="00361EB9"/>
  </w:style>
  <w:style w:type="numbering" w:customStyle="1" w:styleId="51131">
    <w:name w:val="Нет списка51131"/>
    <w:next w:val="a2"/>
    <w:uiPriority w:val="99"/>
    <w:semiHidden/>
    <w:unhideWhenUsed/>
    <w:rsid w:val="00361EB9"/>
  </w:style>
  <w:style w:type="numbering" w:customStyle="1" w:styleId="121131">
    <w:name w:val="Нет списка121131"/>
    <w:next w:val="a2"/>
    <w:uiPriority w:val="99"/>
    <w:semiHidden/>
    <w:unhideWhenUsed/>
    <w:rsid w:val="00361EB9"/>
  </w:style>
  <w:style w:type="numbering" w:customStyle="1" w:styleId="8131">
    <w:name w:val="Нет списка8131"/>
    <w:next w:val="a2"/>
    <w:semiHidden/>
    <w:rsid w:val="00361EB9"/>
  </w:style>
  <w:style w:type="table" w:customStyle="1" w:styleId="32131">
    <w:name w:val="Объемная таблица 32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">
    <w:name w:val="HTA Tabellengitternetz112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">
    <w:name w:val="Нет списка14131"/>
    <w:next w:val="a2"/>
    <w:semiHidden/>
    <w:rsid w:val="00361EB9"/>
  </w:style>
  <w:style w:type="numbering" w:customStyle="1" w:styleId="11111112131">
    <w:name w:val="1 / 1.1 / 1.1.112131"/>
    <w:basedOn w:val="a2"/>
    <w:next w:val="111111"/>
    <w:rsid w:val="00361EB9"/>
  </w:style>
  <w:style w:type="numbering" w:customStyle="1" w:styleId="1111113131">
    <w:name w:val="1 / 1.1 / 1.1.13131"/>
    <w:basedOn w:val="a2"/>
    <w:next w:val="111111"/>
    <w:rsid w:val="00361EB9"/>
  </w:style>
  <w:style w:type="numbering" w:customStyle="1" w:styleId="22131">
    <w:name w:val="Нет списка22131"/>
    <w:next w:val="a2"/>
    <w:uiPriority w:val="99"/>
    <w:semiHidden/>
    <w:unhideWhenUsed/>
    <w:rsid w:val="00361EB9"/>
  </w:style>
  <w:style w:type="numbering" w:customStyle="1" w:styleId="321310">
    <w:name w:val="Нет списка32131"/>
    <w:next w:val="a2"/>
    <w:uiPriority w:val="99"/>
    <w:semiHidden/>
    <w:unhideWhenUsed/>
    <w:rsid w:val="00361EB9"/>
  </w:style>
  <w:style w:type="numbering" w:customStyle="1" w:styleId="42131">
    <w:name w:val="Нет списка42131"/>
    <w:next w:val="a2"/>
    <w:uiPriority w:val="99"/>
    <w:semiHidden/>
    <w:unhideWhenUsed/>
    <w:rsid w:val="00361EB9"/>
  </w:style>
  <w:style w:type="numbering" w:customStyle="1" w:styleId="113131">
    <w:name w:val="Нет списка113131"/>
    <w:next w:val="a2"/>
    <w:uiPriority w:val="99"/>
    <w:semiHidden/>
    <w:unhideWhenUsed/>
    <w:rsid w:val="00361EB9"/>
  </w:style>
  <w:style w:type="numbering" w:customStyle="1" w:styleId="52131">
    <w:name w:val="Нет списка52131"/>
    <w:next w:val="a2"/>
    <w:uiPriority w:val="99"/>
    <w:semiHidden/>
    <w:unhideWhenUsed/>
    <w:rsid w:val="00361EB9"/>
  </w:style>
  <w:style w:type="numbering" w:customStyle="1" w:styleId="122131">
    <w:name w:val="Нет списка122131"/>
    <w:next w:val="a2"/>
    <w:uiPriority w:val="99"/>
    <w:semiHidden/>
    <w:unhideWhenUsed/>
    <w:rsid w:val="00361EB9"/>
  </w:style>
  <w:style w:type="numbering" w:customStyle="1" w:styleId="11111113131">
    <w:name w:val="1 / 1.1 / 1.1.113131"/>
    <w:basedOn w:val="a2"/>
    <w:next w:val="111111"/>
    <w:rsid w:val="00361EB9"/>
  </w:style>
  <w:style w:type="numbering" w:customStyle="1" w:styleId="1111114131">
    <w:name w:val="1 / 1.1 / 1.1.14131"/>
    <w:basedOn w:val="a2"/>
    <w:next w:val="111111"/>
    <w:rsid w:val="00361EB9"/>
  </w:style>
  <w:style w:type="numbering" w:customStyle="1" w:styleId="1631">
    <w:name w:val="Нет списка1631"/>
    <w:next w:val="a2"/>
    <w:uiPriority w:val="99"/>
    <w:semiHidden/>
    <w:unhideWhenUsed/>
    <w:rsid w:val="00361EB9"/>
  </w:style>
  <w:style w:type="numbering" w:customStyle="1" w:styleId="1731">
    <w:name w:val="Нет списка1731"/>
    <w:next w:val="a2"/>
    <w:semiHidden/>
    <w:rsid w:val="00361EB9"/>
  </w:style>
  <w:style w:type="table" w:customStyle="1" w:styleId="3431">
    <w:name w:val="Объемная таблица 34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">
    <w:name w:val="HTA Tabellengitternetz114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">
    <w:name w:val="Нет списка11531"/>
    <w:next w:val="a2"/>
    <w:semiHidden/>
    <w:rsid w:val="00361EB9"/>
  </w:style>
  <w:style w:type="numbering" w:customStyle="1" w:styleId="2431">
    <w:name w:val="Нет списка2431"/>
    <w:next w:val="a2"/>
    <w:uiPriority w:val="99"/>
    <w:semiHidden/>
    <w:unhideWhenUsed/>
    <w:rsid w:val="00361EB9"/>
  </w:style>
  <w:style w:type="numbering" w:customStyle="1" w:styleId="34310">
    <w:name w:val="Нет списка3431"/>
    <w:next w:val="a2"/>
    <w:uiPriority w:val="99"/>
    <w:semiHidden/>
    <w:unhideWhenUsed/>
    <w:rsid w:val="00361EB9"/>
  </w:style>
  <w:style w:type="numbering" w:customStyle="1" w:styleId="4431">
    <w:name w:val="Нет списка4431"/>
    <w:next w:val="a2"/>
    <w:uiPriority w:val="99"/>
    <w:semiHidden/>
    <w:unhideWhenUsed/>
    <w:rsid w:val="00361EB9"/>
  </w:style>
  <w:style w:type="numbering" w:customStyle="1" w:styleId="111231">
    <w:name w:val="Нет списка111231"/>
    <w:next w:val="a2"/>
    <w:uiPriority w:val="99"/>
    <w:semiHidden/>
    <w:unhideWhenUsed/>
    <w:rsid w:val="00361EB9"/>
  </w:style>
  <w:style w:type="numbering" w:customStyle="1" w:styleId="5431">
    <w:name w:val="Нет списка5431"/>
    <w:next w:val="a2"/>
    <w:uiPriority w:val="99"/>
    <w:semiHidden/>
    <w:unhideWhenUsed/>
    <w:rsid w:val="00361EB9"/>
  </w:style>
  <w:style w:type="numbering" w:customStyle="1" w:styleId="12431">
    <w:name w:val="Нет списка12431"/>
    <w:next w:val="a2"/>
    <w:uiPriority w:val="99"/>
    <w:semiHidden/>
    <w:unhideWhenUsed/>
    <w:rsid w:val="00361EB9"/>
  </w:style>
  <w:style w:type="numbering" w:customStyle="1" w:styleId="6231">
    <w:name w:val="Нет списка6231"/>
    <w:next w:val="a2"/>
    <w:uiPriority w:val="99"/>
    <w:semiHidden/>
    <w:unhideWhenUsed/>
    <w:rsid w:val="00361EB9"/>
  </w:style>
  <w:style w:type="numbering" w:customStyle="1" w:styleId="7231">
    <w:name w:val="Нет списка7231"/>
    <w:next w:val="a2"/>
    <w:semiHidden/>
    <w:rsid w:val="00361EB9"/>
  </w:style>
  <w:style w:type="table" w:customStyle="1" w:styleId="31231">
    <w:name w:val="Объемная таблица 31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">
    <w:name w:val="HTA Tabellengitternetz1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">
    <w:name w:val="Нет списка13231"/>
    <w:next w:val="a2"/>
    <w:semiHidden/>
    <w:rsid w:val="00361EB9"/>
  </w:style>
  <w:style w:type="numbering" w:customStyle="1" w:styleId="11111111231">
    <w:name w:val="1 / 1.1 / 1.1.111231"/>
    <w:basedOn w:val="a2"/>
    <w:next w:val="111111"/>
    <w:rsid w:val="00361EB9"/>
  </w:style>
  <w:style w:type="numbering" w:customStyle="1" w:styleId="1111112231">
    <w:name w:val="1 / 1.1 / 1.1.12231"/>
    <w:basedOn w:val="a2"/>
    <w:next w:val="111111"/>
    <w:rsid w:val="00361EB9"/>
  </w:style>
  <w:style w:type="numbering" w:customStyle="1" w:styleId="21231">
    <w:name w:val="Нет списка21231"/>
    <w:next w:val="a2"/>
    <w:uiPriority w:val="99"/>
    <w:semiHidden/>
    <w:unhideWhenUsed/>
    <w:rsid w:val="00361EB9"/>
  </w:style>
  <w:style w:type="numbering" w:customStyle="1" w:styleId="312310">
    <w:name w:val="Нет списка31231"/>
    <w:next w:val="a2"/>
    <w:uiPriority w:val="99"/>
    <w:semiHidden/>
    <w:unhideWhenUsed/>
    <w:rsid w:val="00361EB9"/>
  </w:style>
  <w:style w:type="numbering" w:customStyle="1" w:styleId="41231">
    <w:name w:val="Нет списка41231"/>
    <w:next w:val="a2"/>
    <w:uiPriority w:val="99"/>
    <w:semiHidden/>
    <w:unhideWhenUsed/>
    <w:rsid w:val="00361EB9"/>
  </w:style>
  <w:style w:type="numbering" w:customStyle="1" w:styleId="112231">
    <w:name w:val="Нет списка112231"/>
    <w:next w:val="a2"/>
    <w:uiPriority w:val="99"/>
    <w:semiHidden/>
    <w:unhideWhenUsed/>
    <w:rsid w:val="00361EB9"/>
  </w:style>
  <w:style w:type="numbering" w:customStyle="1" w:styleId="51231">
    <w:name w:val="Нет списка51231"/>
    <w:next w:val="a2"/>
    <w:uiPriority w:val="99"/>
    <w:semiHidden/>
    <w:unhideWhenUsed/>
    <w:rsid w:val="00361EB9"/>
  </w:style>
  <w:style w:type="numbering" w:customStyle="1" w:styleId="121231">
    <w:name w:val="Нет списка121231"/>
    <w:next w:val="a2"/>
    <w:uiPriority w:val="99"/>
    <w:semiHidden/>
    <w:unhideWhenUsed/>
    <w:rsid w:val="00361EB9"/>
  </w:style>
  <w:style w:type="numbering" w:customStyle="1" w:styleId="8231">
    <w:name w:val="Нет списка8231"/>
    <w:next w:val="a2"/>
    <w:semiHidden/>
    <w:rsid w:val="00361EB9"/>
  </w:style>
  <w:style w:type="table" w:customStyle="1" w:styleId="32231">
    <w:name w:val="Объемная таблица 32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">
    <w:name w:val="HTA Tabellengitternetz112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">
    <w:name w:val="Нет списка14231"/>
    <w:next w:val="a2"/>
    <w:semiHidden/>
    <w:rsid w:val="00361EB9"/>
  </w:style>
  <w:style w:type="numbering" w:customStyle="1" w:styleId="11111112231">
    <w:name w:val="1 / 1.1 / 1.1.112231"/>
    <w:basedOn w:val="a2"/>
    <w:next w:val="111111"/>
    <w:rsid w:val="00361EB9"/>
  </w:style>
  <w:style w:type="numbering" w:customStyle="1" w:styleId="1111113231">
    <w:name w:val="1 / 1.1 / 1.1.13231"/>
    <w:basedOn w:val="a2"/>
    <w:next w:val="111111"/>
    <w:rsid w:val="00361EB9"/>
  </w:style>
  <w:style w:type="numbering" w:customStyle="1" w:styleId="22231">
    <w:name w:val="Нет списка22231"/>
    <w:next w:val="a2"/>
    <w:uiPriority w:val="99"/>
    <w:semiHidden/>
    <w:unhideWhenUsed/>
    <w:rsid w:val="00361EB9"/>
  </w:style>
  <w:style w:type="numbering" w:customStyle="1" w:styleId="322310">
    <w:name w:val="Нет списка32231"/>
    <w:next w:val="a2"/>
    <w:uiPriority w:val="99"/>
    <w:semiHidden/>
    <w:unhideWhenUsed/>
    <w:rsid w:val="00361EB9"/>
  </w:style>
  <w:style w:type="numbering" w:customStyle="1" w:styleId="42231">
    <w:name w:val="Нет списка42231"/>
    <w:next w:val="a2"/>
    <w:uiPriority w:val="99"/>
    <w:semiHidden/>
    <w:unhideWhenUsed/>
    <w:rsid w:val="00361EB9"/>
  </w:style>
  <w:style w:type="numbering" w:customStyle="1" w:styleId="113231">
    <w:name w:val="Нет списка113231"/>
    <w:next w:val="a2"/>
    <w:uiPriority w:val="99"/>
    <w:semiHidden/>
    <w:unhideWhenUsed/>
    <w:rsid w:val="00361EB9"/>
  </w:style>
  <w:style w:type="numbering" w:customStyle="1" w:styleId="52231">
    <w:name w:val="Нет списка52231"/>
    <w:next w:val="a2"/>
    <w:uiPriority w:val="99"/>
    <w:semiHidden/>
    <w:unhideWhenUsed/>
    <w:rsid w:val="00361EB9"/>
  </w:style>
  <w:style w:type="numbering" w:customStyle="1" w:styleId="122231">
    <w:name w:val="Нет списка122231"/>
    <w:next w:val="a2"/>
    <w:uiPriority w:val="99"/>
    <w:semiHidden/>
    <w:unhideWhenUsed/>
    <w:rsid w:val="00361EB9"/>
  </w:style>
  <w:style w:type="numbering" w:customStyle="1" w:styleId="11111113231">
    <w:name w:val="1 / 1.1 / 1.1.113231"/>
    <w:basedOn w:val="a2"/>
    <w:next w:val="111111"/>
    <w:rsid w:val="00361EB9"/>
  </w:style>
  <w:style w:type="numbering" w:customStyle="1" w:styleId="1111114231">
    <w:name w:val="1 / 1.1 / 1.1.14231"/>
    <w:basedOn w:val="a2"/>
    <w:next w:val="111111"/>
    <w:rsid w:val="00361EB9"/>
  </w:style>
  <w:style w:type="numbering" w:customStyle="1" w:styleId="1831">
    <w:name w:val="Нет списка1831"/>
    <w:next w:val="a2"/>
    <w:uiPriority w:val="99"/>
    <w:semiHidden/>
    <w:unhideWhenUsed/>
    <w:rsid w:val="00361EB9"/>
  </w:style>
  <w:style w:type="numbering" w:customStyle="1" w:styleId="1931">
    <w:name w:val="Нет списка1931"/>
    <w:next w:val="a2"/>
    <w:semiHidden/>
    <w:rsid w:val="00361EB9"/>
  </w:style>
  <w:style w:type="table" w:customStyle="1" w:styleId="3531">
    <w:name w:val="Объемная таблица 35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">
    <w:name w:val="HTA Tabellengitternetz115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">
    <w:name w:val="Нет списка11631"/>
    <w:next w:val="a2"/>
    <w:semiHidden/>
    <w:rsid w:val="00361EB9"/>
  </w:style>
  <w:style w:type="numbering" w:customStyle="1" w:styleId="2531">
    <w:name w:val="Нет списка2531"/>
    <w:next w:val="a2"/>
    <w:uiPriority w:val="99"/>
    <w:semiHidden/>
    <w:unhideWhenUsed/>
    <w:rsid w:val="00361EB9"/>
  </w:style>
  <w:style w:type="numbering" w:customStyle="1" w:styleId="35310">
    <w:name w:val="Нет списка3531"/>
    <w:next w:val="a2"/>
    <w:uiPriority w:val="99"/>
    <w:semiHidden/>
    <w:unhideWhenUsed/>
    <w:rsid w:val="00361EB9"/>
  </w:style>
  <w:style w:type="numbering" w:customStyle="1" w:styleId="4531">
    <w:name w:val="Нет списка4531"/>
    <w:next w:val="a2"/>
    <w:uiPriority w:val="99"/>
    <w:semiHidden/>
    <w:unhideWhenUsed/>
    <w:rsid w:val="00361EB9"/>
  </w:style>
  <w:style w:type="numbering" w:customStyle="1" w:styleId="111331">
    <w:name w:val="Нет списка111331"/>
    <w:next w:val="a2"/>
    <w:uiPriority w:val="99"/>
    <w:semiHidden/>
    <w:unhideWhenUsed/>
    <w:rsid w:val="00361EB9"/>
  </w:style>
  <w:style w:type="numbering" w:customStyle="1" w:styleId="5531">
    <w:name w:val="Нет списка5531"/>
    <w:next w:val="a2"/>
    <w:uiPriority w:val="99"/>
    <w:semiHidden/>
    <w:unhideWhenUsed/>
    <w:rsid w:val="00361EB9"/>
  </w:style>
  <w:style w:type="numbering" w:customStyle="1" w:styleId="12531">
    <w:name w:val="Нет списка12531"/>
    <w:next w:val="a2"/>
    <w:uiPriority w:val="99"/>
    <w:semiHidden/>
    <w:unhideWhenUsed/>
    <w:rsid w:val="00361EB9"/>
  </w:style>
  <w:style w:type="numbering" w:customStyle="1" w:styleId="6331">
    <w:name w:val="Нет списка6331"/>
    <w:next w:val="a2"/>
    <w:uiPriority w:val="99"/>
    <w:semiHidden/>
    <w:unhideWhenUsed/>
    <w:rsid w:val="00361EB9"/>
  </w:style>
  <w:style w:type="numbering" w:customStyle="1" w:styleId="7331">
    <w:name w:val="Нет списка7331"/>
    <w:next w:val="a2"/>
    <w:semiHidden/>
    <w:rsid w:val="00361EB9"/>
  </w:style>
  <w:style w:type="table" w:customStyle="1" w:styleId="31331">
    <w:name w:val="Объемная таблица 31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">
    <w:name w:val="HTA Tabellengitternetz1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">
    <w:name w:val="Нет списка13331"/>
    <w:next w:val="a2"/>
    <w:semiHidden/>
    <w:rsid w:val="00361EB9"/>
  </w:style>
  <w:style w:type="numbering" w:customStyle="1" w:styleId="11111111331">
    <w:name w:val="1 / 1.1 / 1.1.111331"/>
    <w:basedOn w:val="a2"/>
    <w:next w:val="111111"/>
    <w:rsid w:val="00361EB9"/>
  </w:style>
  <w:style w:type="numbering" w:customStyle="1" w:styleId="1111112331">
    <w:name w:val="1 / 1.1 / 1.1.12331"/>
    <w:basedOn w:val="a2"/>
    <w:next w:val="111111"/>
    <w:rsid w:val="00361EB9"/>
  </w:style>
  <w:style w:type="numbering" w:customStyle="1" w:styleId="21331">
    <w:name w:val="Нет списка21331"/>
    <w:next w:val="a2"/>
    <w:uiPriority w:val="99"/>
    <w:semiHidden/>
    <w:unhideWhenUsed/>
    <w:rsid w:val="00361EB9"/>
  </w:style>
  <w:style w:type="numbering" w:customStyle="1" w:styleId="313310">
    <w:name w:val="Нет списка31331"/>
    <w:next w:val="a2"/>
    <w:uiPriority w:val="99"/>
    <w:semiHidden/>
    <w:unhideWhenUsed/>
    <w:rsid w:val="00361EB9"/>
  </w:style>
  <w:style w:type="numbering" w:customStyle="1" w:styleId="41331">
    <w:name w:val="Нет списка41331"/>
    <w:next w:val="a2"/>
    <w:uiPriority w:val="99"/>
    <w:semiHidden/>
    <w:unhideWhenUsed/>
    <w:rsid w:val="00361EB9"/>
  </w:style>
  <w:style w:type="numbering" w:customStyle="1" w:styleId="112331">
    <w:name w:val="Нет списка112331"/>
    <w:next w:val="a2"/>
    <w:uiPriority w:val="99"/>
    <w:semiHidden/>
    <w:unhideWhenUsed/>
    <w:rsid w:val="00361EB9"/>
  </w:style>
  <w:style w:type="numbering" w:customStyle="1" w:styleId="51331">
    <w:name w:val="Нет списка51331"/>
    <w:next w:val="a2"/>
    <w:uiPriority w:val="99"/>
    <w:semiHidden/>
    <w:unhideWhenUsed/>
    <w:rsid w:val="00361EB9"/>
  </w:style>
  <w:style w:type="numbering" w:customStyle="1" w:styleId="121331">
    <w:name w:val="Нет списка121331"/>
    <w:next w:val="a2"/>
    <w:uiPriority w:val="99"/>
    <w:semiHidden/>
    <w:unhideWhenUsed/>
    <w:rsid w:val="00361EB9"/>
  </w:style>
  <w:style w:type="numbering" w:customStyle="1" w:styleId="8331">
    <w:name w:val="Нет списка8331"/>
    <w:next w:val="a2"/>
    <w:semiHidden/>
    <w:rsid w:val="00361EB9"/>
  </w:style>
  <w:style w:type="table" w:customStyle="1" w:styleId="32331">
    <w:name w:val="Объемная таблица 32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">
    <w:name w:val="HTA Tabellengitternetz112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">
    <w:name w:val="Нет списка14331"/>
    <w:next w:val="a2"/>
    <w:semiHidden/>
    <w:rsid w:val="00361EB9"/>
  </w:style>
  <w:style w:type="numbering" w:customStyle="1" w:styleId="11111112331">
    <w:name w:val="1 / 1.1 / 1.1.112331"/>
    <w:basedOn w:val="a2"/>
    <w:next w:val="111111"/>
    <w:rsid w:val="00361EB9"/>
  </w:style>
  <w:style w:type="numbering" w:customStyle="1" w:styleId="1111113331">
    <w:name w:val="1 / 1.1 / 1.1.13331"/>
    <w:basedOn w:val="a2"/>
    <w:next w:val="111111"/>
    <w:rsid w:val="00361EB9"/>
  </w:style>
  <w:style w:type="numbering" w:customStyle="1" w:styleId="22331">
    <w:name w:val="Нет списка22331"/>
    <w:next w:val="a2"/>
    <w:uiPriority w:val="99"/>
    <w:semiHidden/>
    <w:unhideWhenUsed/>
    <w:rsid w:val="00361EB9"/>
  </w:style>
  <w:style w:type="numbering" w:customStyle="1" w:styleId="323310">
    <w:name w:val="Нет списка32331"/>
    <w:next w:val="a2"/>
    <w:uiPriority w:val="99"/>
    <w:semiHidden/>
    <w:unhideWhenUsed/>
    <w:rsid w:val="00361EB9"/>
  </w:style>
  <w:style w:type="numbering" w:customStyle="1" w:styleId="42331">
    <w:name w:val="Нет списка42331"/>
    <w:next w:val="a2"/>
    <w:uiPriority w:val="99"/>
    <w:semiHidden/>
    <w:unhideWhenUsed/>
    <w:rsid w:val="00361EB9"/>
  </w:style>
  <w:style w:type="numbering" w:customStyle="1" w:styleId="113331">
    <w:name w:val="Нет списка113331"/>
    <w:next w:val="a2"/>
    <w:uiPriority w:val="99"/>
    <w:semiHidden/>
    <w:unhideWhenUsed/>
    <w:rsid w:val="00361EB9"/>
  </w:style>
  <w:style w:type="numbering" w:customStyle="1" w:styleId="52331">
    <w:name w:val="Нет списка52331"/>
    <w:next w:val="a2"/>
    <w:uiPriority w:val="99"/>
    <w:semiHidden/>
    <w:unhideWhenUsed/>
    <w:rsid w:val="00361EB9"/>
  </w:style>
  <w:style w:type="numbering" w:customStyle="1" w:styleId="122331">
    <w:name w:val="Нет списка122331"/>
    <w:next w:val="a2"/>
    <w:uiPriority w:val="99"/>
    <w:semiHidden/>
    <w:unhideWhenUsed/>
    <w:rsid w:val="00361EB9"/>
  </w:style>
  <w:style w:type="numbering" w:customStyle="1" w:styleId="11111113331">
    <w:name w:val="1 / 1.1 / 1.1.113331"/>
    <w:basedOn w:val="a2"/>
    <w:next w:val="111111"/>
    <w:rsid w:val="00361EB9"/>
  </w:style>
  <w:style w:type="numbering" w:customStyle="1" w:styleId="1111114331">
    <w:name w:val="1 / 1.1 / 1.1.14331"/>
    <w:basedOn w:val="a2"/>
    <w:next w:val="111111"/>
    <w:rsid w:val="00361EB9"/>
  </w:style>
  <w:style w:type="numbering" w:customStyle="1" w:styleId="11111115">
    <w:name w:val="1 / 1.1 / 1.1.115"/>
    <w:basedOn w:val="a2"/>
    <w:next w:val="111111"/>
    <w:rsid w:val="00361EB9"/>
  </w:style>
  <w:style w:type="numbering" w:customStyle="1" w:styleId="1111116">
    <w:name w:val="1 / 1.1 / 1.1.16"/>
    <w:basedOn w:val="a2"/>
    <w:next w:val="111111"/>
    <w:rsid w:val="00361EB9"/>
  </w:style>
  <w:style w:type="character" w:styleId="afffffff9">
    <w:name w:val="Placeholder Text"/>
    <w:uiPriority w:val="99"/>
    <w:semiHidden/>
    <w:rsid w:val="00361EB9"/>
    <w:rPr>
      <w:color w:val="808080"/>
    </w:rPr>
  </w:style>
  <w:style w:type="numbering" w:customStyle="1" w:styleId="11111116">
    <w:name w:val="1 / 1.1 / 1.1.116"/>
    <w:basedOn w:val="a2"/>
    <w:next w:val="111111"/>
    <w:rsid w:val="00361EB9"/>
  </w:style>
  <w:style w:type="numbering" w:customStyle="1" w:styleId="11111117">
    <w:name w:val="1 / 1.1 / 1.1.117"/>
    <w:basedOn w:val="a2"/>
    <w:next w:val="111111"/>
    <w:rsid w:val="00361EB9"/>
  </w:style>
  <w:style w:type="numbering" w:customStyle="1" w:styleId="401">
    <w:name w:val="Нет списка40"/>
    <w:next w:val="a2"/>
    <w:uiPriority w:val="99"/>
    <w:semiHidden/>
    <w:unhideWhenUsed/>
    <w:rsid w:val="00361EB9"/>
  </w:style>
  <w:style w:type="numbering" w:customStyle="1" w:styleId="1300">
    <w:name w:val="Нет списка130"/>
    <w:next w:val="a2"/>
    <w:semiHidden/>
    <w:rsid w:val="00361EB9"/>
  </w:style>
  <w:style w:type="table" w:customStyle="1" w:styleId="3101">
    <w:name w:val="Объемная таблица 3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0">
    <w:name w:val="HTA Tabellengitternetz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">
    <w:name w:val="Нет списка1119"/>
    <w:next w:val="a2"/>
    <w:semiHidden/>
    <w:rsid w:val="00361EB9"/>
  </w:style>
  <w:style w:type="numbering" w:customStyle="1" w:styleId="11111118">
    <w:name w:val="1 / 1.1 / 1.1.118"/>
    <w:basedOn w:val="a2"/>
    <w:next w:val="111111"/>
    <w:rsid w:val="00361EB9"/>
  </w:style>
  <w:style w:type="numbering" w:customStyle="1" w:styleId="1111117">
    <w:name w:val="1 / 1.1 / 1.1.17"/>
    <w:basedOn w:val="a2"/>
    <w:next w:val="111111"/>
    <w:rsid w:val="00361EB9"/>
  </w:style>
  <w:style w:type="numbering" w:customStyle="1" w:styleId="219">
    <w:name w:val="Нет списка219"/>
    <w:next w:val="a2"/>
    <w:uiPriority w:val="99"/>
    <w:semiHidden/>
    <w:unhideWhenUsed/>
    <w:rsid w:val="00361EB9"/>
  </w:style>
  <w:style w:type="numbering" w:customStyle="1" w:styleId="3102">
    <w:name w:val="Нет списка310"/>
    <w:next w:val="a2"/>
    <w:uiPriority w:val="99"/>
    <w:semiHidden/>
    <w:unhideWhenUsed/>
    <w:rsid w:val="00361EB9"/>
  </w:style>
  <w:style w:type="numbering" w:customStyle="1" w:styleId="4100">
    <w:name w:val="Нет списка410"/>
    <w:next w:val="a2"/>
    <w:uiPriority w:val="99"/>
    <w:semiHidden/>
    <w:unhideWhenUsed/>
    <w:rsid w:val="00361EB9"/>
  </w:style>
  <w:style w:type="numbering" w:customStyle="1" w:styleId="11110">
    <w:name w:val="Нет списка11110"/>
    <w:next w:val="a2"/>
    <w:uiPriority w:val="99"/>
    <w:semiHidden/>
    <w:unhideWhenUsed/>
    <w:rsid w:val="00361EB9"/>
  </w:style>
  <w:style w:type="numbering" w:customStyle="1" w:styleId="5100">
    <w:name w:val="Нет списка510"/>
    <w:next w:val="a2"/>
    <w:uiPriority w:val="99"/>
    <w:semiHidden/>
    <w:unhideWhenUsed/>
    <w:rsid w:val="00361EB9"/>
  </w:style>
  <w:style w:type="numbering" w:customStyle="1" w:styleId="1218">
    <w:name w:val="Нет списка1218"/>
    <w:next w:val="a2"/>
    <w:uiPriority w:val="99"/>
    <w:semiHidden/>
    <w:unhideWhenUsed/>
    <w:rsid w:val="00361EB9"/>
  </w:style>
  <w:style w:type="numbering" w:customStyle="1" w:styleId="68">
    <w:name w:val="Нет списка68"/>
    <w:next w:val="a2"/>
    <w:uiPriority w:val="99"/>
    <w:semiHidden/>
    <w:unhideWhenUsed/>
    <w:rsid w:val="00361EB9"/>
  </w:style>
  <w:style w:type="numbering" w:customStyle="1" w:styleId="78">
    <w:name w:val="Нет списка78"/>
    <w:next w:val="a2"/>
    <w:semiHidden/>
    <w:rsid w:val="00361EB9"/>
  </w:style>
  <w:style w:type="table" w:customStyle="1" w:styleId="318">
    <w:name w:val="Объемная таблица 31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8">
    <w:name w:val="HTA Tabellengitternetz1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8">
    <w:name w:val="Нет списка138"/>
    <w:next w:val="a2"/>
    <w:semiHidden/>
    <w:rsid w:val="00361EB9"/>
  </w:style>
  <w:style w:type="numbering" w:customStyle="1" w:styleId="111111118">
    <w:name w:val="1 / 1.1 / 1.1.1118"/>
    <w:basedOn w:val="a2"/>
    <w:next w:val="111111"/>
    <w:rsid w:val="00361EB9"/>
  </w:style>
  <w:style w:type="numbering" w:customStyle="1" w:styleId="11111128">
    <w:name w:val="1 / 1.1 / 1.1.128"/>
    <w:basedOn w:val="a2"/>
    <w:next w:val="111111"/>
    <w:rsid w:val="00361EB9"/>
  </w:style>
  <w:style w:type="numbering" w:customStyle="1" w:styleId="21100">
    <w:name w:val="Нет списка2110"/>
    <w:next w:val="a2"/>
    <w:uiPriority w:val="99"/>
    <w:semiHidden/>
    <w:unhideWhenUsed/>
    <w:rsid w:val="00361EB9"/>
  </w:style>
  <w:style w:type="numbering" w:customStyle="1" w:styleId="3180">
    <w:name w:val="Нет списка318"/>
    <w:next w:val="a2"/>
    <w:uiPriority w:val="99"/>
    <w:semiHidden/>
    <w:unhideWhenUsed/>
    <w:rsid w:val="00361EB9"/>
  </w:style>
  <w:style w:type="numbering" w:customStyle="1" w:styleId="418">
    <w:name w:val="Нет списка418"/>
    <w:next w:val="a2"/>
    <w:uiPriority w:val="99"/>
    <w:semiHidden/>
    <w:unhideWhenUsed/>
    <w:rsid w:val="00361EB9"/>
  </w:style>
  <w:style w:type="numbering" w:customStyle="1" w:styleId="1128">
    <w:name w:val="Нет списка1128"/>
    <w:next w:val="a2"/>
    <w:uiPriority w:val="99"/>
    <w:semiHidden/>
    <w:unhideWhenUsed/>
    <w:rsid w:val="00361EB9"/>
  </w:style>
  <w:style w:type="numbering" w:customStyle="1" w:styleId="518">
    <w:name w:val="Нет списка518"/>
    <w:next w:val="a2"/>
    <w:uiPriority w:val="99"/>
    <w:semiHidden/>
    <w:unhideWhenUsed/>
    <w:rsid w:val="00361EB9"/>
  </w:style>
  <w:style w:type="numbering" w:customStyle="1" w:styleId="1219">
    <w:name w:val="Нет списка1219"/>
    <w:next w:val="a2"/>
    <w:uiPriority w:val="99"/>
    <w:semiHidden/>
    <w:unhideWhenUsed/>
    <w:rsid w:val="00361EB9"/>
  </w:style>
  <w:style w:type="numbering" w:customStyle="1" w:styleId="88">
    <w:name w:val="Нет списка88"/>
    <w:next w:val="a2"/>
    <w:semiHidden/>
    <w:rsid w:val="00361EB9"/>
  </w:style>
  <w:style w:type="table" w:customStyle="1" w:styleId="328">
    <w:name w:val="Объемная таблица 32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8">
    <w:name w:val="HTA Tabellengitternetz112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8">
    <w:name w:val="Нет списка148"/>
    <w:next w:val="a2"/>
    <w:semiHidden/>
    <w:rsid w:val="00361EB9"/>
  </w:style>
  <w:style w:type="numbering" w:customStyle="1" w:styleId="111111128">
    <w:name w:val="1 / 1.1 / 1.1.1128"/>
    <w:basedOn w:val="a2"/>
    <w:next w:val="111111"/>
    <w:rsid w:val="00361EB9"/>
  </w:style>
  <w:style w:type="numbering" w:customStyle="1" w:styleId="11111138">
    <w:name w:val="1 / 1.1 / 1.1.138"/>
    <w:basedOn w:val="a2"/>
    <w:next w:val="111111"/>
    <w:rsid w:val="00361EB9"/>
  </w:style>
  <w:style w:type="numbering" w:customStyle="1" w:styleId="228">
    <w:name w:val="Нет списка228"/>
    <w:next w:val="a2"/>
    <w:uiPriority w:val="99"/>
    <w:semiHidden/>
    <w:unhideWhenUsed/>
    <w:rsid w:val="00361EB9"/>
  </w:style>
  <w:style w:type="numbering" w:customStyle="1" w:styleId="3280">
    <w:name w:val="Нет списка328"/>
    <w:next w:val="a2"/>
    <w:uiPriority w:val="99"/>
    <w:semiHidden/>
    <w:unhideWhenUsed/>
    <w:rsid w:val="00361EB9"/>
  </w:style>
  <w:style w:type="numbering" w:customStyle="1" w:styleId="428">
    <w:name w:val="Нет списка428"/>
    <w:next w:val="a2"/>
    <w:uiPriority w:val="99"/>
    <w:semiHidden/>
    <w:unhideWhenUsed/>
    <w:rsid w:val="00361EB9"/>
  </w:style>
  <w:style w:type="numbering" w:customStyle="1" w:styleId="1138">
    <w:name w:val="Нет списка1138"/>
    <w:next w:val="a2"/>
    <w:uiPriority w:val="99"/>
    <w:semiHidden/>
    <w:unhideWhenUsed/>
    <w:rsid w:val="00361EB9"/>
  </w:style>
  <w:style w:type="numbering" w:customStyle="1" w:styleId="528">
    <w:name w:val="Нет списка528"/>
    <w:next w:val="a2"/>
    <w:uiPriority w:val="99"/>
    <w:semiHidden/>
    <w:unhideWhenUsed/>
    <w:rsid w:val="00361EB9"/>
  </w:style>
  <w:style w:type="numbering" w:customStyle="1" w:styleId="1228">
    <w:name w:val="Нет списка1228"/>
    <w:next w:val="a2"/>
    <w:uiPriority w:val="99"/>
    <w:semiHidden/>
    <w:unhideWhenUsed/>
    <w:rsid w:val="00361EB9"/>
  </w:style>
  <w:style w:type="numbering" w:customStyle="1" w:styleId="111111138">
    <w:name w:val="1 / 1.1 / 1.1.1138"/>
    <w:basedOn w:val="a2"/>
    <w:next w:val="111111"/>
    <w:rsid w:val="00361EB9"/>
  </w:style>
  <w:style w:type="numbering" w:customStyle="1" w:styleId="11111148">
    <w:name w:val="1 / 1.1 / 1.1.148"/>
    <w:basedOn w:val="a2"/>
    <w:next w:val="111111"/>
    <w:rsid w:val="00361EB9"/>
  </w:style>
  <w:style w:type="numbering" w:customStyle="1" w:styleId="950">
    <w:name w:val="Нет списка95"/>
    <w:next w:val="a2"/>
    <w:uiPriority w:val="99"/>
    <w:semiHidden/>
    <w:unhideWhenUsed/>
    <w:rsid w:val="00361EB9"/>
  </w:style>
  <w:style w:type="numbering" w:customStyle="1" w:styleId="1050">
    <w:name w:val="Нет списка105"/>
    <w:next w:val="a2"/>
    <w:uiPriority w:val="99"/>
    <w:semiHidden/>
    <w:unhideWhenUsed/>
    <w:rsid w:val="00361EB9"/>
  </w:style>
  <w:style w:type="numbering" w:customStyle="1" w:styleId="155">
    <w:name w:val="Нет списка155"/>
    <w:next w:val="a2"/>
    <w:semiHidden/>
    <w:rsid w:val="00361EB9"/>
  </w:style>
  <w:style w:type="table" w:customStyle="1" w:styleId="335">
    <w:name w:val="Объемная таблица 3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5">
    <w:name w:val="HTA Tabellengitternetz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5">
    <w:name w:val="Нет списка1145"/>
    <w:next w:val="a2"/>
    <w:semiHidden/>
    <w:rsid w:val="00361EB9"/>
  </w:style>
  <w:style w:type="numbering" w:customStyle="1" w:styleId="235">
    <w:name w:val="Нет списка235"/>
    <w:next w:val="a2"/>
    <w:uiPriority w:val="99"/>
    <w:semiHidden/>
    <w:unhideWhenUsed/>
    <w:rsid w:val="00361EB9"/>
  </w:style>
  <w:style w:type="numbering" w:customStyle="1" w:styleId="3350">
    <w:name w:val="Нет списка335"/>
    <w:next w:val="a2"/>
    <w:uiPriority w:val="99"/>
    <w:semiHidden/>
    <w:unhideWhenUsed/>
    <w:rsid w:val="00361EB9"/>
  </w:style>
  <w:style w:type="numbering" w:customStyle="1" w:styleId="435">
    <w:name w:val="Нет списка435"/>
    <w:next w:val="a2"/>
    <w:uiPriority w:val="99"/>
    <w:semiHidden/>
    <w:unhideWhenUsed/>
    <w:rsid w:val="00361EB9"/>
  </w:style>
  <w:style w:type="numbering" w:customStyle="1" w:styleId="11115">
    <w:name w:val="Нет списка11115"/>
    <w:next w:val="a2"/>
    <w:uiPriority w:val="99"/>
    <w:semiHidden/>
    <w:unhideWhenUsed/>
    <w:rsid w:val="00361EB9"/>
  </w:style>
  <w:style w:type="numbering" w:customStyle="1" w:styleId="535">
    <w:name w:val="Нет списка535"/>
    <w:next w:val="a2"/>
    <w:uiPriority w:val="99"/>
    <w:semiHidden/>
    <w:unhideWhenUsed/>
    <w:rsid w:val="00361EB9"/>
  </w:style>
  <w:style w:type="numbering" w:customStyle="1" w:styleId="1235">
    <w:name w:val="Нет списка1235"/>
    <w:next w:val="a2"/>
    <w:uiPriority w:val="99"/>
    <w:semiHidden/>
    <w:unhideWhenUsed/>
    <w:rsid w:val="00361EB9"/>
  </w:style>
  <w:style w:type="numbering" w:customStyle="1" w:styleId="615">
    <w:name w:val="Нет списка615"/>
    <w:next w:val="a2"/>
    <w:uiPriority w:val="99"/>
    <w:semiHidden/>
    <w:unhideWhenUsed/>
    <w:rsid w:val="00361EB9"/>
  </w:style>
  <w:style w:type="numbering" w:customStyle="1" w:styleId="715">
    <w:name w:val="Нет списка715"/>
    <w:next w:val="a2"/>
    <w:semiHidden/>
    <w:rsid w:val="00361EB9"/>
  </w:style>
  <w:style w:type="table" w:customStyle="1" w:styleId="3115">
    <w:name w:val="Объемная таблица 31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5">
    <w:name w:val="HTA Tabellengitternetz1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5">
    <w:name w:val="Нет списка1315"/>
    <w:next w:val="a2"/>
    <w:semiHidden/>
    <w:rsid w:val="00361EB9"/>
  </w:style>
  <w:style w:type="numbering" w:customStyle="1" w:styleId="1111111115">
    <w:name w:val="1 / 1.1 / 1.1.11115"/>
    <w:basedOn w:val="a2"/>
    <w:next w:val="111111"/>
    <w:rsid w:val="00361EB9"/>
  </w:style>
  <w:style w:type="numbering" w:customStyle="1" w:styleId="111111215">
    <w:name w:val="1 / 1.1 / 1.1.1215"/>
    <w:basedOn w:val="a2"/>
    <w:next w:val="111111"/>
    <w:rsid w:val="00361EB9"/>
  </w:style>
  <w:style w:type="numbering" w:customStyle="1" w:styleId="2115">
    <w:name w:val="Нет списка2115"/>
    <w:next w:val="a2"/>
    <w:uiPriority w:val="99"/>
    <w:semiHidden/>
    <w:unhideWhenUsed/>
    <w:rsid w:val="00361EB9"/>
  </w:style>
  <w:style w:type="numbering" w:customStyle="1" w:styleId="31150">
    <w:name w:val="Нет списка3115"/>
    <w:next w:val="a2"/>
    <w:uiPriority w:val="99"/>
    <w:semiHidden/>
    <w:unhideWhenUsed/>
    <w:rsid w:val="00361EB9"/>
  </w:style>
  <w:style w:type="numbering" w:customStyle="1" w:styleId="4115">
    <w:name w:val="Нет списка4115"/>
    <w:next w:val="a2"/>
    <w:uiPriority w:val="99"/>
    <w:semiHidden/>
    <w:unhideWhenUsed/>
    <w:rsid w:val="00361EB9"/>
  </w:style>
  <w:style w:type="numbering" w:customStyle="1" w:styleId="11215">
    <w:name w:val="Нет списка11215"/>
    <w:next w:val="a2"/>
    <w:uiPriority w:val="99"/>
    <w:semiHidden/>
    <w:unhideWhenUsed/>
    <w:rsid w:val="00361EB9"/>
  </w:style>
  <w:style w:type="numbering" w:customStyle="1" w:styleId="5115">
    <w:name w:val="Нет списка5115"/>
    <w:next w:val="a2"/>
    <w:uiPriority w:val="99"/>
    <w:semiHidden/>
    <w:unhideWhenUsed/>
    <w:rsid w:val="00361EB9"/>
  </w:style>
  <w:style w:type="numbering" w:customStyle="1" w:styleId="12115">
    <w:name w:val="Нет списка12115"/>
    <w:next w:val="a2"/>
    <w:uiPriority w:val="99"/>
    <w:semiHidden/>
    <w:unhideWhenUsed/>
    <w:rsid w:val="00361EB9"/>
  </w:style>
  <w:style w:type="numbering" w:customStyle="1" w:styleId="815">
    <w:name w:val="Нет списка815"/>
    <w:next w:val="a2"/>
    <w:semiHidden/>
    <w:rsid w:val="00361EB9"/>
  </w:style>
  <w:style w:type="table" w:customStyle="1" w:styleId="3215">
    <w:name w:val="Объемная таблица 32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5">
    <w:name w:val="HTA Tabellengitternetz112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5">
    <w:name w:val="Нет списка1415"/>
    <w:next w:val="a2"/>
    <w:semiHidden/>
    <w:rsid w:val="00361EB9"/>
  </w:style>
  <w:style w:type="numbering" w:customStyle="1" w:styleId="1111111215">
    <w:name w:val="1 / 1.1 / 1.1.11215"/>
    <w:basedOn w:val="a2"/>
    <w:next w:val="111111"/>
    <w:rsid w:val="00361EB9"/>
  </w:style>
  <w:style w:type="numbering" w:customStyle="1" w:styleId="111111315">
    <w:name w:val="1 / 1.1 / 1.1.1315"/>
    <w:basedOn w:val="a2"/>
    <w:next w:val="111111"/>
    <w:rsid w:val="00361EB9"/>
  </w:style>
  <w:style w:type="numbering" w:customStyle="1" w:styleId="2215">
    <w:name w:val="Нет списка2215"/>
    <w:next w:val="a2"/>
    <w:uiPriority w:val="99"/>
    <w:semiHidden/>
    <w:unhideWhenUsed/>
    <w:rsid w:val="00361EB9"/>
  </w:style>
  <w:style w:type="numbering" w:customStyle="1" w:styleId="32150">
    <w:name w:val="Нет списка3215"/>
    <w:next w:val="a2"/>
    <w:uiPriority w:val="99"/>
    <w:semiHidden/>
    <w:unhideWhenUsed/>
    <w:rsid w:val="00361EB9"/>
  </w:style>
  <w:style w:type="numbering" w:customStyle="1" w:styleId="4215">
    <w:name w:val="Нет списка4215"/>
    <w:next w:val="a2"/>
    <w:uiPriority w:val="99"/>
    <w:semiHidden/>
    <w:unhideWhenUsed/>
    <w:rsid w:val="00361EB9"/>
  </w:style>
  <w:style w:type="numbering" w:customStyle="1" w:styleId="11315">
    <w:name w:val="Нет списка11315"/>
    <w:next w:val="a2"/>
    <w:uiPriority w:val="99"/>
    <w:semiHidden/>
    <w:unhideWhenUsed/>
    <w:rsid w:val="00361EB9"/>
  </w:style>
  <w:style w:type="numbering" w:customStyle="1" w:styleId="5215">
    <w:name w:val="Нет списка5215"/>
    <w:next w:val="a2"/>
    <w:uiPriority w:val="99"/>
    <w:semiHidden/>
    <w:unhideWhenUsed/>
    <w:rsid w:val="00361EB9"/>
  </w:style>
  <w:style w:type="numbering" w:customStyle="1" w:styleId="12215">
    <w:name w:val="Нет списка12215"/>
    <w:next w:val="a2"/>
    <w:uiPriority w:val="99"/>
    <w:semiHidden/>
    <w:unhideWhenUsed/>
    <w:rsid w:val="00361EB9"/>
  </w:style>
  <w:style w:type="numbering" w:customStyle="1" w:styleId="1111111315">
    <w:name w:val="1 / 1.1 / 1.1.11315"/>
    <w:basedOn w:val="a2"/>
    <w:next w:val="111111"/>
    <w:rsid w:val="00361EB9"/>
  </w:style>
  <w:style w:type="numbering" w:customStyle="1" w:styleId="111111415">
    <w:name w:val="1 / 1.1 / 1.1.1415"/>
    <w:basedOn w:val="a2"/>
    <w:next w:val="111111"/>
    <w:rsid w:val="00361EB9"/>
  </w:style>
  <w:style w:type="numbering" w:customStyle="1" w:styleId="165">
    <w:name w:val="Нет списка165"/>
    <w:next w:val="a2"/>
    <w:uiPriority w:val="99"/>
    <w:semiHidden/>
    <w:unhideWhenUsed/>
    <w:rsid w:val="00361EB9"/>
  </w:style>
  <w:style w:type="numbering" w:customStyle="1" w:styleId="175">
    <w:name w:val="Нет списка175"/>
    <w:next w:val="a2"/>
    <w:semiHidden/>
    <w:rsid w:val="00361EB9"/>
  </w:style>
  <w:style w:type="table" w:customStyle="1" w:styleId="345">
    <w:name w:val="Объемная таблица 34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5">
    <w:name w:val="HTA Tabellengitternetz114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5">
    <w:name w:val="Нет списка1155"/>
    <w:next w:val="a2"/>
    <w:semiHidden/>
    <w:rsid w:val="00361EB9"/>
  </w:style>
  <w:style w:type="numbering" w:customStyle="1" w:styleId="245">
    <w:name w:val="Нет списка245"/>
    <w:next w:val="a2"/>
    <w:uiPriority w:val="99"/>
    <w:semiHidden/>
    <w:unhideWhenUsed/>
    <w:rsid w:val="00361EB9"/>
  </w:style>
  <w:style w:type="numbering" w:customStyle="1" w:styleId="3450">
    <w:name w:val="Нет списка345"/>
    <w:next w:val="a2"/>
    <w:uiPriority w:val="99"/>
    <w:semiHidden/>
    <w:unhideWhenUsed/>
    <w:rsid w:val="00361EB9"/>
  </w:style>
  <w:style w:type="numbering" w:customStyle="1" w:styleId="445">
    <w:name w:val="Нет списка445"/>
    <w:next w:val="a2"/>
    <w:uiPriority w:val="99"/>
    <w:semiHidden/>
    <w:unhideWhenUsed/>
    <w:rsid w:val="00361EB9"/>
  </w:style>
  <w:style w:type="numbering" w:customStyle="1" w:styleId="11125">
    <w:name w:val="Нет списка11125"/>
    <w:next w:val="a2"/>
    <w:uiPriority w:val="99"/>
    <w:semiHidden/>
    <w:unhideWhenUsed/>
    <w:rsid w:val="00361EB9"/>
  </w:style>
  <w:style w:type="numbering" w:customStyle="1" w:styleId="545">
    <w:name w:val="Нет списка545"/>
    <w:next w:val="a2"/>
    <w:uiPriority w:val="99"/>
    <w:semiHidden/>
    <w:unhideWhenUsed/>
    <w:rsid w:val="00361EB9"/>
  </w:style>
  <w:style w:type="numbering" w:customStyle="1" w:styleId="1245">
    <w:name w:val="Нет списка1245"/>
    <w:next w:val="a2"/>
    <w:uiPriority w:val="99"/>
    <w:semiHidden/>
    <w:unhideWhenUsed/>
    <w:rsid w:val="00361EB9"/>
  </w:style>
  <w:style w:type="numbering" w:customStyle="1" w:styleId="625">
    <w:name w:val="Нет списка625"/>
    <w:next w:val="a2"/>
    <w:uiPriority w:val="99"/>
    <w:semiHidden/>
    <w:unhideWhenUsed/>
    <w:rsid w:val="00361EB9"/>
  </w:style>
  <w:style w:type="numbering" w:customStyle="1" w:styleId="725">
    <w:name w:val="Нет списка725"/>
    <w:next w:val="a2"/>
    <w:semiHidden/>
    <w:rsid w:val="00361EB9"/>
  </w:style>
  <w:style w:type="table" w:customStyle="1" w:styleId="3125">
    <w:name w:val="Объемная таблица 31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5">
    <w:name w:val="HTA Tabellengitternetz1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5">
    <w:name w:val="Нет списка1325"/>
    <w:next w:val="a2"/>
    <w:semiHidden/>
    <w:rsid w:val="00361EB9"/>
  </w:style>
  <w:style w:type="numbering" w:customStyle="1" w:styleId="1111111125">
    <w:name w:val="1 / 1.1 / 1.1.11125"/>
    <w:basedOn w:val="a2"/>
    <w:next w:val="111111"/>
    <w:rsid w:val="00361EB9"/>
  </w:style>
  <w:style w:type="numbering" w:customStyle="1" w:styleId="111111225">
    <w:name w:val="1 / 1.1 / 1.1.1225"/>
    <w:basedOn w:val="a2"/>
    <w:next w:val="111111"/>
    <w:rsid w:val="00361EB9"/>
  </w:style>
  <w:style w:type="numbering" w:customStyle="1" w:styleId="2125">
    <w:name w:val="Нет списка2125"/>
    <w:next w:val="a2"/>
    <w:uiPriority w:val="99"/>
    <w:semiHidden/>
    <w:unhideWhenUsed/>
    <w:rsid w:val="00361EB9"/>
  </w:style>
  <w:style w:type="numbering" w:customStyle="1" w:styleId="31250">
    <w:name w:val="Нет списка3125"/>
    <w:next w:val="a2"/>
    <w:uiPriority w:val="99"/>
    <w:semiHidden/>
    <w:unhideWhenUsed/>
    <w:rsid w:val="00361EB9"/>
  </w:style>
  <w:style w:type="numbering" w:customStyle="1" w:styleId="4125">
    <w:name w:val="Нет списка4125"/>
    <w:next w:val="a2"/>
    <w:uiPriority w:val="99"/>
    <w:semiHidden/>
    <w:unhideWhenUsed/>
    <w:rsid w:val="00361EB9"/>
  </w:style>
  <w:style w:type="numbering" w:customStyle="1" w:styleId="11225">
    <w:name w:val="Нет списка11225"/>
    <w:next w:val="a2"/>
    <w:uiPriority w:val="99"/>
    <w:semiHidden/>
    <w:unhideWhenUsed/>
    <w:rsid w:val="00361EB9"/>
  </w:style>
  <w:style w:type="numbering" w:customStyle="1" w:styleId="5125">
    <w:name w:val="Нет списка5125"/>
    <w:next w:val="a2"/>
    <w:uiPriority w:val="99"/>
    <w:semiHidden/>
    <w:unhideWhenUsed/>
    <w:rsid w:val="00361EB9"/>
  </w:style>
  <w:style w:type="numbering" w:customStyle="1" w:styleId="12125">
    <w:name w:val="Нет списка12125"/>
    <w:next w:val="a2"/>
    <w:uiPriority w:val="99"/>
    <w:semiHidden/>
    <w:unhideWhenUsed/>
    <w:rsid w:val="00361EB9"/>
  </w:style>
  <w:style w:type="numbering" w:customStyle="1" w:styleId="825">
    <w:name w:val="Нет списка825"/>
    <w:next w:val="a2"/>
    <w:semiHidden/>
    <w:rsid w:val="00361EB9"/>
  </w:style>
  <w:style w:type="table" w:customStyle="1" w:styleId="3225">
    <w:name w:val="Объемная таблица 32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5">
    <w:name w:val="HTA Tabellengitternetz112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5">
    <w:name w:val="Нет списка1425"/>
    <w:next w:val="a2"/>
    <w:semiHidden/>
    <w:rsid w:val="00361EB9"/>
  </w:style>
  <w:style w:type="numbering" w:customStyle="1" w:styleId="1111111225">
    <w:name w:val="1 / 1.1 / 1.1.11225"/>
    <w:basedOn w:val="a2"/>
    <w:next w:val="111111"/>
    <w:rsid w:val="00361EB9"/>
  </w:style>
  <w:style w:type="numbering" w:customStyle="1" w:styleId="111111325">
    <w:name w:val="1 / 1.1 / 1.1.1325"/>
    <w:basedOn w:val="a2"/>
    <w:next w:val="111111"/>
    <w:rsid w:val="00361EB9"/>
  </w:style>
  <w:style w:type="numbering" w:customStyle="1" w:styleId="2225">
    <w:name w:val="Нет списка2225"/>
    <w:next w:val="a2"/>
    <w:uiPriority w:val="99"/>
    <w:semiHidden/>
    <w:unhideWhenUsed/>
    <w:rsid w:val="00361EB9"/>
  </w:style>
  <w:style w:type="numbering" w:customStyle="1" w:styleId="32250">
    <w:name w:val="Нет списка3225"/>
    <w:next w:val="a2"/>
    <w:uiPriority w:val="99"/>
    <w:semiHidden/>
    <w:unhideWhenUsed/>
    <w:rsid w:val="00361EB9"/>
  </w:style>
  <w:style w:type="numbering" w:customStyle="1" w:styleId="4225">
    <w:name w:val="Нет списка4225"/>
    <w:next w:val="a2"/>
    <w:uiPriority w:val="99"/>
    <w:semiHidden/>
    <w:unhideWhenUsed/>
    <w:rsid w:val="00361EB9"/>
  </w:style>
  <w:style w:type="numbering" w:customStyle="1" w:styleId="11325">
    <w:name w:val="Нет списка11325"/>
    <w:next w:val="a2"/>
    <w:uiPriority w:val="99"/>
    <w:semiHidden/>
    <w:unhideWhenUsed/>
    <w:rsid w:val="00361EB9"/>
  </w:style>
  <w:style w:type="numbering" w:customStyle="1" w:styleId="5225">
    <w:name w:val="Нет списка5225"/>
    <w:next w:val="a2"/>
    <w:uiPriority w:val="99"/>
    <w:semiHidden/>
    <w:unhideWhenUsed/>
    <w:rsid w:val="00361EB9"/>
  </w:style>
  <w:style w:type="numbering" w:customStyle="1" w:styleId="12225">
    <w:name w:val="Нет списка12225"/>
    <w:next w:val="a2"/>
    <w:uiPriority w:val="99"/>
    <w:semiHidden/>
    <w:unhideWhenUsed/>
    <w:rsid w:val="00361EB9"/>
  </w:style>
  <w:style w:type="numbering" w:customStyle="1" w:styleId="1111111325">
    <w:name w:val="1 / 1.1 / 1.1.11325"/>
    <w:basedOn w:val="a2"/>
    <w:next w:val="111111"/>
    <w:rsid w:val="00361EB9"/>
  </w:style>
  <w:style w:type="numbering" w:customStyle="1" w:styleId="111111425">
    <w:name w:val="1 / 1.1 / 1.1.1425"/>
    <w:basedOn w:val="a2"/>
    <w:next w:val="111111"/>
    <w:rsid w:val="00361EB9"/>
  </w:style>
  <w:style w:type="numbering" w:customStyle="1" w:styleId="185">
    <w:name w:val="Нет списка185"/>
    <w:next w:val="a2"/>
    <w:uiPriority w:val="99"/>
    <w:semiHidden/>
    <w:unhideWhenUsed/>
    <w:rsid w:val="00361EB9"/>
  </w:style>
  <w:style w:type="numbering" w:customStyle="1" w:styleId="195">
    <w:name w:val="Нет списка195"/>
    <w:next w:val="a2"/>
    <w:semiHidden/>
    <w:rsid w:val="00361EB9"/>
  </w:style>
  <w:style w:type="table" w:customStyle="1" w:styleId="355">
    <w:name w:val="Объемная таблица 35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5">
    <w:name w:val="HTA Tabellengitternetz115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5">
    <w:name w:val="Нет списка1165"/>
    <w:next w:val="a2"/>
    <w:semiHidden/>
    <w:rsid w:val="00361EB9"/>
  </w:style>
  <w:style w:type="numbering" w:customStyle="1" w:styleId="255">
    <w:name w:val="Нет списка255"/>
    <w:next w:val="a2"/>
    <w:uiPriority w:val="99"/>
    <w:semiHidden/>
    <w:unhideWhenUsed/>
    <w:rsid w:val="00361EB9"/>
  </w:style>
  <w:style w:type="numbering" w:customStyle="1" w:styleId="3550">
    <w:name w:val="Нет списка355"/>
    <w:next w:val="a2"/>
    <w:uiPriority w:val="99"/>
    <w:semiHidden/>
    <w:unhideWhenUsed/>
    <w:rsid w:val="00361EB9"/>
  </w:style>
  <w:style w:type="numbering" w:customStyle="1" w:styleId="455">
    <w:name w:val="Нет списка455"/>
    <w:next w:val="a2"/>
    <w:uiPriority w:val="99"/>
    <w:semiHidden/>
    <w:unhideWhenUsed/>
    <w:rsid w:val="00361EB9"/>
  </w:style>
  <w:style w:type="numbering" w:customStyle="1" w:styleId="11135">
    <w:name w:val="Нет списка11135"/>
    <w:next w:val="a2"/>
    <w:uiPriority w:val="99"/>
    <w:semiHidden/>
    <w:unhideWhenUsed/>
    <w:rsid w:val="00361EB9"/>
  </w:style>
  <w:style w:type="numbering" w:customStyle="1" w:styleId="555">
    <w:name w:val="Нет списка555"/>
    <w:next w:val="a2"/>
    <w:uiPriority w:val="99"/>
    <w:semiHidden/>
    <w:unhideWhenUsed/>
    <w:rsid w:val="00361EB9"/>
  </w:style>
  <w:style w:type="numbering" w:customStyle="1" w:styleId="1255">
    <w:name w:val="Нет списка1255"/>
    <w:next w:val="a2"/>
    <w:uiPriority w:val="99"/>
    <w:semiHidden/>
    <w:unhideWhenUsed/>
    <w:rsid w:val="00361EB9"/>
  </w:style>
  <w:style w:type="numbering" w:customStyle="1" w:styleId="635">
    <w:name w:val="Нет списка635"/>
    <w:next w:val="a2"/>
    <w:uiPriority w:val="99"/>
    <w:semiHidden/>
    <w:unhideWhenUsed/>
    <w:rsid w:val="00361EB9"/>
  </w:style>
  <w:style w:type="numbering" w:customStyle="1" w:styleId="735">
    <w:name w:val="Нет списка735"/>
    <w:next w:val="a2"/>
    <w:semiHidden/>
    <w:rsid w:val="00361EB9"/>
  </w:style>
  <w:style w:type="table" w:customStyle="1" w:styleId="3135">
    <w:name w:val="Объемная таблица 31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5">
    <w:name w:val="HTA Tabellengitternetz1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5">
    <w:name w:val="Нет списка1335"/>
    <w:next w:val="a2"/>
    <w:semiHidden/>
    <w:rsid w:val="00361EB9"/>
  </w:style>
  <w:style w:type="numbering" w:customStyle="1" w:styleId="1111111135">
    <w:name w:val="1 / 1.1 / 1.1.11135"/>
    <w:basedOn w:val="a2"/>
    <w:next w:val="111111"/>
    <w:rsid w:val="00361EB9"/>
  </w:style>
  <w:style w:type="numbering" w:customStyle="1" w:styleId="111111235">
    <w:name w:val="1 / 1.1 / 1.1.1235"/>
    <w:basedOn w:val="a2"/>
    <w:next w:val="111111"/>
    <w:rsid w:val="00361EB9"/>
  </w:style>
  <w:style w:type="numbering" w:customStyle="1" w:styleId="2135">
    <w:name w:val="Нет списка2135"/>
    <w:next w:val="a2"/>
    <w:uiPriority w:val="99"/>
    <w:semiHidden/>
    <w:unhideWhenUsed/>
    <w:rsid w:val="00361EB9"/>
  </w:style>
  <w:style w:type="numbering" w:customStyle="1" w:styleId="31350">
    <w:name w:val="Нет списка3135"/>
    <w:next w:val="a2"/>
    <w:uiPriority w:val="99"/>
    <w:semiHidden/>
    <w:unhideWhenUsed/>
    <w:rsid w:val="00361EB9"/>
  </w:style>
  <w:style w:type="numbering" w:customStyle="1" w:styleId="4135">
    <w:name w:val="Нет списка4135"/>
    <w:next w:val="a2"/>
    <w:uiPriority w:val="99"/>
    <w:semiHidden/>
    <w:unhideWhenUsed/>
    <w:rsid w:val="00361EB9"/>
  </w:style>
  <w:style w:type="numbering" w:customStyle="1" w:styleId="11235">
    <w:name w:val="Нет списка11235"/>
    <w:next w:val="a2"/>
    <w:uiPriority w:val="99"/>
    <w:semiHidden/>
    <w:unhideWhenUsed/>
    <w:rsid w:val="00361EB9"/>
  </w:style>
  <w:style w:type="numbering" w:customStyle="1" w:styleId="5135">
    <w:name w:val="Нет списка5135"/>
    <w:next w:val="a2"/>
    <w:uiPriority w:val="99"/>
    <w:semiHidden/>
    <w:unhideWhenUsed/>
    <w:rsid w:val="00361EB9"/>
  </w:style>
  <w:style w:type="numbering" w:customStyle="1" w:styleId="12135">
    <w:name w:val="Нет списка12135"/>
    <w:next w:val="a2"/>
    <w:uiPriority w:val="99"/>
    <w:semiHidden/>
    <w:unhideWhenUsed/>
    <w:rsid w:val="00361EB9"/>
  </w:style>
  <w:style w:type="numbering" w:customStyle="1" w:styleId="835">
    <w:name w:val="Нет списка835"/>
    <w:next w:val="a2"/>
    <w:semiHidden/>
    <w:rsid w:val="00361EB9"/>
  </w:style>
  <w:style w:type="table" w:customStyle="1" w:styleId="3235">
    <w:name w:val="Объемная таблица 32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5">
    <w:name w:val="HTA Tabellengitternetz112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5">
    <w:name w:val="Нет списка1435"/>
    <w:next w:val="a2"/>
    <w:semiHidden/>
    <w:rsid w:val="00361EB9"/>
  </w:style>
  <w:style w:type="numbering" w:customStyle="1" w:styleId="1111111235">
    <w:name w:val="1 / 1.1 / 1.1.11235"/>
    <w:basedOn w:val="a2"/>
    <w:next w:val="111111"/>
    <w:rsid w:val="00361EB9"/>
  </w:style>
  <w:style w:type="numbering" w:customStyle="1" w:styleId="111111335">
    <w:name w:val="1 / 1.1 / 1.1.1335"/>
    <w:basedOn w:val="a2"/>
    <w:next w:val="111111"/>
    <w:rsid w:val="00361EB9"/>
  </w:style>
  <w:style w:type="numbering" w:customStyle="1" w:styleId="2235">
    <w:name w:val="Нет списка2235"/>
    <w:next w:val="a2"/>
    <w:uiPriority w:val="99"/>
    <w:semiHidden/>
    <w:unhideWhenUsed/>
    <w:rsid w:val="00361EB9"/>
  </w:style>
  <w:style w:type="numbering" w:customStyle="1" w:styleId="32350">
    <w:name w:val="Нет списка3235"/>
    <w:next w:val="a2"/>
    <w:uiPriority w:val="99"/>
    <w:semiHidden/>
    <w:unhideWhenUsed/>
    <w:rsid w:val="00361EB9"/>
  </w:style>
  <w:style w:type="numbering" w:customStyle="1" w:styleId="4235">
    <w:name w:val="Нет списка4235"/>
    <w:next w:val="a2"/>
    <w:uiPriority w:val="99"/>
    <w:semiHidden/>
    <w:unhideWhenUsed/>
    <w:rsid w:val="00361EB9"/>
  </w:style>
  <w:style w:type="numbering" w:customStyle="1" w:styleId="11335">
    <w:name w:val="Нет списка11335"/>
    <w:next w:val="a2"/>
    <w:uiPriority w:val="99"/>
    <w:semiHidden/>
    <w:unhideWhenUsed/>
    <w:rsid w:val="00361EB9"/>
  </w:style>
  <w:style w:type="numbering" w:customStyle="1" w:styleId="5235">
    <w:name w:val="Нет списка5235"/>
    <w:next w:val="a2"/>
    <w:uiPriority w:val="99"/>
    <w:semiHidden/>
    <w:unhideWhenUsed/>
    <w:rsid w:val="00361EB9"/>
  </w:style>
  <w:style w:type="numbering" w:customStyle="1" w:styleId="12235">
    <w:name w:val="Нет списка12235"/>
    <w:next w:val="a2"/>
    <w:uiPriority w:val="99"/>
    <w:semiHidden/>
    <w:unhideWhenUsed/>
    <w:rsid w:val="00361EB9"/>
  </w:style>
  <w:style w:type="numbering" w:customStyle="1" w:styleId="1111111335">
    <w:name w:val="1 / 1.1 / 1.1.11335"/>
    <w:basedOn w:val="a2"/>
    <w:next w:val="111111"/>
    <w:rsid w:val="00361EB9"/>
  </w:style>
  <w:style w:type="numbering" w:customStyle="1" w:styleId="111111435">
    <w:name w:val="1 / 1.1 / 1.1.1435"/>
    <w:basedOn w:val="a2"/>
    <w:next w:val="111111"/>
    <w:rsid w:val="00361EB9"/>
  </w:style>
  <w:style w:type="numbering" w:customStyle="1" w:styleId="202">
    <w:name w:val="Нет списка202"/>
    <w:next w:val="a2"/>
    <w:uiPriority w:val="99"/>
    <w:semiHidden/>
    <w:unhideWhenUsed/>
    <w:rsid w:val="00361EB9"/>
  </w:style>
  <w:style w:type="numbering" w:customStyle="1" w:styleId="11020">
    <w:name w:val="Нет списка1102"/>
    <w:next w:val="a2"/>
    <w:semiHidden/>
    <w:rsid w:val="00361EB9"/>
  </w:style>
  <w:style w:type="table" w:customStyle="1" w:styleId="3620">
    <w:name w:val="Объемная таблица 3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2">
    <w:name w:val="HTA Tabellengitternetz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2">
    <w:name w:val="Нет списка1172"/>
    <w:next w:val="a2"/>
    <w:semiHidden/>
    <w:rsid w:val="00361EB9"/>
  </w:style>
  <w:style w:type="numbering" w:customStyle="1" w:styleId="262">
    <w:name w:val="Нет списка262"/>
    <w:next w:val="a2"/>
    <w:uiPriority w:val="99"/>
    <w:semiHidden/>
    <w:unhideWhenUsed/>
    <w:rsid w:val="00361EB9"/>
  </w:style>
  <w:style w:type="numbering" w:customStyle="1" w:styleId="3621">
    <w:name w:val="Нет списка362"/>
    <w:next w:val="a2"/>
    <w:uiPriority w:val="99"/>
    <w:semiHidden/>
    <w:unhideWhenUsed/>
    <w:rsid w:val="00361EB9"/>
  </w:style>
  <w:style w:type="numbering" w:customStyle="1" w:styleId="462">
    <w:name w:val="Нет списка462"/>
    <w:next w:val="a2"/>
    <w:uiPriority w:val="99"/>
    <w:semiHidden/>
    <w:unhideWhenUsed/>
    <w:rsid w:val="00361EB9"/>
  </w:style>
  <w:style w:type="numbering" w:customStyle="1" w:styleId="11142">
    <w:name w:val="Нет списка11142"/>
    <w:next w:val="a2"/>
    <w:uiPriority w:val="99"/>
    <w:semiHidden/>
    <w:unhideWhenUsed/>
    <w:rsid w:val="00361EB9"/>
  </w:style>
  <w:style w:type="numbering" w:customStyle="1" w:styleId="562">
    <w:name w:val="Нет списка562"/>
    <w:next w:val="a2"/>
    <w:uiPriority w:val="99"/>
    <w:semiHidden/>
    <w:unhideWhenUsed/>
    <w:rsid w:val="00361EB9"/>
  </w:style>
  <w:style w:type="numbering" w:customStyle="1" w:styleId="1262">
    <w:name w:val="Нет списка1262"/>
    <w:next w:val="a2"/>
    <w:uiPriority w:val="99"/>
    <w:semiHidden/>
    <w:unhideWhenUsed/>
    <w:rsid w:val="00361EB9"/>
  </w:style>
  <w:style w:type="numbering" w:customStyle="1" w:styleId="642">
    <w:name w:val="Нет списка642"/>
    <w:next w:val="a2"/>
    <w:uiPriority w:val="99"/>
    <w:semiHidden/>
    <w:unhideWhenUsed/>
    <w:rsid w:val="00361EB9"/>
  </w:style>
  <w:style w:type="numbering" w:customStyle="1" w:styleId="742">
    <w:name w:val="Нет списка742"/>
    <w:next w:val="a2"/>
    <w:semiHidden/>
    <w:rsid w:val="00361EB9"/>
  </w:style>
  <w:style w:type="table" w:customStyle="1" w:styleId="3142">
    <w:name w:val="Объемная таблица 3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2">
    <w:name w:val="HTA Tabellengitternetz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2">
    <w:name w:val="Нет списка1342"/>
    <w:next w:val="a2"/>
    <w:semiHidden/>
    <w:rsid w:val="00361EB9"/>
  </w:style>
  <w:style w:type="numbering" w:customStyle="1" w:styleId="1111111142">
    <w:name w:val="1 / 1.1 / 1.1.11142"/>
    <w:basedOn w:val="a2"/>
    <w:next w:val="111111"/>
    <w:rsid w:val="00361EB9"/>
  </w:style>
  <w:style w:type="numbering" w:customStyle="1" w:styleId="111111242">
    <w:name w:val="1 / 1.1 / 1.1.1242"/>
    <w:basedOn w:val="a2"/>
    <w:next w:val="111111"/>
    <w:rsid w:val="00361EB9"/>
  </w:style>
  <w:style w:type="numbering" w:customStyle="1" w:styleId="2142">
    <w:name w:val="Нет списка2142"/>
    <w:next w:val="a2"/>
    <w:uiPriority w:val="99"/>
    <w:semiHidden/>
    <w:unhideWhenUsed/>
    <w:rsid w:val="00361EB9"/>
  </w:style>
  <w:style w:type="numbering" w:customStyle="1" w:styleId="31420">
    <w:name w:val="Нет списка3142"/>
    <w:next w:val="a2"/>
    <w:uiPriority w:val="99"/>
    <w:semiHidden/>
    <w:unhideWhenUsed/>
    <w:rsid w:val="00361EB9"/>
  </w:style>
  <w:style w:type="numbering" w:customStyle="1" w:styleId="4142">
    <w:name w:val="Нет списка4142"/>
    <w:next w:val="a2"/>
    <w:uiPriority w:val="99"/>
    <w:semiHidden/>
    <w:unhideWhenUsed/>
    <w:rsid w:val="00361EB9"/>
  </w:style>
  <w:style w:type="numbering" w:customStyle="1" w:styleId="11242">
    <w:name w:val="Нет списка11242"/>
    <w:next w:val="a2"/>
    <w:uiPriority w:val="99"/>
    <w:semiHidden/>
    <w:unhideWhenUsed/>
    <w:rsid w:val="00361EB9"/>
  </w:style>
  <w:style w:type="numbering" w:customStyle="1" w:styleId="5142">
    <w:name w:val="Нет списка5142"/>
    <w:next w:val="a2"/>
    <w:uiPriority w:val="99"/>
    <w:semiHidden/>
    <w:unhideWhenUsed/>
    <w:rsid w:val="00361EB9"/>
  </w:style>
  <w:style w:type="numbering" w:customStyle="1" w:styleId="12142">
    <w:name w:val="Нет списка12142"/>
    <w:next w:val="a2"/>
    <w:uiPriority w:val="99"/>
    <w:semiHidden/>
    <w:unhideWhenUsed/>
    <w:rsid w:val="00361EB9"/>
  </w:style>
  <w:style w:type="numbering" w:customStyle="1" w:styleId="842">
    <w:name w:val="Нет списка842"/>
    <w:next w:val="a2"/>
    <w:semiHidden/>
    <w:rsid w:val="00361EB9"/>
  </w:style>
  <w:style w:type="table" w:customStyle="1" w:styleId="3242">
    <w:name w:val="Объемная таблица 3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2">
    <w:name w:val="HTA Tabellengitternetz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2">
    <w:name w:val="Нет списка1442"/>
    <w:next w:val="a2"/>
    <w:semiHidden/>
    <w:rsid w:val="00361EB9"/>
  </w:style>
  <w:style w:type="numbering" w:customStyle="1" w:styleId="1111111242">
    <w:name w:val="1 / 1.1 / 1.1.11242"/>
    <w:basedOn w:val="a2"/>
    <w:next w:val="111111"/>
    <w:rsid w:val="00361EB9"/>
  </w:style>
  <w:style w:type="numbering" w:customStyle="1" w:styleId="111111342">
    <w:name w:val="1 / 1.1 / 1.1.1342"/>
    <w:basedOn w:val="a2"/>
    <w:next w:val="111111"/>
    <w:rsid w:val="00361EB9"/>
  </w:style>
  <w:style w:type="numbering" w:customStyle="1" w:styleId="2242">
    <w:name w:val="Нет списка2242"/>
    <w:next w:val="a2"/>
    <w:uiPriority w:val="99"/>
    <w:semiHidden/>
    <w:unhideWhenUsed/>
    <w:rsid w:val="00361EB9"/>
  </w:style>
  <w:style w:type="numbering" w:customStyle="1" w:styleId="32420">
    <w:name w:val="Нет списка3242"/>
    <w:next w:val="a2"/>
    <w:uiPriority w:val="99"/>
    <w:semiHidden/>
    <w:unhideWhenUsed/>
    <w:rsid w:val="00361EB9"/>
  </w:style>
  <w:style w:type="numbering" w:customStyle="1" w:styleId="4242">
    <w:name w:val="Нет списка4242"/>
    <w:next w:val="a2"/>
    <w:uiPriority w:val="99"/>
    <w:semiHidden/>
    <w:unhideWhenUsed/>
    <w:rsid w:val="00361EB9"/>
  </w:style>
  <w:style w:type="numbering" w:customStyle="1" w:styleId="11342">
    <w:name w:val="Нет списка11342"/>
    <w:next w:val="a2"/>
    <w:uiPriority w:val="99"/>
    <w:semiHidden/>
    <w:unhideWhenUsed/>
    <w:rsid w:val="00361EB9"/>
  </w:style>
  <w:style w:type="numbering" w:customStyle="1" w:styleId="5242">
    <w:name w:val="Нет списка5242"/>
    <w:next w:val="a2"/>
    <w:uiPriority w:val="99"/>
    <w:semiHidden/>
    <w:unhideWhenUsed/>
    <w:rsid w:val="00361EB9"/>
  </w:style>
  <w:style w:type="numbering" w:customStyle="1" w:styleId="12242">
    <w:name w:val="Нет списка12242"/>
    <w:next w:val="a2"/>
    <w:uiPriority w:val="99"/>
    <w:semiHidden/>
    <w:unhideWhenUsed/>
    <w:rsid w:val="00361EB9"/>
  </w:style>
  <w:style w:type="numbering" w:customStyle="1" w:styleId="1111111342">
    <w:name w:val="1 / 1.1 / 1.1.11342"/>
    <w:basedOn w:val="a2"/>
    <w:next w:val="111111"/>
    <w:rsid w:val="00361EB9"/>
  </w:style>
  <w:style w:type="numbering" w:customStyle="1" w:styleId="111111442">
    <w:name w:val="1 / 1.1 / 1.1.1442"/>
    <w:basedOn w:val="a2"/>
    <w:next w:val="111111"/>
    <w:rsid w:val="00361EB9"/>
  </w:style>
  <w:style w:type="numbering" w:customStyle="1" w:styleId="912">
    <w:name w:val="Нет списка912"/>
    <w:next w:val="a2"/>
    <w:uiPriority w:val="99"/>
    <w:semiHidden/>
    <w:unhideWhenUsed/>
    <w:rsid w:val="00361EB9"/>
  </w:style>
  <w:style w:type="numbering" w:customStyle="1" w:styleId="1012">
    <w:name w:val="Нет списка1012"/>
    <w:next w:val="a2"/>
    <w:uiPriority w:val="99"/>
    <w:semiHidden/>
    <w:unhideWhenUsed/>
    <w:rsid w:val="00361EB9"/>
  </w:style>
  <w:style w:type="numbering" w:customStyle="1" w:styleId="1512">
    <w:name w:val="Нет списка1512"/>
    <w:next w:val="a2"/>
    <w:semiHidden/>
    <w:rsid w:val="00361EB9"/>
  </w:style>
  <w:style w:type="table" w:customStyle="1" w:styleId="3312">
    <w:name w:val="Объемная таблица 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2">
    <w:name w:val="HTA Tabellengitternetz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2">
    <w:name w:val="Нет списка11412"/>
    <w:next w:val="a2"/>
    <w:semiHidden/>
    <w:rsid w:val="00361EB9"/>
  </w:style>
  <w:style w:type="numbering" w:customStyle="1" w:styleId="2312">
    <w:name w:val="Нет списка2312"/>
    <w:next w:val="a2"/>
    <w:uiPriority w:val="99"/>
    <w:semiHidden/>
    <w:unhideWhenUsed/>
    <w:rsid w:val="00361EB9"/>
  </w:style>
  <w:style w:type="numbering" w:customStyle="1" w:styleId="33120">
    <w:name w:val="Нет списка3312"/>
    <w:next w:val="a2"/>
    <w:uiPriority w:val="99"/>
    <w:semiHidden/>
    <w:unhideWhenUsed/>
    <w:rsid w:val="00361EB9"/>
  </w:style>
  <w:style w:type="numbering" w:customStyle="1" w:styleId="4312">
    <w:name w:val="Нет списка4312"/>
    <w:next w:val="a2"/>
    <w:uiPriority w:val="99"/>
    <w:semiHidden/>
    <w:unhideWhenUsed/>
    <w:rsid w:val="00361EB9"/>
  </w:style>
  <w:style w:type="numbering" w:customStyle="1" w:styleId="111112">
    <w:name w:val="Нет списка111112"/>
    <w:next w:val="a2"/>
    <w:uiPriority w:val="99"/>
    <w:semiHidden/>
    <w:unhideWhenUsed/>
    <w:rsid w:val="00361EB9"/>
  </w:style>
  <w:style w:type="numbering" w:customStyle="1" w:styleId="5312">
    <w:name w:val="Нет списка5312"/>
    <w:next w:val="a2"/>
    <w:uiPriority w:val="99"/>
    <w:semiHidden/>
    <w:unhideWhenUsed/>
    <w:rsid w:val="00361EB9"/>
  </w:style>
  <w:style w:type="numbering" w:customStyle="1" w:styleId="12312">
    <w:name w:val="Нет списка12312"/>
    <w:next w:val="a2"/>
    <w:uiPriority w:val="99"/>
    <w:semiHidden/>
    <w:unhideWhenUsed/>
    <w:rsid w:val="00361EB9"/>
  </w:style>
  <w:style w:type="numbering" w:customStyle="1" w:styleId="6112">
    <w:name w:val="Нет списка6112"/>
    <w:next w:val="a2"/>
    <w:uiPriority w:val="99"/>
    <w:semiHidden/>
    <w:unhideWhenUsed/>
    <w:rsid w:val="00361EB9"/>
  </w:style>
  <w:style w:type="numbering" w:customStyle="1" w:styleId="7112">
    <w:name w:val="Нет списка7112"/>
    <w:next w:val="a2"/>
    <w:semiHidden/>
    <w:rsid w:val="00361EB9"/>
  </w:style>
  <w:style w:type="table" w:customStyle="1" w:styleId="31112">
    <w:name w:val="Объемная таблица 3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2">
    <w:name w:val="HTA Tabellengitternetz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2"/>
    <w:next w:val="a2"/>
    <w:semiHidden/>
    <w:rsid w:val="00361EB9"/>
  </w:style>
  <w:style w:type="numbering" w:customStyle="1" w:styleId="11111111112">
    <w:name w:val="1 / 1.1 / 1.1.111112"/>
    <w:basedOn w:val="a2"/>
    <w:next w:val="111111"/>
    <w:rsid w:val="00361EB9"/>
  </w:style>
  <w:style w:type="numbering" w:customStyle="1" w:styleId="1111112112">
    <w:name w:val="1 / 1.1 / 1.1.12112"/>
    <w:basedOn w:val="a2"/>
    <w:next w:val="111111"/>
    <w:rsid w:val="00361EB9"/>
  </w:style>
  <w:style w:type="numbering" w:customStyle="1" w:styleId="21112">
    <w:name w:val="Нет списка21112"/>
    <w:next w:val="a2"/>
    <w:uiPriority w:val="99"/>
    <w:semiHidden/>
    <w:unhideWhenUsed/>
    <w:rsid w:val="00361EB9"/>
  </w:style>
  <w:style w:type="numbering" w:customStyle="1" w:styleId="311120">
    <w:name w:val="Нет списка31112"/>
    <w:next w:val="a2"/>
    <w:uiPriority w:val="99"/>
    <w:semiHidden/>
    <w:unhideWhenUsed/>
    <w:rsid w:val="00361EB9"/>
  </w:style>
  <w:style w:type="numbering" w:customStyle="1" w:styleId="41112">
    <w:name w:val="Нет списка41112"/>
    <w:next w:val="a2"/>
    <w:uiPriority w:val="99"/>
    <w:semiHidden/>
    <w:unhideWhenUsed/>
    <w:rsid w:val="00361EB9"/>
  </w:style>
  <w:style w:type="numbering" w:customStyle="1" w:styleId="112112">
    <w:name w:val="Нет списка112112"/>
    <w:next w:val="a2"/>
    <w:uiPriority w:val="99"/>
    <w:semiHidden/>
    <w:unhideWhenUsed/>
    <w:rsid w:val="00361EB9"/>
  </w:style>
  <w:style w:type="numbering" w:customStyle="1" w:styleId="51112">
    <w:name w:val="Нет списка51112"/>
    <w:next w:val="a2"/>
    <w:uiPriority w:val="99"/>
    <w:semiHidden/>
    <w:unhideWhenUsed/>
    <w:rsid w:val="00361EB9"/>
  </w:style>
  <w:style w:type="numbering" w:customStyle="1" w:styleId="121112">
    <w:name w:val="Нет списка121112"/>
    <w:next w:val="a2"/>
    <w:uiPriority w:val="99"/>
    <w:semiHidden/>
    <w:unhideWhenUsed/>
    <w:rsid w:val="00361EB9"/>
  </w:style>
  <w:style w:type="numbering" w:customStyle="1" w:styleId="8112">
    <w:name w:val="Нет списка8112"/>
    <w:next w:val="a2"/>
    <w:semiHidden/>
    <w:rsid w:val="00361EB9"/>
  </w:style>
  <w:style w:type="table" w:customStyle="1" w:styleId="32112">
    <w:name w:val="Объемная таблица 3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2">
    <w:name w:val="HTA Tabellengitternetz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2">
    <w:name w:val="Нет списка14112"/>
    <w:next w:val="a2"/>
    <w:semiHidden/>
    <w:rsid w:val="00361EB9"/>
  </w:style>
  <w:style w:type="numbering" w:customStyle="1" w:styleId="11111112112">
    <w:name w:val="1 / 1.1 / 1.1.112112"/>
    <w:basedOn w:val="a2"/>
    <w:next w:val="111111"/>
    <w:rsid w:val="00361EB9"/>
  </w:style>
  <w:style w:type="numbering" w:customStyle="1" w:styleId="1111113112">
    <w:name w:val="1 / 1.1 / 1.1.13112"/>
    <w:basedOn w:val="a2"/>
    <w:next w:val="111111"/>
    <w:rsid w:val="00361EB9"/>
  </w:style>
  <w:style w:type="numbering" w:customStyle="1" w:styleId="22112">
    <w:name w:val="Нет списка22112"/>
    <w:next w:val="a2"/>
    <w:uiPriority w:val="99"/>
    <w:semiHidden/>
    <w:unhideWhenUsed/>
    <w:rsid w:val="00361EB9"/>
  </w:style>
  <w:style w:type="numbering" w:customStyle="1" w:styleId="321120">
    <w:name w:val="Нет списка32112"/>
    <w:next w:val="a2"/>
    <w:uiPriority w:val="99"/>
    <w:semiHidden/>
    <w:unhideWhenUsed/>
    <w:rsid w:val="00361EB9"/>
  </w:style>
  <w:style w:type="numbering" w:customStyle="1" w:styleId="42112">
    <w:name w:val="Нет списка42112"/>
    <w:next w:val="a2"/>
    <w:uiPriority w:val="99"/>
    <w:semiHidden/>
    <w:unhideWhenUsed/>
    <w:rsid w:val="00361EB9"/>
  </w:style>
  <w:style w:type="numbering" w:customStyle="1" w:styleId="113112">
    <w:name w:val="Нет списка113112"/>
    <w:next w:val="a2"/>
    <w:uiPriority w:val="99"/>
    <w:semiHidden/>
    <w:unhideWhenUsed/>
    <w:rsid w:val="00361EB9"/>
  </w:style>
  <w:style w:type="numbering" w:customStyle="1" w:styleId="52112">
    <w:name w:val="Нет списка52112"/>
    <w:next w:val="a2"/>
    <w:uiPriority w:val="99"/>
    <w:semiHidden/>
    <w:unhideWhenUsed/>
    <w:rsid w:val="00361EB9"/>
  </w:style>
  <w:style w:type="numbering" w:customStyle="1" w:styleId="122112">
    <w:name w:val="Нет списка122112"/>
    <w:next w:val="a2"/>
    <w:uiPriority w:val="99"/>
    <w:semiHidden/>
    <w:unhideWhenUsed/>
    <w:rsid w:val="00361EB9"/>
  </w:style>
  <w:style w:type="numbering" w:customStyle="1" w:styleId="11111113112">
    <w:name w:val="1 / 1.1 / 1.1.113112"/>
    <w:basedOn w:val="a2"/>
    <w:next w:val="111111"/>
    <w:rsid w:val="00361EB9"/>
  </w:style>
  <w:style w:type="numbering" w:customStyle="1" w:styleId="1111114112">
    <w:name w:val="1 / 1.1 / 1.1.14112"/>
    <w:basedOn w:val="a2"/>
    <w:next w:val="111111"/>
    <w:rsid w:val="00361EB9"/>
  </w:style>
  <w:style w:type="numbering" w:customStyle="1" w:styleId="1612">
    <w:name w:val="Нет списка1612"/>
    <w:next w:val="a2"/>
    <w:uiPriority w:val="99"/>
    <w:semiHidden/>
    <w:unhideWhenUsed/>
    <w:rsid w:val="00361EB9"/>
  </w:style>
  <w:style w:type="numbering" w:customStyle="1" w:styleId="1712">
    <w:name w:val="Нет списка1712"/>
    <w:next w:val="a2"/>
    <w:semiHidden/>
    <w:rsid w:val="00361EB9"/>
  </w:style>
  <w:style w:type="table" w:customStyle="1" w:styleId="3412">
    <w:name w:val="Объемная таблица 3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2">
    <w:name w:val="HTA Tabellengitternetz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2">
    <w:name w:val="Нет списка11512"/>
    <w:next w:val="a2"/>
    <w:semiHidden/>
    <w:rsid w:val="00361EB9"/>
  </w:style>
  <w:style w:type="numbering" w:customStyle="1" w:styleId="2412">
    <w:name w:val="Нет списка2412"/>
    <w:next w:val="a2"/>
    <w:uiPriority w:val="99"/>
    <w:semiHidden/>
    <w:unhideWhenUsed/>
    <w:rsid w:val="00361EB9"/>
  </w:style>
  <w:style w:type="numbering" w:customStyle="1" w:styleId="34120">
    <w:name w:val="Нет списка3412"/>
    <w:next w:val="a2"/>
    <w:uiPriority w:val="99"/>
    <w:semiHidden/>
    <w:unhideWhenUsed/>
    <w:rsid w:val="00361EB9"/>
  </w:style>
  <w:style w:type="numbering" w:customStyle="1" w:styleId="4412">
    <w:name w:val="Нет списка4412"/>
    <w:next w:val="a2"/>
    <w:uiPriority w:val="99"/>
    <w:semiHidden/>
    <w:unhideWhenUsed/>
    <w:rsid w:val="00361EB9"/>
  </w:style>
  <w:style w:type="numbering" w:customStyle="1" w:styleId="111212">
    <w:name w:val="Нет списка111212"/>
    <w:next w:val="a2"/>
    <w:uiPriority w:val="99"/>
    <w:semiHidden/>
    <w:unhideWhenUsed/>
    <w:rsid w:val="00361EB9"/>
  </w:style>
  <w:style w:type="numbering" w:customStyle="1" w:styleId="5412">
    <w:name w:val="Нет списка5412"/>
    <w:next w:val="a2"/>
    <w:uiPriority w:val="99"/>
    <w:semiHidden/>
    <w:unhideWhenUsed/>
    <w:rsid w:val="00361EB9"/>
  </w:style>
  <w:style w:type="numbering" w:customStyle="1" w:styleId="12412">
    <w:name w:val="Нет списка12412"/>
    <w:next w:val="a2"/>
    <w:uiPriority w:val="99"/>
    <w:semiHidden/>
    <w:unhideWhenUsed/>
    <w:rsid w:val="00361EB9"/>
  </w:style>
  <w:style w:type="numbering" w:customStyle="1" w:styleId="6212">
    <w:name w:val="Нет списка6212"/>
    <w:next w:val="a2"/>
    <w:uiPriority w:val="99"/>
    <w:semiHidden/>
    <w:unhideWhenUsed/>
    <w:rsid w:val="00361EB9"/>
  </w:style>
  <w:style w:type="numbering" w:customStyle="1" w:styleId="7212">
    <w:name w:val="Нет списка7212"/>
    <w:next w:val="a2"/>
    <w:semiHidden/>
    <w:rsid w:val="00361EB9"/>
  </w:style>
  <w:style w:type="table" w:customStyle="1" w:styleId="31212">
    <w:name w:val="Объемная таблица 3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2">
    <w:name w:val="HTA Tabellengitternetz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2">
    <w:name w:val="Нет списка13212"/>
    <w:next w:val="a2"/>
    <w:semiHidden/>
    <w:rsid w:val="00361EB9"/>
  </w:style>
  <w:style w:type="numbering" w:customStyle="1" w:styleId="11111111212">
    <w:name w:val="1 / 1.1 / 1.1.111212"/>
    <w:basedOn w:val="a2"/>
    <w:next w:val="111111"/>
    <w:rsid w:val="00361EB9"/>
  </w:style>
  <w:style w:type="numbering" w:customStyle="1" w:styleId="1111112212">
    <w:name w:val="1 / 1.1 / 1.1.12212"/>
    <w:basedOn w:val="a2"/>
    <w:next w:val="111111"/>
    <w:rsid w:val="00361EB9"/>
  </w:style>
  <w:style w:type="numbering" w:customStyle="1" w:styleId="21212">
    <w:name w:val="Нет списка21212"/>
    <w:next w:val="a2"/>
    <w:uiPriority w:val="99"/>
    <w:semiHidden/>
    <w:unhideWhenUsed/>
    <w:rsid w:val="00361EB9"/>
  </w:style>
  <w:style w:type="numbering" w:customStyle="1" w:styleId="312120">
    <w:name w:val="Нет списка31212"/>
    <w:next w:val="a2"/>
    <w:uiPriority w:val="99"/>
    <w:semiHidden/>
    <w:unhideWhenUsed/>
    <w:rsid w:val="00361EB9"/>
  </w:style>
  <w:style w:type="numbering" w:customStyle="1" w:styleId="41212">
    <w:name w:val="Нет списка41212"/>
    <w:next w:val="a2"/>
    <w:uiPriority w:val="99"/>
    <w:semiHidden/>
    <w:unhideWhenUsed/>
    <w:rsid w:val="00361EB9"/>
  </w:style>
  <w:style w:type="numbering" w:customStyle="1" w:styleId="112212">
    <w:name w:val="Нет списка112212"/>
    <w:next w:val="a2"/>
    <w:uiPriority w:val="99"/>
    <w:semiHidden/>
    <w:unhideWhenUsed/>
    <w:rsid w:val="00361EB9"/>
  </w:style>
  <w:style w:type="numbering" w:customStyle="1" w:styleId="51212">
    <w:name w:val="Нет списка51212"/>
    <w:next w:val="a2"/>
    <w:uiPriority w:val="99"/>
    <w:semiHidden/>
    <w:unhideWhenUsed/>
    <w:rsid w:val="00361EB9"/>
  </w:style>
  <w:style w:type="numbering" w:customStyle="1" w:styleId="121212">
    <w:name w:val="Нет списка121212"/>
    <w:next w:val="a2"/>
    <w:uiPriority w:val="99"/>
    <w:semiHidden/>
    <w:unhideWhenUsed/>
    <w:rsid w:val="00361EB9"/>
  </w:style>
  <w:style w:type="numbering" w:customStyle="1" w:styleId="8212">
    <w:name w:val="Нет списка8212"/>
    <w:next w:val="a2"/>
    <w:semiHidden/>
    <w:rsid w:val="00361EB9"/>
  </w:style>
  <w:style w:type="table" w:customStyle="1" w:styleId="32212">
    <w:name w:val="Объемная таблица 3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2">
    <w:name w:val="HTA Tabellengitternetz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2">
    <w:name w:val="Нет списка14212"/>
    <w:next w:val="a2"/>
    <w:semiHidden/>
    <w:rsid w:val="00361EB9"/>
  </w:style>
  <w:style w:type="numbering" w:customStyle="1" w:styleId="11111112212">
    <w:name w:val="1 / 1.1 / 1.1.112212"/>
    <w:basedOn w:val="a2"/>
    <w:next w:val="111111"/>
    <w:rsid w:val="00361EB9"/>
  </w:style>
  <w:style w:type="numbering" w:customStyle="1" w:styleId="1111113212">
    <w:name w:val="1 / 1.1 / 1.1.13212"/>
    <w:basedOn w:val="a2"/>
    <w:next w:val="111111"/>
    <w:rsid w:val="00361EB9"/>
  </w:style>
  <w:style w:type="numbering" w:customStyle="1" w:styleId="22212">
    <w:name w:val="Нет списка22212"/>
    <w:next w:val="a2"/>
    <w:uiPriority w:val="99"/>
    <w:semiHidden/>
    <w:unhideWhenUsed/>
    <w:rsid w:val="00361EB9"/>
  </w:style>
  <w:style w:type="numbering" w:customStyle="1" w:styleId="322120">
    <w:name w:val="Нет списка32212"/>
    <w:next w:val="a2"/>
    <w:uiPriority w:val="99"/>
    <w:semiHidden/>
    <w:unhideWhenUsed/>
    <w:rsid w:val="00361EB9"/>
  </w:style>
  <w:style w:type="numbering" w:customStyle="1" w:styleId="42212">
    <w:name w:val="Нет списка42212"/>
    <w:next w:val="a2"/>
    <w:uiPriority w:val="99"/>
    <w:semiHidden/>
    <w:unhideWhenUsed/>
    <w:rsid w:val="00361EB9"/>
  </w:style>
  <w:style w:type="numbering" w:customStyle="1" w:styleId="113212">
    <w:name w:val="Нет списка113212"/>
    <w:next w:val="a2"/>
    <w:uiPriority w:val="99"/>
    <w:semiHidden/>
    <w:unhideWhenUsed/>
    <w:rsid w:val="00361EB9"/>
  </w:style>
  <w:style w:type="numbering" w:customStyle="1" w:styleId="52212">
    <w:name w:val="Нет списка52212"/>
    <w:next w:val="a2"/>
    <w:uiPriority w:val="99"/>
    <w:semiHidden/>
    <w:unhideWhenUsed/>
    <w:rsid w:val="00361EB9"/>
  </w:style>
  <w:style w:type="numbering" w:customStyle="1" w:styleId="122212">
    <w:name w:val="Нет списка122212"/>
    <w:next w:val="a2"/>
    <w:uiPriority w:val="99"/>
    <w:semiHidden/>
    <w:unhideWhenUsed/>
    <w:rsid w:val="00361EB9"/>
  </w:style>
  <w:style w:type="numbering" w:customStyle="1" w:styleId="11111113212">
    <w:name w:val="1 / 1.1 / 1.1.113212"/>
    <w:basedOn w:val="a2"/>
    <w:next w:val="111111"/>
    <w:rsid w:val="00361EB9"/>
  </w:style>
  <w:style w:type="numbering" w:customStyle="1" w:styleId="1111114212">
    <w:name w:val="1 / 1.1 / 1.1.14212"/>
    <w:basedOn w:val="a2"/>
    <w:next w:val="111111"/>
    <w:rsid w:val="00361EB9"/>
  </w:style>
  <w:style w:type="numbering" w:customStyle="1" w:styleId="1812">
    <w:name w:val="Нет списка1812"/>
    <w:next w:val="a2"/>
    <w:uiPriority w:val="99"/>
    <w:semiHidden/>
    <w:unhideWhenUsed/>
    <w:rsid w:val="00361EB9"/>
  </w:style>
  <w:style w:type="numbering" w:customStyle="1" w:styleId="1912">
    <w:name w:val="Нет списка1912"/>
    <w:next w:val="a2"/>
    <w:semiHidden/>
    <w:rsid w:val="00361EB9"/>
  </w:style>
  <w:style w:type="table" w:customStyle="1" w:styleId="3512">
    <w:name w:val="Объемная таблица 3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2">
    <w:name w:val="HTA Tabellengitternetz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2">
    <w:name w:val="Нет списка11612"/>
    <w:next w:val="a2"/>
    <w:semiHidden/>
    <w:rsid w:val="00361EB9"/>
  </w:style>
  <w:style w:type="numbering" w:customStyle="1" w:styleId="2512">
    <w:name w:val="Нет списка2512"/>
    <w:next w:val="a2"/>
    <w:uiPriority w:val="99"/>
    <w:semiHidden/>
    <w:unhideWhenUsed/>
    <w:rsid w:val="00361EB9"/>
  </w:style>
  <w:style w:type="numbering" w:customStyle="1" w:styleId="35120">
    <w:name w:val="Нет списка3512"/>
    <w:next w:val="a2"/>
    <w:uiPriority w:val="99"/>
    <w:semiHidden/>
    <w:unhideWhenUsed/>
    <w:rsid w:val="00361EB9"/>
  </w:style>
  <w:style w:type="numbering" w:customStyle="1" w:styleId="4512">
    <w:name w:val="Нет списка4512"/>
    <w:next w:val="a2"/>
    <w:uiPriority w:val="99"/>
    <w:semiHidden/>
    <w:unhideWhenUsed/>
    <w:rsid w:val="00361EB9"/>
  </w:style>
  <w:style w:type="numbering" w:customStyle="1" w:styleId="111312">
    <w:name w:val="Нет списка111312"/>
    <w:next w:val="a2"/>
    <w:uiPriority w:val="99"/>
    <w:semiHidden/>
    <w:unhideWhenUsed/>
    <w:rsid w:val="00361EB9"/>
  </w:style>
  <w:style w:type="numbering" w:customStyle="1" w:styleId="5512">
    <w:name w:val="Нет списка5512"/>
    <w:next w:val="a2"/>
    <w:uiPriority w:val="99"/>
    <w:semiHidden/>
    <w:unhideWhenUsed/>
    <w:rsid w:val="00361EB9"/>
  </w:style>
  <w:style w:type="numbering" w:customStyle="1" w:styleId="12512">
    <w:name w:val="Нет списка12512"/>
    <w:next w:val="a2"/>
    <w:uiPriority w:val="99"/>
    <w:semiHidden/>
    <w:unhideWhenUsed/>
    <w:rsid w:val="00361EB9"/>
  </w:style>
  <w:style w:type="numbering" w:customStyle="1" w:styleId="6312">
    <w:name w:val="Нет списка6312"/>
    <w:next w:val="a2"/>
    <w:uiPriority w:val="99"/>
    <w:semiHidden/>
    <w:unhideWhenUsed/>
    <w:rsid w:val="00361EB9"/>
  </w:style>
  <w:style w:type="numbering" w:customStyle="1" w:styleId="7312">
    <w:name w:val="Нет списка7312"/>
    <w:next w:val="a2"/>
    <w:semiHidden/>
    <w:rsid w:val="00361EB9"/>
  </w:style>
  <w:style w:type="table" w:customStyle="1" w:styleId="31312">
    <w:name w:val="Объемная таблица 3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2">
    <w:name w:val="HTA Tabellengitternetz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2">
    <w:name w:val="Нет списка13312"/>
    <w:next w:val="a2"/>
    <w:semiHidden/>
    <w:rsid w:val="00361EB9"/>
  </w:style>
  <w:style w:type="numbering" w:customStyle="1" w:styleId="11111111312">
    <w:name w:val="1 / 1.1 / 1.1.111312"/>
    <w:basedOn w:val="a2"/>
    <w:next w:val="111111"/>
    <w:rsid w:val="00361EB9"/>
  </w:style>
  <w:style w:type="numbering" w:customStyle="1" w:styleId="1111112312">
    <w:name w:val="1 / 1.1 / 1.1.12312"/>
    <w:basedOn w:val="a2"/>
    <w:next w:val="111111"/>
    <w:rsid w:val="00361EB9"/>
  </w:style>
  <w:style w:type="numbering" w:customStyle="1" w:styleId="21312">
    <w:name w:val="Нет списка21312"/>
    <w:next w:val="a2"/>
    <w:uiPriority w:val="99"/>
    <w:semiHidden/>
    <w:unhideWhenUsed/>
    <w:rsid w:val="00361EB9"/>
  </w:style>
  <w:style w:type="numbering" w:customStyle="1" w:styleId="313120">
    <w:name w:val="Нет списка31312"/>
    <w:next w:val="a2"/>
    <w:uiPriority w:val="99"/>
    <w:semiHidden/>
    <w:unhideWhenUsed/>
    <w:rsid w:val="00361EB9"/>
  </w:style>
  <w:style w:type="numbering" w:customStyle="1" w:styleId="41312">
    <w:name w:val="Нет списка41312"/>
    <w:next w:val="a2"/>
    <w:uiPriority w:val="99"/>
    <w:semiHidden/>
    <w:unhideWhenUsed/>
    <w:rsid w:val="00361EB9"/>
  </w:style>
  <w:style w:type="numbering" w:customStyle="1" w:styleId="112312">
    <w:name w:val="Нет списка112312"/>
    <w:next w:val="a2"/>
    <w:uiPriority w:val="99"/>
    <w:semiHidden/>
    <w:unhideWhenUsed/>
    <w:rsid w:val="00361EB9"/>
  </w:style>
  <w:style w:type="numbering" w:customStyle="1" w:styleId="51312">
    <w:name w:val="Нет списка51312"/>
    <w:next w:val="a2"/>
    <w:uiPriority w:val="99"/>
    <w:semiHidden/>
    <w:unhideWhenUsed/>
    <w:rsid w:val="00361EB9"/>
  </w:style>
  <w:style w:type="numbering" w:customStyle="1" w:styleId="121312">
    <w:name w:val="Нет списка121312"/>
    <w:next w:val="a2"/>
    <w:uiPriority w:val="99"/>
    <w:semiHidden/>
    <w:unhideWhenUsed/>
    <w:rsid w:val="00361EB9"/>
  </w:style>
  <w:style w:type="numbering" w:customStyle="1" w:styleId="8312">
    <w:name w:val="Нет списка8312"/>
    <w:next w:val="a2"/>
    <w:semiHidden/>
    <w:rsid w:val="00361EB9"/>
  </w:style>
  <w:style w:type="table" w:customStyle="1" w:styleId="32312">
    <w:name w:val="Объемная таблица 3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2">
    <w:name w:val="HTA Tabellengitternetz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2">
    <w:name w:val="Нет списка14312"/>
    <w:next w:val="a2"/>
    <w:semiHidden/>
    <w:rsid w:val="00361EB9"/>
  </w:style>
  <w:style w:type="numbering" w:customStyle="1" w:styleId="11111112312">
    <w:name w:val="1 / 1.1 / 1.1.112312"/>
    <w:basedOn w:val="a2"/>
    <w:next w:val="111111"/>
    <w:rsid w:val="00361EB9"/>
  </w:style>
  <w:style w:type="numbering" w:customStyle="1" w:styleId="1111113312">
    <w:name w:val="1 / 1.1 / 1.1.13312"/>
    <w:basedOn w:val="a2"/>
    <w:next w:val="111111"/>
    <w:rsid w:val="00361EB9"/>
  </w:style>
  <w:style w:type="numbering" w:customStyle="1" w:styleId="22312">
    <w:name w:val="Нет списка22312"/>
    <w:next w:val="a2"/>
    <w:uiPriority w:val="99"/>
    <w:semiHidden/>
    <w:unhideWhenUsed/>
    <w:rsid w:val="00361EB9"/>
  </w:style>
  <w:style w:type="numbering" w:customStyle="1" w:styleId="323120">
    <w:name w:val="Нет списка32312"/>
    <w:next w:val="a2"/>
    <w:uiPriority w:val="99"/>
    <w:semiHidden/>
    <w:unhideWhenUsed/>
    <w:rsid w:val="00361EB9"/>
  </w:style>
  <w:style w:type="numbering" w:customStyle="1" w:styleId="42312">
    <w:name w:val="Нет списка42312"/>
    <w:next w:val="a2"/>
    <w:uiPriority w:val="99"/>
    <w:semiHidden/>
    <w:unhideWhenUsed/>
    <w:rsid w:val="00361EB9"/>
  </w:style>
  <w:style w:type="numbering" w:customStyle="1" w:styleId="113312">
    <w:name w:val="Нет списка113312"/>
    <w:next w:val="a2"/>
    <w:uiPriority w:val="99"/>
    <w:semiHidden/>
    <w:unhideWhenUsed/>
    <w:rsid w:val="00361EB9"/>
  </w:style>
  <w:style w:type="numbering" w:customStyle="1" w:styleId="52312">
    <w:name w:val="Нет списка52312"/>
    <w:next w:val="a2"/>
    <w:uiPriority w:val="99"/>
    <w:semiHidden/>
    <w:unhideWhenUsed/>
    <w:rsid w:val="00361EB9"/>
  </w:style>
  <w:style w:type="numbering" w:customStyle="1" w:styleId="122312">
    <w:name w:val="Нет списка122312"/>
    <w:next w:val="a2"/>
    <w:uiPriority w:val="99"/>
    <w:semiHidden/>
    <w:unhideWhenUsed/>
    <w:rsid w:val="00361EB9"/>
  </w:style>
  <w:style w:type="numbering" w:customStyle="1" w:styleId="11111113312">
    <w:name w:val="1 / 1.1 / 1.1.113312"/>
    <w:basedOn w:val="a2"/>
    <w:next w:val="111111"/>
    <w:rsid w:val="00361EB9"/>
  </w:style>
  <w:style w:type="numbering" w:customStyle="1" w:styleId="1111114312">
    <w:name w:val="1 / 1.1 / 1.1.14312"/>
    <w:basedOn w:val="a2"/>
    <w:next w:val="111111"/>
    <w:rsid w:val="00361EB9"/>
  </w:style>
  <w:style w:type="numbering" w:customStyle="1" w:styleId="111111142">
    <w:name w:val="1 / 1.1 / 1.1.1142"/>
    <w:basedOn w:val="a2"/>
    <w:next w:val="111111"/>
    <w:rsid w:val="00361EB9"/>
  </w:style>
  <w:style w:type="numbering" w:customStyle="1" w:styleId="11111152">
    <w:name w:val="1 / 1.1 / 1.1.152"/>
    <w:basedOn w:val="a2"/>
    <w:next w:val="111111"/>
    <w:rsid w:val="00361EB9"/>
  </w:style>
  <w:style w:type="numbering" w:customStyle="1" w:styleId="272">
    <w:name w:val="Нет списка272"/>
    <w:next w:val="a2"/>
    <w:uiPriority w:val="99"/>
    <w:semiHidden/>
    <w:unhideWhenUsed/>
    <w:rsid w:val="00361EB9"/>
  </w:style>
  <w:style w:type="numbering" w:customStyle="1" w:styleId="1182">
    <w:name w:val="Нет списка1182"/>
    <w:next w:val="a2"/>
    <w:semiHidden/>
    <w:rsid w:val="00361EB9"/>
  </w:style>
  <w:style w:type="table" w:customStyle="1" w:styleId="3720">
    <w:name w:val="Объемная таблица 3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2">
    <w:name w:val="HTA Tabellengitternetz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2">
    <w:name w:val="Нет списка1192"/>
    <w:next w:val="a2"/>
    <w:semiHidden/>
    <w:rsid w:val="00361EB9"/>
  </w:style>
  <w:style w:type="numbering" w:customStyle="1" w:styleId="282">
    <w:name w:val="Нет списка282"/>
    <w:next w:val="a2"/>
    <w:uiPriority w:val="99"/>
    <w:semiHidden/>
    <w:unhideWhenUsed/>
    <w:rsid w:val="00361EB9"/>
  </w:style>
  <w:style w:type="numbering" w:customStyle="1" w:styleId="3721">
    <w:name w:val="Нет списка372"/>
    <w:next w:val="a2"/>
    <w:uiPriority w:val="99"/>
    <w:semiHidden/>
    <w:unhideWhenUsed/>
    <w:rsid w:val="00361EB9"/>
  </w:style>
  <w:style w:type="numbering" w:customStyle="1" w:styleId="472">
    <w:name w:val="Нет списка472"/>
    <w:next w:val="a2"/>
    <w:uiPriority w:val="99"/>
    <w:semiHidden/>
    <w:unhideWhenUsed/>
    <w:rsid w:val="00361EB9"/>
  </w:style>
  <w:style w:type="numbering" w:customStyle="1" w:styleId="11152">
    <w:name w:val="Нет списка11152"/>
    <w:next w:val="a2"/>
    <w:uiPriority w:val="99"/>
    <w:semiHidden/>
    <w:unhideWhenUsed/>
    <w:rsid w:val="00361EB9"/>
  </w:style>
  <w:style w:type="numbering" w:customStyle="1" w:styleId="572">
    <w:name w:val="Нет списка572"/>
    <w:next w:val="a2"/>
    <w:uiPriority w:val="99"/>
    <w:semiHidden/>
    <w:unhideWhenUsed/>
    <w:rsid w:val="00361EB9"/>
  </w:style>
  <w:style w:type="numbering" w:customStyle="1" w:styleId="1272">
    <w:name w:val="Нет списка1272"/>
    <w:next w:val="a2"/>
    <w:uiPriority w:val="99"/>
    <w:semiHidden/>
    <w:unhideWhenUsed/>
    <w:rsid w:val="00361EB9"/>
  </w:style>
  <w:style w:type="numbering" w:customStyle="1" w:styleId="652">
    <w:name w:val="Нет списка652"/>
    <w:next w:val="a2"/>
    <w:uiPriority w:val="99"/>
    <w:semiHidden/>
    <w:unhideWhenUsed/>
    <w:rsid w:val="00361EB9"/>
  </w:style>
  <w:style w:type="numbering" w:customStyle="1" w:styleId="752">
    <w:name w:val="Нет списка752"/>
    <w:next w:val="a2"/>
    <w:semiHidden/>
    <w:rsid w:val="00361EB9"/>
  </w:style>
  <w:style w:type="table" w:customStyle="1" w:styleId="3152">
    <w:name w:val="Объемная таблица 31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2">
    <w:name w:val="HTA Tabellengitternetz1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2">
    <w:name w:val="Нет списка1352"/>
    <w:next w:val="a2"/>
    <w:semiHidden/>
    <w:rsid w:val="00361EB9"/>
  </w:style>
  <w:style w:type="numbering" w:customStyle="1" w:styleId="1111111152">
    <w:name w:val="1 / 1.1 / 1.1.11152"/>
    <w:basedOn w:val="a2"/>
    <w:next w:val="111111"/>
    <w:rsid w:val="00361EB9"/>
  </w:style>
  <w:style w:type="numbering" w:customStyle="1" w:styleId="111111252">
    <w:name w:val="1 / 1.1 / 1.1.1252"/>
    <w:basedOn w:val="a2"/>
    <w:next w:val="111111"/>
    <w:rsid w:val="00361EB9"/>
  </w:style>
  <w:style w:type="numbering" w:customStyle="1" w:styleId="2152">
    <w:name w:val="Нет списка2152"/>
    <w:next w:val="a2"/>
    <w:uiPriority w:val="99"/>
    <w:semiHidden/>
    <w:unhideWhenUsed/>
    <w:rsid w:val="00361EB9"/>
  </w:style>
  <w:style w:type="numbering" w:customStyle="1" w:styleId="31520">
    <w:name w:val="Нет списка3152"/>
    <w:next w:val="a2"/>
    <w:uiPriority w:val="99"/>
    <w:semiHidden/>
    <w:unhideWhenUsed/>
    <w:rsid w:val="00361EB9"/>
  </w:style>
  <w:style w:type="numbering" w:customStyle="1" w:styleId="4152">
    <w:name w:val="Нет списка4152"/>
    <w:next w:val="a2"/>
    <w:uiPriority w:val="99"/>
    <w:semiHidden/>
    <w:unhideWhenUsed/>
    <w:rsid w:val="00361EB9"/>
  </w:style>
  <w:style w:type="numbering" w:customStyle="1" w:styleId="11252">
    <w:name w:val="Нет списка11252"/>
    <w:next w:val="a2"/>
    <w:uiPriority w:val="99"/>
    <w:semiHidden/>
    <w:unhideWhenUsed/>
    <w:rsid w:val="00361EB9"/>
  </w:style>
  <w:style w:type="numbering" w:customStyle="1" w:styleId="5152">
    <w:name w:val="Нет списка5152"/>
    <w:next w:val="a2"/>
    <w:uiPriority w:val="99"/>
    <w:semiHidden/>
    <w:unhideWhenUsed/>
    <w:rsid w:val="00361EB9"/>
  </w:style>
  <w:style w:type="numbering" w:customStyle="1" w:styleId="12152">
    <w:name w:val="Нет списка12152"/>
    <w:next w:val="a2"/>
    <w:uiPriority w:val="99"/>
    <w:semiHidden/>
    <w:unhideWhenUsed/>
    <w:rsid w:val="00361EB9"/>
  </w:style>
  <w:style w:type="numbering" w:customStyle="1" w:styleId="852">
    <w:name w:val="Нет списка852"/>
    <w:next w:val="a2"/>
    <w:semiHidden/>
    <w:rsid w:val="00361EB9"/>
  </w:style>
  <w:style w:type="table" w:customStyle="1" w:styleId="3252">
    <w:name w:val="Объемная таблица 32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2">
    <w:name w:val="HTA Tabellengitternetz112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2">
    <w:name w:val="Нет списка1452"/>
    <w:next w:val="a2"/>
    <w:semiHidden/>
    <w:rsid w:val="00361EB9"/>
  </w:style>
  <w:style w:type="numbering" w:customStyle="1" w:styleId="1111111252">
    <w:name w:val="1 / 1.1 / 1.1.11252"/>
    <w:basedOn w:val="a2"/>
    <w:next w:val="111111"/>
    <w:rsid w:val="00361EB9"/>
  </w:style>
  <w:style w:type="numbering" w:customStyle="1" w:styleId="111111352">
    <w:name w:val="1 / 1.1 / 1.1.1352"/>
    <w:basedOn w:val="a2"/>
    <w:next w:val="111111"/>
    <w:rsid w:val="00361EB9"/>
  </w:style>
  <w:style w:type="numbering" w:customStyle="1" w:styleId="2252">
    <w:name w:val="Нет списка2252"/>
    <w:next w:val="a2"/>
    <w:uiPriority w:val="99"/>
    <w:semiHidden/>
    <w:unhideWhenUsed/>
    <w:rsid w:val="00361EB9"/>
  </w:style>
  <w:style w:type="numbering" w:customStyle="1" w:styleId="32520">
    <w:name w:val="Нет списка3252"/>
    <w:next w:val="a2"/>
    <w:uiPriority w:val="99"/>
    <w:semiHidden/>
    <w:unhideWhenUsed/>
    <w:rsid w:val="00361EB9"/>
  </w:style>
  <w:style w:type="numbering" w:customStyle="1" w:styleId="4252">
    <w:name w:val="Нет списка4252"/>
    <w:next w:val="a2"/>
    <w:uiPriority w:val="99"/>
    <w:semiHidden/>
    <w:unhideWhenUsed/>
    <w:rsid w:val="00361EB9"/>
  </w:style>
  <w:style w:type="numbering" w:customStyle="1" w:styleId="11352">
    <w:name w:val="Нет списка11352"/>
    <w:next w:val="a2"/>
    <w:uiPriority w:val="99"/>
    <w:semiHidden/>
    <w:unhideWhenUsed/>
    <w:rsid w:val="00361EB9"/>
  </w:style>
  <w:style w:type="numbering" w:customStyle="1" w:styleId="5252">
    <w:name w:val="Нет списка5252"/>
    <w:next w:val="a2"/>
    <w:uiPriority w:val="99"/>
    <w:semiHidden/>
    <w:unhideWhenUsed/>
    <w:rsid w:val="00361EB9"/>
  </w:style>
  <w:style w:type="numbering" w:customStyle="1" w:styleId="12252">
    <w:name w:val="Нет списка12252"/>
    <w:next w:val="a2"/>
    <w:uiPriority w:val="99"/>
    <w:semiHidden/>
    <w:unhideWhenUsed/>
    <w:rsid w:val="00361EB9"/>
  </w:style>
  <w:style w:type="numbering" w:customStyle="1" w:styleId="1111111352">
    <w:name w:val="1 / 1.1 / 1.1.11352"/>
    <w:basedOn w:val="a2"/>
    <w:next w:val="111111"/>
    <w:rsid w:val="00361EB9"/>
  </w:style>
  <w:style w:type="numbering" w:customStyle="1" w:styleId="111111452">
    <w:name w:val="1 / 1.1 / 1.1.1452"/>
    <w:basedOn w:val="a2"/>
    <w:next w:val="111111"/>
    <w:rsid w:val="00361EB9"/>
  </w:style>
  <w:style w:type="numbering" w:customStyle="1" w:styleId="922">
    <w:name w:val="Нет списка922"/>
    <w:next w:val="a2"/>
    <w:uiPriority w:val="99"/>
    <w:semiHidden/>
    <w:unhideWhenUsed/>
    <w:rsid w:val="00361EB9"/>
  </w:style>
  <w:style w:type="numbering" w:customStyle="1" w:styleId="1022">
    <w:name w:val="Нет списка1022"/>
    <w:next w:val="a2"/>
    <w:uiPriority w:val="99"/>
    <w:semiHidden/>
    <w:unhideWhenUsed/>
    <w:rsid w:val="00361EB9"/>
  </w:style>
  <w:style w:type="numbering" w:customStyle="1" w:styleId="1522">
    <w:name w:val="Нет списка1522"/>
    <w:next w:val="a2"/>
    <w:semiHidden/>
    <w:rsid w:val="00361EB9"/>
  </w:style>
  <w:style w:type="table" w:customStyle="1" w:styleId="3322">
    <w:name w:val="Объемная таблица 3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2">
    <w:name w:val="HTA Tabellengitternetz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2">
    <w:name w:val="Нет списка11422"/>
    <w:next w:val="a2"/>
    <w:semiHidden/>
    <w:rsid w:val="00361EB9"/>
  </w:style>
  <w:style w:type="numbering" w:customStyle="1" w:styleId="2322">
    <w:name w:val="Нет списка2322"/>
    <w:next w:val="a2"/>
    <w:uiPriority w:val="99"/>
    <w:semiHidden/>
    <w:unhideWhenUsed/>
    <w:rsid w:val="00361EB9"/>
  </w:style>
  <w:style w:type="numbering" w:customStyle="1" w:styleId="33220">
    <w:name w:val="Нет списка3322"/>
    <w:next w:val="a2"/>
    <w:uiPriority w:val="99"/>
    <w:semiHidden/>
    <w:unhideWhenUsed/>
    <w:rsid w:val="00361EB9"/>
  </w:style>
  <w:style w:type="numbering" w:customStyle="1" w:styleId="4322">
    <w:name w:val="Нет списка4322"/>
    <w:next w:val="a2"/>
    <w:uiPriority w:val="99"/>
    <w:semiHidden/>
    <w:unhideWhenUsed/>
    <w:rsid w:val="00361EB9"/>
  </w:style>
  <w:style w:type="numbering" w:customStyle="1" w:styleId="111122">
    <w:name w:val="Нет списка111122"/>
    <w:next w:val="a2"/>
    <w:uiPriority w:val="99"/>
    <w:semiHidden/>
    <w:unhideWhenUsed/>
    <w:rsid w:val="00361EB9"/>
  </w:style>
  <w:style w:type="numbering" w:customStyle="1" w:styleId="5322">
    <w:name w:val="Нет списка5322"/>
    <w:next w:val="a2"/>
    <w:uiPriority w:val="99"/>
    <w:semiHidden/>
    <w:unhideWhenUsed/>
    <w:rsid w:val="00361EB9"/>
  </w:style>
  <w:style w:type="numbering" w:customStyle="1" w:styleId="12322">
    <w:name w:val="Нет списка12322"/>
    <w:next w:val="a2"/>
    <w:uiPriority w:val="99"/>
    <w:semiHidden/>
    <w:unhideWhenUsed/>
    <w:rsid w:val="00361EB9"/>
  </w:style>
  <w:style w:type="numbering" w:customStyle="1" w:styleId="6122">
    <w:name w:val="Нет списка6122"/>
    <w:next w:val="a2"/>
    <w:uiPriority w:val="99"/>
    <w:semiHidden/>
    <w:unhideWhenUsed/>
    <w:rsid w:val="00361EB9"/>
  </w:style>
  <w:style w:type="numbering" w:customStyle="1" w:styleId="7122">
    <w:name w:val="Нет списка7122"/>
    <w:next w:val="a2"/>
    <w:semiHidden/>
    <w:rsid w:val="00361EB9"/>
  </w:style>
  <w:style w:type="table" w:customStyle="1" w:styleId="31122">
    <w:name w:val="Объемная таблица 31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2">
    <w:name w:val="HTA Tabellengitternetz1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2">
    <w:name w:val="Нет списка13122"/>
    <w:next w:val="a2"/>
    <w:semiHidden/>
    <w:rsid w:val="00361EB9"/>
  </w:style>
  <w:style w:type="numbering" w:customStyle="1" w:styleId="11111111122">
    <w:name w:val="1 / 1.1 / 1.1.111122"/>
    <w:basedOn w:val="a2"/>
    <w:next w:val="111111"/>
    <w:rsid w:val="00361EB9"/>
  </w:style>
  <w:style w:type="numbering" w:customStyle="1" w:styleId="1111112122">
    <w:name w:val="1 / 1.1 / 1.1.12122"/>
    <w:basedOn w:val="a2"/>
    <w:next w:val="111111"/>
    <w:rsid w:val="00361EB9"/>
  </w:style>
  <w:style w:type="numbering" w:customStyle="1" w:styleId="21122">
    <w:name w:val="Нет списка21122"/>
    <w:next w:val="a2"/>
    <w:uiPriority w:val="99"/>
    <w:semiHidden/>
    <w:unhideWhenUsed/>
    <w:rsid w:val="00361EB9"/>
  </w:style>
  <w:style w:type="numbering" w:customStyle="1" w:styleId="311220">
    <w:name w:val="Нет списка31122"/>
    <w:next w:val="a2"/>
    <w:uiPriority w:val="99"/>
    <w:semiHidden/>
    <w:unhideWhenUsed/>
    <w:rsid w:val="00361EB9"/>
  </w:style>
  <w:style w:type="numbering" w:customStyle="1" w:styleId="41122">
    <w:name w:val="Нет списка41122"/>
    <w:next w:val="a2"/>
    <w:uiPriority w:val="99"/>
    <w:semiHidden/>
    <w:unhideWhenUsed/>
    <w:rsid w:val="00361EB9"/>
  </w:style>
  <w:style w:type="numbering" w:customStyle="1" w:styleId="112122">
    <w:name w:val="Нет списка112122"/>
    <w:next w:val="a2"/>
    <w:uiPriority w:val="99"/>
    <w:semiHidden/>
    <w:unhideWhenUsed/>
    <w:rsid w:val="00361EB9"/>
  </w:style>
  <w:style w:type="numbering" w:customStyle="1" w:styleId="51122">
    <w:name w:val="Нет списка51122"/>
    <w:next w:val="a2"/>
    <w:uiPriority w:val="99"/>
    <w:semiHidden/>
    <w:unhideWhenUsed/>
    <w:rsid w:val="00361EB9"/>
  </w:style>
  <w:style w:type="numbering" w:customStyle="1" w:styleId="121122">
    <w:name w:val="Нет списка121122"/>
    <w:next w:val="a2"/>
    <w:uiPriority w:val="99"/>
    <w:semiHidden/>
    <w:unhideWhenUsed/>
    <w:rsid w:val="00361EB9"/>
  </w:style>
  <w:style w:type="numbering" w:customStyle="1" w:styleId="8122">
    <w:name w:val="Нет списка8122"/>
    <w:next w:val="a2"/>
    <w:semiHidden/>
    <w:rsid w:val="00361EB9"/>
  </w:style>
  <w:style w:type="table" w:customStyle="1" w:styleId="32122">
    <w:name w:val="Объемная таблица 32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2">
    <w:name w:val="HTA Tabellengitternetz112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2">
    <w:name w:val="Нет списка14122"/>
    <w:next w:val="a2"/>
    <w:semiHidden/>
    <w:rsid w:val="00361EB9"/>
  </w:style>
  <w:style w:type="numbering" w:customStyle="1" w:styleId="11111112122">
    <w:name w:val="1 / 1.1 / 1.1.112122"/>
    <w:basedOn w:val="a2"/>
    <w:next w:val="111111"/>
    <w:rsid w:val="00361EB9"/>
  </w:style>
  <w:style w:type="numbering" w:customStyle="1" w:styleId="1111113122">
    <w:name w:val="1 / 1.1 / 1.1.13122"/>
    <w:basedOn w:val="a2"/>
    <w:next w:val="111111"/>
    <w:rsid w:val="00361EB9"/>
  </w:style>
  <w:style w:type="numbering" w:customStyle="1" w:styleId="22122">
    <w:name w:val="Нет списка22122"/>
    <w:next w:val="a2"/>
    <w:uiPriority w:val="99"/>
    <w:semiHidden/>
    <w:unhideWhenUsed/>
    <w:rsid w:val="00361EB9"/>
  </w:style>
  <w:style w:type="numbering" w:customStyle="1" w:styleId="321220">
    <w:name w:val="Нет списка32122"/>
    <w:next w:val="a2"/>
    <w:uiPriority w:val="99"/>
    <w:semiHidden/>
    <w:unhideWhenUsed/>
    <w:rsid w:val="00361EB9"/>
  </w:style>
  <w:style w:type="numbering" w:customStyle="1" w:styleId="42122">
    <w:name w:val="Нет списка42122"/>
    <w:next w:val="a2"/>
    <w:uiPriority w:val="99"/>
    <w:semiHidden/>
    <w:unhideWhenUsed/>
    <w:rsid w:val="00361EB9"/>
  </w:style>
  <w:style w:type="numbering" w:customStyle="1" w:styleId="113122">
    <w:name w:val="Нет списка113122"/>
    <w:next w:val="a2"/>
    <w:uiPriority w:val="99"/>
    <w:semiHidden/>
    <w:unhideWhenUsed/>
    <w:rsid w:val="00361EB9"/>
  </w:style>
  <w:style w:type="numbering" w:customStyle="1" w:styleId="52122">
    <w:name w:val="Нет списка52122"/>
    <w:next w:val="a2"/>
    <w:uiPriority w:val="99"/>
    <w:semiHidden/>
    <w:unhideWhenUsed/>
    <w:rsid w:val="00361EB9"/>
  </w:style>
  <w:style w:type="numbering" w:customStyle="1" w:styleId="122122">
    <w:name w:val="Нет списка122122"/>
    <w:next w:val="a2"/>
    <w:uiPriority w:val="99"/>
    <w:semiHidden/>
    <w:unhideWhenUsed/>
    <w:rsid w:val="00361EB9"/>
  </w:style>
  <w:style w:type="numbering" w:customStyle="1" w:styleId="11111113122">
    <w:name w:val="1 / 1.1 / 1.1.113122"/>
    <w:basedOn w:val="a2"/>
    <w:next w:val="111111"/>
    <w:rsid w:val="00361EB9"/>
  </w:style>
  <w:style w:type="numbering" w:customStyle="1" w:styleId="1111114122">
    <w:name w:val="1 / 1.1 / 1.1.14122"/>
    <w:basedOn w:val="a2"/>
    <w:next w:val="111111"/>
    <w:rsid w:val="00361EB9"/>
  </w:style>
  <w:style w:type="numbering" w:customStyle="1" w:styleId="1622">
    <w:name w:val="Нет списка1622"/>
    <w:next w:val="a2"/>
    <w:uiPriority w:val="99"/>
    <w:semiHidden/>
    <w:unhideWhenUsed/>
    <w:rsid w:val="00361EB9"/>
  </w:style>
  <w:style w:type="numbering" w:customStyle="1" w:styleId="1722">
    <w:name w:val="Нет списка1722"/>
    <w:next w:val="a2"/>
    <w:semiHidden/>
    <w:rsid w:val="00361EB9"/>
  </w:style>
  <w:style w:type="table" w:customStyle="1" w:styleId="3422">
    <w:name w:val="Объемная таблица 34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2">
    <w:name w:val="HTA Tabellengitternetz114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2">
    <w:name w:val="Нет списка11522"/>
    <w:next w:val="a2"/>
    <w:semiHidden/>
    <w:rsid w:val="00361EB9"/>
  </w:style>
  <w:style w:type="numbering" w:customStyle="1" w:styleId="2422">
    <w:name w:val="Нет списка2422"/>
    <w:next w:val="a2"/>
    <w:uiPriority w:val="99"/>
    <w:semiHidden/>
    <w:unhideWhenUsed/>
    <w:rsid w:val="00361EB9"/>
  </w:style>
  <w:style w:type="numbering" w:customStyle="1" w:styleId="34220">
    <w:name w:val="Нет списка3422"/>
    <w:next w:val="a2"/>
    <w:uiPriority w:val="99"/>
    <w:semiHidden/>
    <w:unhideWhenUsed/>
    <w:rsid w:val="00361EB9"/>
  </w:style>
  <w:style w:type="numbering" w:customStyle="1" w:styleId="4422">
    <w:name w:val="Нет списка4422"/>
    <w:next w:val="a2"/>
    <w:uiPriority w:val="99"/>
    <w:semiHidden/>
    <w:unhideWhenUsed/>
    <w:rsid w:val="00361EB9"/>
  </w:style>
  <w:style w:type="numbering" w:customStyle="1" w:styleId="111222">
    <w:name w:val="Нет списка111222"/>
    <w:next w:val="a2"/>
    <w:uiPriority w:val="99"/>
    <w:semiHidden/>
    <w:unhideWhenUsed/>
    <w:rsid w:val="00361EB9"/>
  </w:style>
  <w:style w:type="numbering" w:customStyle="1" w:styleId="5422">
    <w:name w:val="Нет списка5422"/>
    <w:next w:val="a2"/>
    <w:uiPriority w:val="99"/>
    <w:semiHidden/>
    <w:unhideWhenUsed/>
    <w:rsid w:val="00361EB9"/>
  </w:style>
  <w:style w:type="numbering" w:customStyle="1" w:styleId="12422">
    <w:name w:val="Нет списка12422"/>
    <w:next w:val="a2"/>
    <w:uiPriority w:val="99"/>
    <w:semiHidden/>
    <w:unhideWhenUsed/>
    <w:rsid w:val="00361EB9"/>
  </w:style>
  <w:style w:type="numbering" w:customStyle="1" w:styleId="6222">
    <w:name w:val="Нет списка6222"/>
    <w:next w:val="a2"/>
    <w:uiPriority w:val="99"/>
    <w:semiHidden/>
    <w:unhideWhenUsed/>
    <w:rsid w:val="00361EB9"/>
  </w:style>
  <w:style w:type="numbering" w:customStyle="1" w:styleId="7222">
    <w:name w:val="Нет списка7222"/>
    <w:next w:val="a2"/>
    <w:semiHidden/>
    <w:rsid w:val="00361EB9"/>
  </w:style>
  <w:style w:type="table" w:customStyle="1" w:styleId="31222">
    <w:name w:val="Объемная таблица 31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2">
    <w:name w:val="HTA Tabellengitternetz1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2">
    <w:name w:val="Нет списка13222"/>
    <w:next w:val="a2"/>
    <w:semiHidden/>
    <w:rsid w:val="00361EB9"/>
  </w:style>
  <w:style w:type="numbering" w:customStyle="1" w:styleId="11111111222">
    <w:name w:val="1 / 1.1 / 1.1.111222"/>
    <w:basedOn w:val="a2"/>
    <w:next w:val="111111"/>
    <w:rsid w:val="00361EB9"/>
  </w:style>
  <w:style w:type="numbering" w:customStyle="1" w:styleId="1111112222">
    <w:name w:val="1 / 1.1 / 1.1.12222"/>
    <w:basedOn w:val="a2"/>
    <w:next w:val="111111"/>
    <w:rsid w:val="00361EB9"/>
  </w:style>
  <w:style w:type="numbering" w:customStyle="1" w:styleId="21222">
    <w:name w:val="Нет списка21222"/>
    <w:next w:val="a2"/>
    <w:uiPriority w:val="99"/>
    <w:semiHidden/>
    <w:unhideWhenUsed/>
    <w:rsid w:val="00361EB9"/>
  </w:style>
  <w:style w:type="numbering" w:customStyle="1" w:styleId="312220">
    <w:name w:val="Нет списка31222"/>
    <w:next w:val="a2"/>
    <w:uiPriority w:val="99"/>
    <w:semiHidden/>
    <w:unhideWhenUsed/>
    <w:rsid w:val="00361EB9"/>
  </w:style>
  <w:style w:type="numbering" w:customStyle="1" w:styleId="41222">
    <w:name w:val="Нет списка41222"/>
    <w:next w:val="a2"/>
    <w:uiPriority w:val="99"/>
    <w:semiHidden/>
    <w:unhideWhenUsed/>
    <w:rsid w:val="00361EB9"/>
  </w:style>
  <w:style w:type="numbering" w:customStyle="1" w:styleId="112222">
    <w:name w:val="Нет списка112222"/>
    <w:next w:val="a2"/>
    <w:uiPriority w:val="99"/>
    <w:semiHidden/>
    <w:unhideWhenUsed/>
    <w:rsid w:val="00361EB9"/>
  </w:style>
  <w:style w:type="numbering" w:customStyle="1" w:styleId="51222">
    <w:name w:val="Нет списка51222"/>
    <w:next w:val="a2"/>
    <w:uiPriority w:val="99"/>
    <w:semiHidden/>
    <w:unhideWhenUsed/>
    <w:rsid w:val="00361EB9"/>
  </w:style>
  <w:style w:type="numbering" w:customStyle="1" w:styleId="121222">
    <w:name w:val="Нет списка121222"/>
    <w:next w:val="a2"/>
    <w:uiPriority w:val="99"/>
    <w:semiHidden/>
    <w:unhideWhenUsed/>
    <w:rsid w:val="00361EB9"/>
  </w:style>
  <w:style w:type="numbering" w:customStyle="1" w:styleId="8222">
    <w:name w:val="Нет списка8222"/>
    <w:next w:val="a2"/>
    <w:semiHidden/>
    <w:rsid w:val="00361EB9"/>
  </w:style>
  <w:style w:type="table" w:customStyle="1" w:styleId="32222">
    <w:name w:val="Объемная таблица 32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2">
    <w:name w:val="HTA Tabellengitternetz112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2">
    <w:name w:val="Нет списка14222"/>
    <w:next w:val="a2"/>
    <w:semiHidden/>
    <w:rsid w:val="00361EB9"/>
  </w:style>
  <w:style w:type="numbering" w:customStyle="1" w:styleId="11111112222">
    <w:name w:val="1 / 1.1 / 1.1.112222"/>
    <w:basedOn w:val="a2"/>
    <w:next w:val="111111"/>
    <w:rsid w:val="00361EB9"/>
  </w:style>
  <w:style w:type="numbering" w:customStyle="1" w:styleId="1111113222">
    <w:name w:val="1 / 1.1 / 1.1.13222"/>
    <w:basedOn w:val="a2"/>
    <w:next w:val="111111"/>
    <w:rsid w:val="00361EB9"/>
  </w:style>
  <w:style w:type="numbering" w:customStyle="1" w:styleId="22222">
    <w:name w:val="Нет списка22222"/>
    <w:next w:val="a2"/>
    <w:uiPriority w:val="99"/>
    <w:semiHidden/>
    <w:unhideWhenUsed/>
    <w:rsid w:val="00361EB9"/>
  </w:style>
  <w:style w:type="numbering" w:customStyle="1" w:styleId="322220">
    <w:name w:val="Нет списка32222"/>
    <w:next w:val="a2"/>
    <w:uiPriority w:val="99"/>
    <w:semiHidden/>
    <w:unhideWhenUsed/>
    <w:rsid w:val="00361EB9"/>
  </w:style>
  <w:style w:type="numbering" w:customStyle="1" w:styleId="42222">
    <w:name w:val="Нет списка42222"/>
    <w:next w:val="a2"/>
    <w:uiPriority w:val="99"/>
    <w:semiHidden/>
    <w:unhideWhenUsed/>
    <w:rsid w:val="00361EB9"/>
  </w:style>
  <w:style w:type="numbering" w:customStyle="1" w:styleId="113222">
    <w:name w:val="Нет списка113222"/>
    <w:next w:val="a2"/>
    <w:uiPriority w:val="99"/>
    <w:semiHidden/>
    <w:unhideWhenUsed/>
    <w:rsid w:val="00361EB9"/>
  </w:style>
  <w:style w:type="numbering" w:customStyle="1" w:styleId="52222">
    <w:name w:val="Нет списка52222"/>
    <w:next w:val="a2"/>
    <w:uiPriority w:val="99"/>
    <w:semiHidden/>
    <w:unhideWhenUsed/>
    <w:rsid w:val="00361EB9"/>
  </w:style>
  <w:style w:type="numbering" w:customStyle="1" w:styleId="122222">
    <w:name w:val="Нет списка122222"/>
    <w:next w:val="a2"/>
    <w:uiPriority w:val="99"/>
    <w:semiHidden/>
    <w:unhideWhenUsed/>
    <w:rsid w:val="00361EB9"/>
  </w:style>
  <w:style w:type="numbering" w:customStyle="1" w:styleId="11111113222">
    <w:name w:val="1 / 1.1 / 1.1.113222"/>
    <w:basedOn w:val="a2"/>
    <w:next w:val="111111"/>
    <w:rsid w:val="00361EB9"/>
  </w:style>
  <w:style w:type="numbering" w:customStyle="1" w:styleId="1111114222">
    <w:name w:val="1 / 1.1 / 1.1.14222"/>
    <w:basedOn w:val="a2"/>
    <w:next w:val="111111"/>
    <w:rsid w:val="00361EB9"/>
  </w:style>
  <w:style w:type="numbering" w:customStyle="1" w:styleId="1822">
    <w:name w:val="Нет списка1822"/>
    <w:next w:val="a2"/>
    <w:uiPriority w:val="99"/>
    <w:semiHidden/>
    <w:unhideWhenUsed/>
    <w:rsid w:val="00361EB9"/>
  </w:style>
  <w:style w:type="numbering" w:customStyle="1" w:styleId="1922">
    <w:name w:val="Нет списка1922"/>
    <w:next w:val="a2"/>
    <w:semiHidden/>
    <w:rsid w:val="00361EB9"/>
  </w:style>
  <w:style w:type="table" w:customStyle="1" w:styleId="3522">
    <w:name w:val="Объемная таблица 35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2">
    <w:name w:val="HTA Tabellengitternetz115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2">
    <w:name w:val="Нет списка11622"/>
    <w:next w:val="a2"/>
    <w:semiHidden/>
    <w:rsid w:val="00361EB9"/>
  </w:style>
  <w:style w:type="numbering" w:customStyle="1" w:styleId="2522">
    <w:name w:val="Нет списка2522"/>
    <w:next w:val="a2"/>
    <w:uiPriority w:val="99"/>
    <w:semiHidden/>
    <w:unhideWhenUsed/>
    <w:rsid w:val="00361EB9"/>
  </w:style>
  <w:style w:type="numbering" w:customStyle="1" w:styleId="35220">
    <w:name w:val="Нет списка3522"/>
    <w:next w:val="a2"/>
    <w:uiPriority w:val="99"/>
    <w:semiHidden/>
    <w:unhideWhenUsed/>
    <w:rsid w:val="00361EB9"/>
  </w:style>
  <w:style w:type="numbering" w:customStyle="1" w:styleId="4522">
    <w:name w:val="Нет списка4522"/>
    <w:next w:val="a2"/>
    <w:uiPriority w:val="99"/>
    <w:semiHidden/>
    <w:unhideWhenUsed/>
    <w:rsid w:val="00361EB9"/>
  </w:style>
  <w:style w:type="numbering" w:customStyle="1" w:styleId="111322">
    <w:name w:val="Нет списка111322"/>
    <w:next w:val="a2"/>
    <w:uiPriority w:val="99"/>
    <w:semiHidden/>
    <w:unhideWhenUsed/>
    <w:rsid w:val="00361EB9"/>
  </w:style>
  <w:style w:type="numbering" w:customStyle="1" w:styleId="5522">
    <w:name w:val="Нет списка5522"/>
    <w:next w:val="a2"/>
    <w:uiPriority w:val="99"/>
    <w:semiHidden/>
    <w:unhideWhenUsed/>
    <w:rsid w:val="00361EB9"/>
  </w:style>
  <w:style w:type="numbering" w:customStyle="1" w:styleId="12522">
    <w:name w:val="Нет списка12522"/>
    <w:next w:val="a2"/>
    <w:uiPriority w:val="99"/>
    <w:semiHidden/>
    <w:unhideWhenUsed/>
    <w:rsid w:val="00361EB9"/>
  </w:style>
  <w:style w:type="numbering" w:customStyle="1" w:styleId="6322">
    <w:name w:val="Нет списка6322"/>
    <w:next w:val="a2"/>
    <w:uiPriority w:val="99"/>
    <w:semiHidden/>
    <w:unhideWhenUsed/>
    <w:rsid w:val="00361EB9"/>
  </w:style>
  <w:style w:type="numbering" w:customStyle="1" w:styleId="7322">
    <w:name w:val="Нет списка7322"/>
    <w:next w:val="a2"/>
    <w:semiHidden/>
    <w:rsid w:val="00361EB9"/>
  </w:style>
  <w:style w:type="table" w:customStyle="1" w:styleId="31322">
    <w:name w:val="Объемная таблица 31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2">
    <w:name w:val="HTA Tabellengitternetz1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2">
    <w:name w:val="Нет списка13322"/>
    <w:next w:val="a2"/>
    <w:semiHidden/>
    <w:rsid w:val="00361EB9"/>
  </w:style>
  <w:style w:type="numbering" w:customStyle="1" w:styleId="11111111322">
    <w:name w:val="1 / 1.1 / 1.1.111322"/>
    <w:basedOn w:val="a2"/>
    <w:next w:val="111111"/>
    <w:rsid w:val="00361EB9"/>
  </w:style>
  <w:style w:type="numbering" w:customStyle="1" w:styleId="1111112322">
    <w:name w:val="1 / 1.1 / 1.1.12322"/>
    <w:basedOn w:val="a2"/>
    <w:next w:val="111111"/>
    <w:rsid w:val="00361EB9"/>
  </w:style>
  <w:style w:type="numbering" w:customStyle="1" w:styleId="21322">
    <w:name w:val="Нет списка21322"/>
    <w:next w:val="a2"/>
    <w:uiPriority w:val="99"/>
    <w:semiHidden/>
    <w:unhideWhenUsed/>
    <w:rsid w:val="00361EB9"/>
  </w:style>
  <w:style w:type="numbering" w:customStyle="1" w:styleId="313220">
    <w:name w:val="Нет списка31322"/>
    <w:next w:val="a2"/>
    <w:uiPriority w:val="99"/>
    <w:semiHidden/>
    <w:unhideWhenUsed/>
    <w:rsid w:val="00361EB9"/>
  </w:style>
  <w:style w:type="numbering" w:customStyle="1" w:styleId="41322">
    <w:name w:val="Нет списка41322"/>
    <w:next w:val="a2"/>
    <w:uiPriority w:val="99"/>
    <w:semiHidden/>
    <w:unhideWhenUsed/>
    <w:rsid w:val="00361EB9"/>
  </w:style>
  <w:style w:type="numbering" w:customStyle="1" w:styleId="112322">
    <w:name w:val="Нет списка112322"/>
    <w:next w:val="a2"/>
    <w:uiPriority w:val="99"/>
    <w:semiHidden/>
    <w:unhideWhenUsed/>
    <w:rsid w:val="00361EB9"/>
  </w:style>
  <w:style w:type="numbering" w:customStyle="1" w:styleId="51322">
    <w:name w:val="Нет списка51322"/>
    <w:next w:val="a2"/>
    <w:uiPriority w:val="99"/>
    <w:semiHidden/>
    <w:unhideWhenUsed/>
    <w:rsid w:val="00361EB9"/>
  </w:style>
  <w:style w:type="numbering" w:customStyle="1" w:styleId="121322">
    <w:name w:val="Нет списка121322"/>
    <w:next w:val="a2"/>
    <w:uiPriority w:val="99"/>
    <w:semiHidden/>
    <w:unhideWhenUsed/>
    <w:rsid w:val="00361EB9"/>
  </w:style>
  <w:style w:type="numbering" w:customStyle="1" w:styleId="8322">
    <w:name w:val="Нет списка8322"/>
    <w:next w:val="a2"/>
    <w:semiHidden/>
    <w:rsid w:val="00361EB9"/>
  </w:style>
  <w:style w:type="table" w:customStyle="1" w:styleId="32322">
    <w:name w:val="Объемная таблица 32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2">
    <w:name w:val="HTA Tabellengitternetz112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2">
    <w:name w:val="Нет списка14322"/>
    <w:next w:val="a2"/>
    <w:semiHidden/>
    <w:rsid w:val="00361EB9"/>
  </w:style>
  <w:style w:type="numbering" w:customStyle="1" w:styleId="11111112322">
    <w:name w:val="1 / 1.1 / 1.1.112322"/>
    <w:basedOn w:val="a2"/>
    <w:next w:val="111111"/>
    <w:rsid w:val="00361EB9"/>
  </w:style>
  <w:style w:type="numbering" w:customStyle="1" w:styleId="1111113322">
    <w:name w:val="1 / 1.1 / 1.1.13322"/>
    <w:basedOn w:val="a2"/>
    <w:next w:val="111111"/>
    <w:rsid w:val="00361EB9"/>
  </w:style>
  <w:style w:type="numbering" w:customStyle="1" w:styleId="22322">
    <w:name w:val="Нет списка22322"/>
    <w:next w:val="a2"/>
    <w:uiPriority w:val="99"/>
    <w:semiHidden/>
    <w:unhideWhenUsed/>
    <w:rsid w:val="00361EB9"/>
  </w:style>
  <w:style w:type="numbering" w:customStyle="1" w:styleId="323220">
    <w:name w:val="Нет списка32322"/>
    <w:next w:val="a2"/>
    <w:uiPriority w:val="99"/>
    <w:semiHidden/>
    <w:unhideWhenUsed/>
    <w:rsid w:val="00361EB9"/>
  </w:style>
  <w:style w:type="numbering" w:customStyle="1" w:styleId="42322">
    <w:name w:val="Нет списка42322"/>
    <w:next w:val="a2"/>
    <w:uiPriority w:val="99"/>
    <w:semiHidden/>
    <w:unhideWhenUsed/>
    <w:rsid w:val="00361EB9"/>
  </w:style>
  <w:style w:type="numbering" w:customStyle="1" w:styleId="113322">
    <w:name w:val="Нет списка113322"/>
    <w:next w:val="a2"/>
    <w:uiPriority w:val="99"/>
    <w:semiHidden/>
    <w:unhideWhenUsed/>
    <w:rsid w:val="00361EB9"/>
  </w:style>
  <w:style w:type="numbering" w:customStyle="1" w:styleId="52322">
    <w:name w:val="Нет списка52322"/>
    <w:next w:val="a2"/>
    <w:uiPriority w:val="99"/>
    <w:semiHidden/>
    <w:unhideWhenUsed/>
    <w:rsid w:val="00361EB9"/>
  </w:style>
  <w:style w:type="numbering" w:customStyle="1" w:styleId="122322">
    <w:name w:val="Нет списка122322"/>
    <w:next w:val="a2"/>
    <w:uiPriority w:val="99"/>
    <w:semiHidden/>
    <w:unhideWhenUsed/>
    <w:rsid w:val="00361EB9"/>
  </w:style>
  <w:style w:type="numbering" w:customStyle="1" w:styleId="11111113322">
    <w:name w:val="1 / 1.1 / 1.1.113322"/>
    <w:basedOn w:val="a2"/>
    <w:next w:val="111111"/>
    <w:rsid w:val="00361EB9"/>
  </w:style>
  <w:style w:type="numbering" w:customStyle="1" w:styleId="1111114322">
    <w:name w:val="1 / 1.1 / 1.1.14322"/>
    <w:basedOn w:val="a2"/>
    <w:next w:val="111111"/>
    <w:rsid w:val="00361EB9"/>
  </w:style>
  <w:style w:type="numbering" w:customStyle="1" w:styleId="292">
    <w:name w:val="Нет списка292"/>
    <w:next w:val="a2"/>
    <w:uiPriority w:val="99"/>
    <w:semiHidden/>
    <w:unhideWhenUsed/>
    <w:rsid w:val="00361EB9"/>
  </w:style>
  <w:style w:type="numbering" w:customStyle="1" w:styleId="1202">
    <w:name w:val="Нет списка1202"/>
    <w:next w:val="a2"/>
    <w:semiHidden/>
    <w:rsid w:val="00361EB9"/>
  </w:style>
  <w:style w:type="table" w:customStyle="1" w:styleId="3820">
    <w:name w:val="Объемная таблица 38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2">
    <w:name w:val="HTA Tabellengitternetz118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2">
    <w:name w:val="Нет списка11102"/>
    <w:next w:val="a2"/>
    <w:semiHidden/>
    <w:rsid w:val="00361EB9"/>
  </w:style>
  <w:style w:type="numbering" w:customStyle="1" w:styleId="2102">
    <w:name w:val="Нет списка2102"/>
    <w:next w:val="a2"/>
    <w:uiPriority w:val="99"/>
    <w:semiHidden/>
    <w:unhideWhenUsed/>
    <w:rsid w:val="00361EB9"/>
  </w:style>
  <w:style w:type="numbering" w:customStyle="1" w:styleId="3821">
    <w:name w:val="Нет списка382"/>
    <w:next w:val="a2"/>
    <w:uiPriority w:val="99"/>
    <w:semiHidden/>
    <w:unhideWhenUsed/>
    <w:rsid w:val="00361EB9"/>
  </w:style>
  <w:style w:type="numbering" w:customStyle="1" w:styleId="482">
    <w:name w:val="Нет списка482"/>
    <w:next w:val="a2"/>
    <w:uiPriority w:val="99"/>
    <w:semiHidden/>
    <w:unhideWhenUsed/>
    <w:rsid w:val="00361EB9"/>
  </w:style>
  <w:style w:type="numbering" w:customStyle="1" w:styleId="11162">
    <w:name w:val="Нет списка11162"/>
    <w:next w:val="a2"/>
    <w:uiPriority w:val="99"/>
    <w:semiHidden/>
    <w:unhideWhenUsed/>
    <w:rsid w:val="00361EB9"/>
  </w:style>
  <w:style w:type="numbering" w:customStyle="1" w:styleId="582">
    <w:name w:val="Нет списка582"/>
    <w:next w:val="a2"/>
    <w:uiPriority w:val="99"/>
    <w:semiHidden/>
    <w:unhideWhenUsed/>
    <w:rsid w:val="00361EB9"/>
  </w:style>
  <w:style w:type="numbering" w:customStyle="1" w:styleId="1282">
    <w:name w:val="Нет списка1282"/>
    <w:next w:val="a2"/>
    <w:uiPriority w:val="99"/>
    <w:semiHidden/>
    <w:unhideWhenUsed/>
    <w:rsid w:val="00361EB9"/>
  </w:style>
  <w:style w:type="numbering" w:customStyle="1" w:styleId="662">
    <w:name w:val="Нет списка662"/>
    <w:next w:val="a2"/>
    <w:uiPriority w:val="99"/>
    <w:semiHidden/>
    <w:unhideWhenUsed/>
    <w:rsid w:val="00361EB9"/>
  </w:style>
  <w:style w:type="numbering" w:customStyle="1" w:styleId="762">
    <w:name w:val="Нет списка762"/>
    <w:next w:val="a2"/>
    <w:semiHidden/>
    <w:rsid w:val="00361EB9"/>
  </w:style>
  <w:style w:type="table" w:customStyle="1" w:styleId="3162">
    <w:name w:val="Объемная таблица 31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2">
    <w:name w:val="HTA Tabellengitternetz1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2">
    <w:name w:val="Нет списка1362"/>
    <w:next w:val="a2"/>
    <w:semiHidden/>
    <w:rsid w:val="00361EB9"/>
  </w:style>
  <w:style w:type="numbering" w:customStyle="1" w:styleId="1111111162">
    <w:name w:val="1 / 1.1 / 1.1.11162"/>
    <w:basedOn w:val="a2"/>
    <w:next w:val="111111"/>
    <w:rsid w:val="00361EB9"/>
  </w:style>
  <w:style w:type="numbering" w:customStyle="1" w:styleId="111111262">
    <w:name w:val="1 / 1.1 / 1.1.1262"/>
    <w:basedOn w:val="a2"/>
    <w:next w:val="111111"/>
    <w:rsid w:val="00361EB9"/>
  </w:style>
  <w:style w:type="numbering" w:customStyle="1" w:styleId="2162">
    <w:name w:val="Нет списка2162"/>
    <w:next w:val="a2"/>
    <w:uiPriority w:val="99"/>
    <w:semiHidden/>
    <w:unhideWhenUsed/>
    <w:rsid w:val="00361EB9"/>
  </w:style>
  <w:style w:type="numbering" w:customStyle="1" w:styleId="31620">
    <w:name w:val="Нет списка3162"/>
    <w:next w:val="a2"/>
    <w:uiPriority w:val="99"/>
    <w:semiHidden/>
    <w:unhideWhenUsed/>
    <w:rsid w:val="00361EB9"/>
  </w:style>
  <w:style w:type="numbering" w:customStyle="1" w:styleId="4162">
    <w:name w:val="Нет списка4162"/>
    <w:next w:val="a2"/>
    <w:uiPriority w:val="99"/>
    <w:semiHidden/>
    <w:unhideWhenUsed/>
    <w:rsid w:val="00361EB9"/>
  </w:style>
  <w:style w:type="numbering" w:customStyle="1" w:styleId="11262">
    <w:name w:val="Нет списка11262"/>
    <w:next w:val="a2"/>
    <w:uiPriority w:val="99"/>
    <w:semiHidden/>
    <w:unhideWhenUsed/>
    <w:rsid w:val="00361EB9"/>
  </w:style>
  <w:style w:type="numbering" w:customStyle="1" w:styleId="5162">
    <w:name w:val="Нет списка5162"/>
    <w:next w:val="a2"/>
    <w:uiPriority w:val="99"/>
    <w:semiHidden/>
    <w:unhideWhenUsed/>
    <w:rsid w:val="00361EB9"/>
  </w:style>
  <w:style w:type="numbering" w:customStyle="1" w:styleId="12162">
    <w:name w:val="Нет списка12162"/>
    <w:next w:val="a2"/>
    <w:uiPriority w:val="99"/>
    <w:semiHidden/>
    <w:unhideWhenUsed/>
    <w:rsid w:val="00361EB9"/>
  </w:style>
  <w:style w:type="numbering" w:customStyle="1" w:styleId="862">
    <w:name w:val="Нет списка862"/>
    <w:next w:val="a2"/>
    <w:semiHidden/>
    <w:rsid w:val="00361EB9"/>
  </w:style>
  <w:style w:type="table" w:customStyle="1" w:styleId="3262">
    <w:name w:val="Объемная таблица 32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2">
    <w:name w:val="HTA Tabellengitternetz112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2">
    <w:name w:val="Нет списка1462"/>
    <w:next w:val="a2"/>
    <w:semiHidden/>
    <w:rsid w:val="00361EB9"/>
  </w:style>
  <w:style w:type="numbering" w:customStyle="1" w:styleId="1111111262">
    <w:name w:val="1 / 1.1 / 1.1.11262"/>
    <w:basedOn w:val="a2"/>
    <w:next w:val="111111"/>
    <w:rsid w:val="00361EB9"/>
  </w:style>
  <w:style w:type="numbering" w:customStyle="1" w:styleId="111111362">
    <w:name w:val="1 / 1.1 / 1.1.1362"/>
    <w:basedOn w:val="a2"/>
    <w:next w:val="111111"/>
    <w:rsid w:val="00361EB9"/>
  </w:style>
  <w:style w:type="numbering" w:customStyle="1" w:styleId="2262">
    <w:name w:val="Нет списка2262"/>
    <w:next w:val="a2"/>
    <w:uiPriority w:val="99"/>
    <w:semiHidden/>
    <w:unhideWhenUsed/>
    <w:rsid w:val="00361EB9"/>
  </w:style>
  <w:style w:type="numbering" w:customStyle="1" w:styleId="32620">
    <w:name w:val="Нет списка3262"/>
    <w:next w:val="a2"/>
    <w:uiPriority w:val="99"/>
    <w:semiHidden/>
    <w:unhideWhenUsed/>
    <w:rsid w:val="00361EB9"/>
  </w:style>
  <w:style w:type="numbering" w:customStyle="1" w:styleId="4262">
    <w:name w:val="Нет списка4262"/>
    <w:next w:val="a2"/>
    <w:uiPriority w:val="99"/>
    <w:semiHidden/>
    <w:unhideWhenUsed/>
    <w:rsid w:val="00361EB9"/>
  </w:style>
  <w:style w:type="numbering" w:customStyle="1" w:styleId="11362">
    <w:name w:val="Нет списка11362"/>
    <w:next w:val="a2"/>
    <w:uiPriority w:val="99"/>
    <w:semiHidden/>
    <w:unhideWhenUsed/>
    <w:rsid w:val="00361EB9"/>
  </w:style>
  <w:style w:type="numbering" w:customStyle="1" w:styleId="5262">
    <w:name w:val="Нет списка5262"/>
    <w:next w:val="a2"/>
    <w:uiPriority w:val="99"/>
    <w:semiHidden/>
    <w:unhideWhenUsed/>
    <w:rsid w:val="00361EB9"/>
  </w:style>
  <w:style w:type="numbering" w:customStyle="1" w:styleId="12262">
    <w:name w:val="Нет списка12262"/>
    <w:next w:val="a2"/>
    <w:uiPriority w:val="99"/>
    <w:semiHidden/>
    <w:unhideWhenUsed/>
    <w:rsid w:val="00361EB9"/>
  </w:style>
  <w:style w:type="numbering" w:customStyle="1" w:styleId="1111111362">
    <w:name w:val="1 / 1.1 / 1.1.11362"/>
    <w:basedOn w:val="a2"/>
    <w:next w:val="111111"/>
    <w:rsid w:val="00361EB9"/>
  </w:style>
  <w:style w:type="numbering" w:customStyle="1" w:styleId="111111462">
    <w:name w:val="1 / 1.1 / 1.1.1462"/>
    <w:basedOn w:val="a2"/>
    <w:next w:val="111111"/>
    <w:rsid w:val="00361EB9"/>
  </w:style>
  <w:style w:type="numbering" w:customStyle="1" w:styleId="932">
    <w:name w:val="Нет списка932"/>
    <w:next w:val="a2"/>
    <w:uiPriority w:val="99"/>
    <w:semiHidden/>
    <w:unhideWhenUsed/>
    <w:rsid w:val="00361EB9"/>
  </w:style>
  <w:style w:type="numbering" w:customStyle="1" w:styleId="1032">
    <w:name w:val="Нет списка1032"/>
    <w:next w:val="a2"/>
    <w:uiPriority w:val="99"/>
    <w:semiHidden/>
    <w:unhideWhenUsed/>
    <w:rsid w:val="00361EB9"/>
  </w:style>
  <w:style w:type="numbering" w:customStyle="1" w:styleId="1532">
    <w:name w:val="Нет списка1532"/>
    <w:next w:val="a2"/>
    <w:semiHidden/>
    <w:rsid w:val="00361EB9"/>
  </w:style>
  <w:style w:type="table" w:customStyle="1" w:styleId="3332">
    <w:name w:val="Объемная таблица 3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2">
    <w:name w:val="HTA Tabellengitternetz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2">
    <w:name w:val="Нет списка11432"/>
    <w:next w:val="a2"/>
    <w:semiHidden/>
    <w:rsid w:val="00361EB9"/>
  </w:style>
  <w:style w:type="numbering" w:customStyle="1" w:styleId="2332">
    <w:name w:val="Нет списка2332"/>
    <w:next w:val="a2"/>
    <w:uiPriority w:val="99"/>
    <w:semiHidden/>
    <w:unhideWhenUsed/>
    <w:rsid w:val="00361EB9"/>
  </w:style>
  <w:style w:type="numbering" w:customStyle="1" w:styleId="33320">
    <w:name w:val="Нет списка3332"/>
    <w:next w:val="a2"/>
    <w:uiPriority w:val="99"/>
    <w:semiHidden/>
    <w:unhideWhenUsed/>
    <w:rsid w:val="00361EB9"/>
  </w:style>
  <w:style w:type="numbering" w:customStyle="1" w:styleId="4332">
    <w:name w:val="Нет списка4332"/>
    <w:next w:val="a2"/>
    <w:uiPriority w:val="99"/>
    <w:semiHidden/>
    <w:unhideWhenUsed/>
    <w:rsid w:val="00361EB9"/>
  </w:style>
  <w:style w:type="numbering" w:customStyle="1" w:styleId="111132">
    <w:name w:val="Нет списка111132"/>
    <w:next w:val="a2"/>
    <w:uiPriority w:val="99"/>
    <w:semiHidden/>
    <w:unhideWhenUsed/>
    <w:rsid w:val="00361EB9"/>
  </w:style>
  <w:style w:type="numbering" w:customStyle="1" w:styleId="5332">
    <w:name w:val="Нет списка5332"/>
    <w:next w:val="a2"/>
    <w:uiPriority w:val="99"/>
    <w:semiHidden/>
    <w:unhideWhenUsed/>
    <w:rsid w:val="00361EB9"/>
  </w:style>
  <w:style w:type="numbering" w:customStyle="1" w:styleId="12332">
    <w:name w:val="Нет списка12332"/>
    <w:next w:val="a2"/>
    <w:uiPriority w:val="99"/>
    <w:semiHidden/>
    <w:unhideWhenUsed/>
    <w:rsid w:val="00361EB9"/>
  </w:style>
  <w:style w:type="numbering" w:customStyle="1" w:styleId="6132">
    <w:name w:val="Нет списка6132"/>
    <w:next w:val="a2"/>
    <w:uiPriority w:val="99"/>
    <w:semiHidden/>
    <w:unhideWhenUsed/>
    <w:rsid w:val="00361EB9"/>
  </w:style>
  <w:style w:type="numbering" w:customStyle="1" w:styleId="7132">
    <w:name w:val="Нет списка7132"/>
    <w:next w:val="a2"/>
    <w:semiHidden/>
    <w:rsid w:val="00361EB9"/>
  </w:style>
  <w:style w:type="table" w:customStyle="1" w:styleId="31132">
    <w:name w:val="Объемная таблица 31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2">
    <w:name w:val="HTA Tabellengitternetz1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2">
    <w:name w:val="Нет списка13132"/>
    <w:next w:val="a2"/>
    <w:semiHidden/>
    <w:rsid w:val="00361EB9"/>
  </w:style>
  <w:style w:type="numbering" w:customStyle="1" w:styleId="11111111132">
    <w:name w:val="1 / 1.1 / 1.1.111132"/>
    <w:basedOn w:val="a2"/>
    <w:next w:val="111111"/>
    <w:rsid w:val="00361EB9"/>
  </w:style>
  <w:style w:type="numbering" w:customStyle="1" w:styleId="1111112132">
    <w:name w:val="1 / 1.1 / 1.1.12132"/>
    <w:basedOn w:val="a2"/>
    <w:next w:val="111111"/>
    <w:rsid w:val="00361EB9"/>
  </w:style>
  <w:style w:type="numbering" w:customStyle="1" w:styleId="21132">
    <w:name w:val="Нет списка21132"/>
    <w:next w:val="a2"/>
    <w:uiPriority w:val="99"/>
    <w:semiHidden/>
    <w:unhideWhenUsed/>
    <w:rsid w:val="00361EB9"/>
  </w:style>
  <w:style w:type="numbering" w:customStyle="1" w:styleId="311320">
    <w:name w:val="Нет списка31132"/>
    <w:next w:val="a2"/>
    <w:uiPriority w:val="99"/>
    <w:semiHidden/>
    <w:unhideWhenUsed/>
    <w:rsid w:val="00361EB9"/>
  </w:style>
  <w:style w:type="numbering" w:customStyle="1" w:styleId="41132">
    <w:name w:val="Нет списка41132"/>
    <w:next w:val="a2"/>
    <w:uiPriority w:val="99"/>
    <w:semiHidden/>
    <w:unhideWhenUsed/>
    <w:rsid w:val="00361EB9"/>
  </w:style>
  <w:style w:type="numbering" w:customStyle="1" w:styleId="112132">
    <w:name w:val="Нет списка112132"/>
    <w:next w:val="a2"/>
    <w:uiPriority w:val="99"/>
    <w:semiHidden/>
    <w:unhideWhenUsed/>
    <w:rsid w:val="00361EB9"/>
  </w:style>
  <w:style w:type="numbering" w:customStyle="1" w:styleId="51132">
    <w:name w:val="Нет списка51132"/>
    <w:next w:val="a2"/>
    <w:uiPriority w:val="99"/>
    <w:semiHidden/>
    <w:unhideWhenUsed/>
    <w:rsid w:val="00361EB9"/>
  </w:style>
  <w:style w:type="numbering" w:customStyle="1" w:styleId="121132">
    <w:name w:val="Нет списка121132"/>
    <w:next w:val="a2"/>
    <w:uiPriority w:val="99"/>
    <w:semiHidden/>
    <w:unhideWhenUsed/>
    <w:rsid w:val="00361EB9"/>
  </w:style>
  <w:style w:type="numbering" w:customStyle="1" w:styleId="8132">
    <w:name w:val="Нет списка8132"/>
    <w:next w:val="a2"/>
    <w:semiHidden/>
    <w:rsid w:val="00361EB9"/>
  </w:style>
  <w:style w:type="table" w:customStyle="1" w:styleId="32132">
    <w:name w:val="Объемная таблица 32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2">
    <w:name w:val="HTA Tabellengitternetz112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2">
    <w:name w:val="Нет списка14132"/>
    <w:next w:val="a2"/>
    <w:semiHidden/>
    <w:rsid w:val="00361EB9"/>
  </w:style>
  <w:style w:type="numbering" w:customStyle="1" w:styleId="11111112132">
    <w:name w:val="1 / 1.1 / 1.1.112132"/>
    <w:basedOn w:val="a2"/>
    <w:next w:val="111111"/>
    <w:rsid w:val="00361EB9"/>
  </w:style>
  <w:style w:type="numbering" w:customStyle="1" w:styleId="1111113132">
    <w:name w:val="1 / 1.1 / 1.1.13132"/>
    <w:basedOn w:val="a2"/>
    <w:next w:val="111111"/>
    <w:rsid w:val="00361EB9"/>
  </w:style>
  <w:style w:type="numbering" w:customStyle="1" w:styleId="22132">
    <w:name w:val="Нет списка22132"/>
    <w:next w:val="a2"/>
    <w:uiPriority w:val="99"/>
    <w:semiHidden/>
    <w:unhideWhenUsed/>
    <w:rsid w:val="00361EB9"/>
  </w:style>
  <w:style w:type="numbering" w:customStyle="1" w:styleId="321320">
    <w:name w:val="Нет списка32132"/>
    <w:next w:val="a2"/>
    <w:uiPriority w:val="99"/>
    <w:semiHidden/>
    <w:unhideWhenUsed/>
    <w:rsid w:val="00361EB9"/>
  </w:style>
  <w:style w:type="numbering" w:customStyle="1" w:styleId="42132">
    <w:name w:val="Нет списка42132"/>
    <w:next w:val="a2"/>
    <w:uiPriority w:val="99"/>
    <w:semiHidden/>
    <w:unhideWhenUsed/>
    <w:rsid w:val="00361EB9"/>
  </w:style>
  <w:style w:type="numbering" w:customStyle="1" w:styleId="113132">
    <w:name w:val="Нет списка113132"/>
    <w:next w:val="a2"/>
    <w:uiPriority w:val="99"/>
    <w:semiHidden/>
    <w:unhideWhenUsed/>
    <w:rsid w:val="00361EB9"/>
  </w:style>
  <w:style w:type="numbering" w:customStyle="1" w:styleId="52132">
    <w:name w:val="Нет списка52132"/>
    <w:next w:val="a2"/>
    <w:uiPriority w:val="99"/>
    <w:semiHidden/>
    <w:unhideWhenUsed/>
    <w:rsid w:val="00361EB9"/>
  </w:style>
  <w:style w:type="numbering" w:customStyle="1" w:styleId="122132">
    <w:name w:val="Нет списка122132"/>
    <w:next w:val="a2"/>
    <w:uiPriority w:val="99"/>
    <w:semiHidden/>
    <w:unhideWhenUsed/>
    <w:rsid w:val="00361EB9"/>
  </w:style>
  <w:style w:type="numbering" w:customStyle="1" w:styleId="11111113132">
    <w:name w:val="1 / 1.1 / 1.1.113132"/>
    <w:basedOn w:val="a2"/>
    <w:next w:val="111111"/>
    <w:rsid w:val="00361EB9"/>
  </w:style>
  <w:style w:type="numbering" w:customStyle="1" w:styleId="1111114132">
    <w:name w:val="1 / 1.1 / 1.1.14132"/>
    <w:basedOn w:val="a2"/>
    <w:next w:val="111111"/>
    <w:rsid w:val="00361EB9"/>
  </w:style>
  <w:style w:type="numbering" w:customStyle="1" w:styleId="1632">
    <w:name w:val="Нет списка1632"/>
    <w:next w:val="a2"/>
    <w:uiPriority w:val="99"/>
    <w:semiHidden/>
    <w:unhideWhenUsed/>
    <w:rsid w:val="00361EB9"/>
  </w:style>
  <w:style w:type="numbering" w:customStyle="1" w:styleId="1732">
    <w:name w:val="Нет списка1732"/>
    <w:next w:val="a2"/>
    <w:semiHidden/>
    <w:rsid w:val="00361EB9"/>
  </w:style>
  <w:style w:type="table" w:customStyle="1" w:styleId="3432">
    <w:name w:val="Объемная таблица 34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2">
    <w:name w:val="HTA Tabellengitternetz114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2">
    <w:name w:val="Нет списка11532"/>
    <w:next w:val="a2"/>
    <w:semiHidden/>
    <w:rsid w:val="00361EB9"/>
  </w:style>
  <w:style w:type="numbering" w:customStyle="1" w:styleId="2432">
    <w:name w:val="Нет списка2432"/>
    <w:next w:val="a2"/>
    <w:uiPriority w:val="99"/>
    <w:semiHidden/>
    <w:unhideWhenUsed/>
    <w:rsid w:val="00361EB9"/>
  </w:style>
  <w:style w:type="numbering" w:customStyle="1" w:styleId="34320">
    <w:name w:val="Нет списка3432"/>
    <w:next w:val="a2"/>
    <w:uiPriority w:val="99"/>
    <w:semiHidden/>
    <w:unhideWhenUsed/>
    <w:rsid w:val="00361EB9"/>
  </w:style>
  <w:style w:type="numbering" w:customStyle="1" w:styleId="4432">
    <w:name w:val="Нет списка4432"/>
    <w:next w:val="a2"/>
    <w:uiPriority w:val="99"/>
    <w:semiHidden/>
    <w:unhideWhenUsed/>
    <w:rsid w:val="00361EB9"/>
  </w:style>
  <w:style w:type="numbering" w:customStyle="1" w:styleId="111232">
    <w:name w:val="Нет списка111232"/>
    <w:next w:val="a2"/>
    <w:uiPriority w:val="99"/>
    <w:semiHidden/>
    <w:unhideWhenUsed/>
    <w:rsid w:val="00361EB9"/>
  </w:style>
  <w:style w:type="numbering" w:customStyle="1" w:styleId="5432">
    <w:name w:val="Нет списка5432"/>
    <w:next w:val="a2"/>
    <w:uiPriority w:val="99"/>
    <w:semiHidden/>
    <w:unhideWhenUsed/>
    <w:rsid w:val="00361EB9"/>
  </w:style>
  <w:style w:type="numbering" w:customStyle="1" w:styleId="12432">
    <w:name w:val="Нет списка12432"/>
    <w:next w:val="a2"/>
    <w:uiPriority w:val="99"/>
    <w:semiHidden/>
    <w:unhideWhenUsed/>
    <w:rsid w:val="00361EB9"/>
  </w:style>
  <w:style w:type="numbering" w:customStyle="1" w:styleId="6232">
    <w:name w:val="Нет списка6232"/>
    <w:next w:val="a2"/>
    <w:uiPriority w:val="99"/>
    <w:semiHidden/>
    <w:unhideWhenUsed/>
    <w:rsid w:val="00361EB9"/>
  </w:style>
  <w:style w:type="numbering" w:customStyle="1" w:styleId="7232">
    <w:name w:val="Нет списка7232"/>
    <w:next w:val="a2"/>
    <w:semiHidden/>
    <w:rsid w:val="00361EB9"/>
  </w:style>
  <w:style w:type="table" w:customStyle="1" w:styleId="31232">
    <w:name w:val="Объемная таблица 31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2">
    <w:name w:val="HTA Tabellengitternetz1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2">
    <w:name w:val="Нет списка13232"/>
    <w:next w:val="a2"/>
    <w:semiHidden/>
    <w:rsid w:val="00361EB9"/>
  </w:style>
  <w:style w:type="numbering" w:customStyle="1" w:styleId="11111111232">
    <w:name w:val="1 / 1.1 / 1.1.111232"/>
    <w:basedOn w:val="a2"/>
    <w:next w:val="111111"/>
    <w:rsid w:val="00361EB9"/>
  </w:style>
  <w:style w:type="numbering" w:customStyle="1" w:styleId="1111112232">
    <w:name w:val="1 / 1.1 / 1.1.12232"/>
    <w:basedOn w:val="a2"/>
    <w:next w:val="111111"/>
    <w:rsid w:val="00361EB9"/>
  </w:style>
  <w:style w:type="numbering" w:customStyle="1" w:styleId="21232">
    <w:name w:val="Нет списка21232"/>
    <w:next w:val="a2"/>
    <w:uiPriority w:val="99"/>
    <w:semiHidden/>
    <w:unhideWhenUsed/>
    <w:rsid w:val="00361EB9"/>
  </w:style>
  <w:style w:type="numbering" w:customStyle="1" w:styleId="312320">
    <w:name w:val="Нет списка31232"/>
    <w:next w:val="a2"/>
    <w:uiPriority w:val="99"/>
    <w:semiHidden/>
    <w:unhideWhenUsed/>
    <w:rsid w:val="00361EB9"/>
  </w:style>
  <w:style w:type="numbering" w:customStyle="1" w:styleId="41232">
    <w:name w:val="Нет списка41232"/>
    <w:next w:val="a2"/>
    <w:uiPriority w:val="99"/>
    <w:semiHidden/>
    <w:unhideWhenUsed/>
    <w:rsid w:val="00361EB9"/>
  </w:style>
  <w:style w:type="numbering" w:customStyle="1" w:styleId="112232">
    <w:name w:val="Нет списка112232"/>
    <w:next w:val="a2"/>
    <w:uiPriority w:val="99"/>
    <w:semiHidden/>
    <w:unhideWhenUsed/>
    <w:rsid w:val="00361EB9"/>
  </w:style>
  <w:style w:type="numbering" w:customStyle="1" w:styleId="51232">
    <w:name w:val="Нет списка51232"/>
    <w:next w:val="a2"/>
    <w:uiPriority w:val="99"/>
    <w:semiHidden/>
    <w:unhideWhenUsed/>
    <w:rsid w:val="00361EB9"/>
  </w:style>
  <w:style w:type="numbering" w:customStyle="1" w:styleId="121232">
    <w:name w:val="Нет списка121232"/>
    <w:next w:val="a2"/>
    <w:uiPriority w:val="99"/>
    <w:semiHidden/>
    <w:unhideWhenUsed/>
    <w:rsid w:val="00361EB9"/>
  </w:style>
  <w:style w:type="numbering" w:customStyle="1" w:styleId="8232">
    <w:name w:val="Нет списка8232"/>
    <w:next w:val="a2"/>
    <w:semiHidden/>
    <w:rsid w:val="00361EB9"/>
  </w:style>
  <w:style w:type="table" w:customStyle="1" w:styleId="32232">
    <w:name w:val="Объемная таблица 32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2">
    <w:name w:val="HTA Tabellengitternetz112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2">
    <w:name w:val="Нет списка14232"/>
    <w:next w:val="a2"/>
    <w:semiHidden/>
    <w:rsid w:val="00361EB9"/>
  </w:style>
  <w:style w:type="numbering" w:customStyle="1" w:styleId="11111112232">
    <w:name w:val="1 / 1.1 / 1.1.112232"/>
    <w:basedOn w:val="a2"/>
    <w:next w:val="111111"/>
    <w:rsid w:val="00361EB9"/>
  </w:style>
  <w:style w:type="numbering" w:customStyle="1" w:styleId="1111113232">
    <w:name w:val="1 / 1.1 / 1.1.13232"/>
    <w:basedOn w:val="a2"/>
    <w:next w:val="111111"/>
    <w:rsid w:val="00361EB9"/>
  </w:style>
  <w:style w:type="numbering" w:customStyle="1" w:styleId="22232">
    <w:name w:val="Нет списка22232"/>
    <w:next w:val="a2"/>
    <w:uiPriority w:val="99"/>
    <w:semiHidden/>
    <w:unhideWhenUsed/>
    <w:rsid w:val="00361EB9"/>
  </w:style>
  <w:style w:type="numbering" w:customStyle="1" w:styleId="322320">
    <w:name w:val="Нет списка32232"/>
    <w:next w:val="a2"/>
    <w:uiPriority w:val="99"/>
    <w:semiHidden/>
    <w:unhideWhenUsed/>
    <w:rsid w:val="00361EB9"/>
  </w:style>
  <w:style w:type="numbering" w:customStyle="1" w:styleId="42232">
    <w:name w:val="Нет списка42232"/>
    <w:next w:val="a2"/>
    <w:uiPriority w:val="99"/>
    <w:semiHidden/>
    <w:unhideWhenUsed/>
    <w:rsid w:val="00361EB9"/>
  </w:style>
  <w:style w:type="numbering" w:customStyle="1" w:styleId="113232">
    <w:name w:val="Нет списка113232"/>
    <w:next w:val="a2"/>
    <w:uiPriority w:val="99"/>
    <w:semiHidden/>
    <w:unhideWhenUsed/>
    <w:rsid w:val="00361EB9"/>
  </w:style>
  <w:style w:type="numbering" w:customStyle="1" w:styleId="52232">
    <w:name w:val="Нет списка52232"/>
    <w:next w:val="a2"/>
    <w:uiPriority w:val="99"/>
    <w:semiHidden/>
    <w:unhideWhenUsed/>
    <w:rsid w:val="00361EB9"/>
  </w:style>
  <w:style w:type="numbering" w:customStyle="1" w:styleId="122232">
    <w:name w:val="Нет списка122232"/>
    <w:next w:val="a2"/>
    <w:uiPriority w:val="99"/>
    <w:semiHidden/>
    <w:unhideWhenUsed/>
    <w:rsid w:val="00361EB9"/>
  </w:style>
  <w:style w:type="numbering" w:customStyle="1" w:styleId="11111113232">
    <w:name w:val="1 / 1.1 / 1.1.113232"/>
    <w:basedOn w:val="a2"/>
    <w:next w:val="111111"/>
    <w:rsid w:val="00361EB9"/>
  </w:style>
  <w:style w:type="numbering" w:customStyle="1" w:styleId="1111114232">
    <w:name w:val="1 / 1.1 / 1.1.14232"/>
    <w:basedOn w:val="a2"/>
    <w:next w:val="111111"/>
    <w:rsid w:val="00361EB9"/>
  </w:style>
  <w:style w:type="numbering" w:customStyle="1" w:styleId="1832">
    <w:name w:val="Нет списка1832"/>
    <w:next w:val="a2"/>
    <w:uiPriority w:val="99"/>
    <w:semiHidden/>
    <w:unhideWhenUsed/>
    <w:rsid w:val="00361EB9"/>
  </w:style>
  <w:style w:type="numbering" w:customStyle="1" w:styleId="1932">
    <w:name w:val="Нет списка1932"/>
    <w:next w:val="a2"/>
    <w:semiHidden/>
    <w:rsid w:val="00361EB9"/>
  </w:style>
  <w:style w:type="table" w:customStyle="1" w:styleId="3532">
    <w:name w:val="Объемная таблица 35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2">
    <w:name w:val="HTA Tabellengitternetz115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2">
    <w:name w:val="Нет списка11632"/>
    <w:next w:val="a2"/>
    <w:semiHidden/>
    <w:rsid w:val="00361EB9"/>
  </w:style>
  <w:style w:type="numbering" w:customStyle="1" w:styleId="2532">
    <w:name w:val="Нет списка2532"/>
    <w:next w:val="a2"/>
    <w:uiPriority w:val="99"/>
    <w:semiHidden/>
    <w:unhideWhenUsed/>
    <w:rsid w:val="00361EB9"/>
  </w:style>
  <w:style w:type="numbering" w:customStyle="1" w:styleId="35320">
    <w:name w:val="Нет списка3532"/>
    <w:next w:val="a2"/>
    <w:uiPriority w:val="99"/>
    <w:semiHidden/>
    <w:unhideWhenUsed/>
    <w:rsid w:val="00361EB9"/>
  </w:style>
  <w:style w:type="numbering" w:customStyle="1" w:styleId="4532">
    <w:name w:val="Нет списка4532"/>
    <w:next w:val="a2"/>
    <w:uiPriority w:val="99"/>
    <w:semiHidden/>
    <w:unhideWhenUsed/>
    <w:rsid w:val="00361EB9"/>
  </w:style>
  <w:style w:type="numbering" w:customStyle="1" w:styleId="111332">
    <w:name w:val="Нет списка111332"/>
    <w:next w:val="a2"/>
    <w:uiPriority w:val="99"/>
    <w:semiHidden/>
    <w:unhideWhenUsed/>
    <w:rsid w:val="00361EB9"/>
  </w:style>
  <w:style w:type="numbering" w:customStyle="1" w:styleId="5532">
    <w:name w:val="Нет списка5532"/>
    <w:next w:val="a2"/>
    <w:uiPriority w:val="99"/>
    <w:semiHidden/>
    <w:unhideWhenUsed/>
    <w:rsid w:val="00361EB9"/>
  </w:style>
  <w:style w:type="numbering" w:customStyle="1" w:styleId="12532">
    <w:name w:val="Нет списка12532"/>
    <w:next w:val="a2"/>
    <w:uiPriority w:val="99"/>
    <w:semiHidden/>
    <w:unhideWhenUsed/>
    <w:rsid w:val="00361EB9"/>
  </w:style>
  <w:style w:type="numbering" w:customStyle="1" w:styleId="6332">
    <w:name w:val="Нет списка6332"/>
    <w:next w:val="a2"/>
    <w:uiPriority w:val="99"/>
    <w:semiHidden/>
    <w:unhideWhenUsed/>
    <w:rsid w:val="00361EB9"/>
  </w:style>
  <w:style w:type="numbering" w:customStyle="1" w:styleId="7332">
    <w:name w:val="Нет списка7332"/>
    <w:next w:val="a2"/>
    <w:semiHidden/>
    <w:rsid w:val="00361EB9"/>
  </w:style>
  <w:style w:type="table" w:customStyle="1" w:styleId="31332">
    <w:name w:val="Объемная таблица 31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2">
    <w:name w:val="HTA Tabellengitternetz1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2">
    <w:name w:val="Нет списка13332"/>
    <w:next w:val="a2"/>
    <w:semiHidden/>
    <w:rsid w:val="00361EB9"/>
  </w:style>
  <w:style w:type="numbering" w:customStyle="1" w:styleId="11111111332">
    <w:name w:val="1 / 1.1 / 1.1.111332"/>
    <w:basedOn w:val="a2"/>
    <w:next w:val="111111"/>
    <w:rsid w:val="00361EB9"/>
  </w:style>
  <w:style w:type="numbering" w:customStyle="1" w:styleId="1111112332">
    <w:name w:val="1 / 1.1 / 1.1.12332"/>
    <w:basedOn w:val="a2"/>
    <w:next w:val="111111"/>
    <w:rsid w:val="00361EB9"/>
  </w:style>
  <w:style w:type="numbering" w:customStyle="1" w:styleId="21332">
    <w:name w:val="Нет списка21332"/>
    <w:next w:val="a2"/>
    <w:uiPriority w:val="99"/>
    <w:semiHidden/>
    <w:unhideWhenUsed/>
    <w:rsid w:val="00361EB9"/>
  </w:style>
  <w:style w:type="numbering" w:customStyle="1" w:styleId="313320">
    <w:name w:val="Нет списка31332"/>
    <w:next w:val="a2"/>
    <w:uiPriority w:val="99"/>
    <w:semiHidden/>
    <w:unhideWhenUsed/>
    <w:rsid w:val="00361EB9"/>
  </w:style>
  <w:style w:type="numbering" w:customStyle="1" w:styleId="41332">
    <w:name w:val="Нет списка41332"/>
    <w:next w:val="a2"/>
    <w:uiPriority w:val="99"/>
    <w:semiHidden/>
    <w:unhideWhenUsed/>
    <w:rsid w:val="00361EB9"/>
  </w:style>
  <w:style w:type="numbering" w:customStyle="1" w:styleId="112332">
    <w:name w:val="Нет списка112332"/>
    <w:next w:val="a2"/>
    <w:uiPriority w:val="99"/>
    <w:semiHidden/>
    <w:unhideWhenUsed/>
    <w:rsid w:val="00361EB9"/>
  </w:style>
  <w:style w:type="numbering" w:customStyle="1" w:styleId="51332">
    <w:name w:val="Нет списка51332"/>
    <w:next w:val="a2"/>
    <w:uiPriority w:val="99"/>
    <w:semiHidden/>
    <w:unhideWhenUsed/>
    <w:rsid w:val="00361EB9"/>
  </w:style>
  <w:style w:type="numbering" w:customStyle="1" w:styleId="121332">
    <w:name w:val="Нет списка121332"/>
    <w:next w:val="a2"/>
    <w:uiPriority w:val="99"/>
    <w:semiHidden/>
    <w:unhideWhenUsed/>
    <w:rsid w:val="00361EB9"/>
  </w:style>
  <w:style w:type="numbering" w:customStyle="1" w:styleId="8332">
    <w:name w:val="Нет списка8332"/>
    <w:next w:val="a2"/>
    <w:semiHidden/>
    <w:rsid w:val="00361EB9"/>
  </w:style>
  <w:style w:type="table" w:customStyle="1" w:styleId="32332">
    <w:name w:val="Объемная таблица 32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2">
    <w:name w:val="HTA Tabellengitternetz112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2">
    <w:name w:val="Нет списка14332"/>
    <w:next w:val="a2"/>
    <w:semiHidden/>
    <w:rsid w:val="00361EB9"/>
  </w:style>
  <w:style w:type="numbering" w:customStyle="1" w:styleId="11111112332">
    <w:name w:val="1 / 1.1 / 1.1.112332"/>
    <w:basedOn w:val="a2"/>
    <w:next w:val="111111"/>
    <w:rsid w:val="00361EB9"/>
  </w:style>
  <w:style w:type="numbering" w:customStyle="1" w:styleId="1111113332">
    <w:name w:val="1 / 1.1 / 1.1.13332"/>
    <w:basedOn w:val="a2"/>
    <w:next w:val="111111"/>
    <w:rsid w:val="00361EB9"/>
  </w:style>
  <w:style w:type="numbering" w:customStyle="1" w:styleId="22332">
    <w:name w:val="Нет списка22332"/>
    <w:next w:val="a2"/>
    <w:uiPriority w:val="99"/>
    <w:semiHidden/>
    <w:unhideWhenUsed/>
    <w:rsid w:val="00361EB9"/>
  </w:style>
  <w:style w:type="numbering" w:customStyle="1" w:styleId="323320">
    <w:name w:val="Нет списка32332"/>
    <w:next w:val="a2"/>
    <w:uiPriority w:val="99"/>
    <w:semiHidden/>
    <w:unhideWhenUsed/>
    <w:rsid w:val="00361EB9"/>
  </w:style>
  <w:style w:type="numbering" w:customStyle="1" w:styleId="42332">
    <w:name w:val="Нет списка42332"/>
    <w:next w:val="a2"/>
    <w:uiPriority w:val="99"/>
    <w:semiHidden/>
    <w:unhideWhenUsed/>
    <w:rsid w:val="00361EB9"/>
  </w:style>
  <w:style w:type="numbering" w:customStyle="1" w:styleId="113332">
    <w:name w:val="Нет списка113332"/>
    <w:next w:val="a2"/>
    <w:uiPriority w:val="99"/>
    <w:semiHidden/>
    <w:unhideWhenUsed/>
    <w:rsid w:val="00361EB9"/>
  </w:style>
  <w:style w:type="numbering" w:customStyle="1" w:styleId="52332">
    <w:name w:val="Нет списка52332"/>
    <w:next w:val="a2"/>
    <w:uiPriority w:val="99"/>
    <w:semiHidden/>
    <w:unhideWhenUsed/>
    <w:rsid w:val="00361EB9"/>
  </w:style>
  <w:style w:type="numbering" w:customStyle="1" w:styleId="122332">
    <w:name w:val="Нет списка122332"/>
    <w:next w:val="a2"/>
    <w:uiPriority w:val="99"/>
    <w:semiHidden/>
    <w:unhideWhenUsed/>
    <w:rsid w:val="00361EB9"/>
  </w:style>
  <w:style w:type="numbering" w:customStyle="1" w:styleId="11111113332">
    <w:name w:val="1 / 1.1 / 1.1.113332"/>
    <w:basedOn w:val="a2"/>
    <w:next w:val="111111"/>
    <w:rsid w:val="00361EB9"/>
  </w:style>
  <w:style w:type="numbering" w:customStyle="1" w:styleId="1111114332">
    <w:name w:val="1 / 1.1 / 1.1.14332"/>
    <w:basedOn w:val="a2"/>
    <w:next w:val="111111"/>
    <w:rsid w:val="00361EB9"/>
  </w:style>
  <w:style w:type="numbering" w:customStyle="1" w:styleId="3010">
    <w:name w:val="Нет списка301"/>
    <w:next w:val="a2"/>
    <w:uiPriority w:val="99"/>
    <w:semiHidden/>
    <w:unhideWhenUsed/>
    <w:rsid w:val="00361EB9"/>
  </w:style>
  <w:style w:type="numbering" w:customStyle="1" w:styleId="1291">
    <w:name w:val="Нет списка1291"/>
    <w:next w:val="a2"/>
    <w:semiHidden/>
    <w:rsid w:val="00361EB9"/>
  </w:style>
  <w:style w:type="table" w:customStyle="1" w:styleId="3910">
    <w:name w:val="Объемная таблица 39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1">
    <w:name w:val="HTA Tabellengitternetz119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2"/>
    <w:semiHidden/>
    <w:rsid w:val="00361EB9"/>
  </w:style>
  <w:style w:type="numbering" w:customStyle="1" w:styleId="2171">
    <w:name w:val="Нет списка2171"/>
    <w:next w:val="a2"/>
    <w:uiPriority w:val="99"/>
    <w:semiHidden/>
    <w:unhideWhenUsed/>
    <w:rsid w:val="00361EB9"/>
  </w:style>
  <w:style w:type="numbering" w:customStyle="1" w:styleId="3911">
    <w:name w:val="Нет списка391"/>
    <w:next w:val="a2"/>
    <w:uiPriority w:val="99"/>
    <w:semiHidden/>
    <w:unhideWhenUsed/>
    <w:rsid w:val="00361EB9"/>
  </w:style>
  <w:style w:type="numbering" w:customStyle="1" w:styleId="491">
    <w:name w:val="Нет списка491"/>
    <w:next w:val="a2"/>
    <w:uiPriority w:val="99"/>
    <w:semiHidden/>
    <w:unhideWhenUsed/>
    <w:rsid w:val="00361EB9"/>
  </w:style>
  <w:style w:type="numbering" w:customStyle="1" w:styleId="11181">
    <w:name w:val="Нет списка11181"/>
    <w:next w:val="a2"/>
    <w:uiPriority w:val="99"/>
    <w:semiHidden/>
    <w:unhideWhenUsed/>
    <w:rsid w:val="00361EB9"/>
  </w:style>
  <w:style w:type="numbering" w:customStyle="1" w:styleId="591">
    <w:name w:val="Нет списка591"/>
    <w:next w:val="a2"/>
    <w:uiPriority w:val="99"/>
    <w:semiHidden/>
    <w:unhideWhenUsed/>
    <w:rsid w:val="00361EB9"/>
  </w:style>
  <w:style w:type="numbering" w:customStyle="1" w:styleId="12101">
    <w:name w:val="Нет списка12101"/>
    <w:next w:val="a2"/>
    <w:uiPriority w:val="99"/>
    <w:semiHidden/>
    <w:unhideWhenUsed/>
    <w:rsid w:val="00361EB9"/>
  </w:style>
  <w:style w:type="numbering" w:customStyle="1" w:styleId="671">
    <w:name w:val="Нет списка671"/>
    <w:next w:val="a2"/>
    <w:uiPriority w:val="99"/>
    <w:semiHidden/>
    <w:unhideWhenUsed/>
    <w:rsid w:val="00361EB9"/>
  </w:style>
  <w:style w:type="numbering" w:customStyle="1" w:styleId="771">
    <w:name w:val="Нет списка771"/>
    <w:next w:val="a2"/>
    <w:semiHidden/>
    <w:rsid w:val="00361EB9"/>
  </w:style>
  <w:style w:type="table" w:customStyle="1" w:styleId="3171">
    <w:name w:val="Объемная таблица 31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1">
    <w:name w:val="HTA Tabellengitternetz1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1">
    <w:name w:val="Нет списка1371"/>
    <w:next w:val="a2"/>
    <w:semiHidden/>
    <w:rsid w:val="00361EB9"/>
  </w:style>
  <w:style w:type="numbering" w:customStyle="1" w:styleId="1111111171">
    <w:name w:val="1 / 1.1 / 1.1.11171"/>
    <w:basedOn w:val="a2"/>
    <w:next w:val="111111"/>
    <w:rsid w:val="00361EB9"/>
  </w:style>
  <w:style w:type="numbering" w:customStyle="1" w:styleId="111111271">
    <w:name w:val="1 / 1.1 / 1.1.1271"/>
    <w:basedOn w:val="a2"/>
    <w:next w:val="111111"/>
    <w:rsid w:val="00361EB9"/>
  </w:style>
  <w:style w:type="numbering" w:customStyle="1" w:styleId="2181">
    <w:name w:val="Нет списка2181"/>
    <w:next w:val="a2"/>
    <w:uiPriority w:val="99"/>
    <w:semiHidden/>
    <w:unhideWhenUsed/>
    <w:rsid w:val="00361EB9"/>
  </w:style>
  <w:style w:type="numbering" w:customStyle="1" w:styleId="31710">
    <w:name w:val="Нет списка3171"/>
    <w:next w:val="a2"/>
    <w:uiPriority w:val="99"/>
    <w:semiHidden/>
    <w:unhideWhenUsed/>
    <w:rsid w:val="00361EB9"/>
  </w:style>
  <w:style w:type="numbering" w:customStyle="1" w:styleId="4171">
    <w:name w:val="Нет списка4171"/>
    <w:next w:val="a2"/>
    <w:uiPriority w:val="99"/>
    <w:semiHidden/>
    <w:unhideWhenUsed/>
    <w:rsid w:val="00361EB9"/>
  </w:style>
  <w:style w:type="numbering" w:customStyle="1" w:styleId="11271">
    <w:name w:val="Нет списка11271"/>
    <w:next w:val="a2"/>
    <w:uiPriority w:val="99"/>
    <w:semiHidden/>
    <w:unhideWhenUsed/>
    <w:rsid w:val="00361EB9"/>
  </w:style>
  <w:style w:type="numbering" w:customStyle="1" w:styleId="5171">
    <w:name w:val="Нет списка5171"/>
    <w:next w:val="a2"/>
    <w:uiPriority w:val="99"/>
    <w:semiHidden/>
    <w:unhideWhenUsed/>
    <w:rsid w:val="00361EB9"/>
  </w:style>
  <w:style w:type="numbering" w:customStyle="1" w:styleId="12171">
    <w:name w:val="Нет списка12171"/>
    <w:next w:val="a2"/>
    <w:uiPriority w:val="99"/>
    <w:semiHidden/>
    <w:unhideWhenUsed/>
    <w:rsid w:val="00361EB9"/>
  </w:style>
  <w:style w:type="numbering" w:customStyle="1" w:styleId="871">
    <w:name w:val="Нет списка871"/>
    <w:next w:val="a2"/>
    <w:semiHidden/>
    <w:rsid w:val="00361EB9"/>
  </w:style>
  <w:style w:type="table" w:customStyle="1" w:styleId="3271">
    <w:name w:val="Объемная таблица 32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1">
    <w:name w:val="HTA Tabellengitternetz112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1">
    <w:name w:val="Нет списка1471"/>
    <w:next w:val="a2"/>
    <w:semiHidden/>
    <w:rsid w:val="00361EB9"/>
  </w:style>
  <w:style w:type="numbering" w:customStyle="1" w:styleId="1111111271">
    <w:name w:val="1 / 1.1 / 1.1.11271"/>
    <w:basedOn w:val="a2"/>
    <w:next w:val="111111"/>
    <w:rsid w:val="00361EB9"/>
  </w:style>
  <w:style w:type="numbering" w:customStyle="1" w:styleId="111111371">
    <w:name w:val="1 / 1.1 / 1.1.1371"/>
    <w:basedOn w:val="a2"/>
    <w:next w:val="111111"/>
    <w:rsid w:val="00361EB9"/>
  </w:style>
  <w:style w:type="numbering" w:customStyle="1" w:styleId="2271">
    <w:name w:val="Нет списка2271"/>
    <w:next w:val="a2"/>
    <w:uiPriority w:val="99"/>
    <w:semiHidden/>
    <w:unhideWhenUsed/>
    <w:rsid w:val="00361EB9"/>
  </w:style>
  <w:style w:type="numbering" w:customStyle="1" w:styleId="32710">
    <w:name w:val="Нет списка3271"/>
    <w:next w:val="a2"/>
    <w:uiPriority w:val="99"/>
    <w:semiHidden/>
    <w:unhideWhenUsed/>
    <w:rsid w:val="00361EB9"/>
  </w:style>
  <w:style w:type="numbering" w:customStyle="1" w:styleId="4271">
    <w:name w:val="Нет списка4271"/>
    <w:next w:val="a2"/>
    <w:uiPriority w:val="99"/>
    <w:semiHidden/>
    <w:unhideWhenUsed/>
    <w:rsid w:val="00361EB9"/>
  </w:style>
  <w:style w:type="numbering" w:customStyle="1" w:styleId="11371">
    <w:name w:val="Нет списка11371"/>
    <w:next w:val="a2"/>
    <w:uiPriority w:val="99"/>
    <w:semiHidden/>
    <w:unhideWhenUsed/>
    <w:rsid w:val="00361EB9"/>
  </w:style>
  <w:style w:type="numbering" w:customStyle="1" w:styleId="5271">
    <w:name w:val="Нет списка5271"/>
    <w:next w:val="a2"/>
    <w:uiPriority w:val="99"/>
    <w:semiHidden/>
    <w:unhideWhenUsed/>
    <w:rsid w:val="00361EB9"/>
  </w:style>
  <w:style w:type="numbering" w:customStyle="1" w:styleId="12271">
    <w:name w:val="Нет списка12271"/>
    <w:next w:val="a2"/>
    <w:uiPriority w:val="99"/>
    <w:semiHidden/>
    <w:unhideWhenUsed/>
    <w:rsid w:val="00361EB9"/>
  </w:style>
  <w:style w:type="numbering" w:customStyle="1" w:styleId="1111111371">
    <w:name w:val="1 / 1.1 / 1.1.11371"/>
    <w:basedOn w:val="a2"/>
    <w:next w:val="111111"/>
    <w:rsid w:val="00361EB9"/>
  </w:style>
  <w:style w:type="numbering" w:customStyle="1" w:styleId="111111471">
    <w:name w:val="1 / 1.1 / 1.1.1471"/>
    <w:basedOn w:val="a2"/>
    <w:next w:val="111111"/>
    <w:rsid w:val="00361EB9"/>
  </w:style>
  <w:style w:type="numbering" w:customStyle="1" w:styleId="941">
    <w:name w:val="Нет списка941"/>
    <w:next w:val="a2"/>
    <w:uiPriority w:val="99"/>
    <w:semiHidden/>
    <w:unhideWhenUsed/>
    <w:rsid w:val="00361EB9"/>
  </w:style>
  <w:style w:type="numbering" w:customStyle="1" w:styleId="1041">
    <w:name w:val="Нет списка1041"/>
    <w:next w:val="a2"/>
    <w:uiPriority w:val="99"/>
    <w:semiHidden/>
    <w:unhideWhenUsed/>
    <w:rsid w:val="00361EB9"/>
  </w:style>
  <w:style w:type="numbering" w:customStyle="1" w:styleId="1541">
    <w:name w:val="Нет списка1541"/>
    <w:next w:val="a2"/>
    <w:semiHidden/>
    <w:rsid w:val="00361EB9"/>
  </w:style>
  <w:style w:type="table" w:customStyle="1" w:styleId="3341">
    <w:name w:val="Объемная таблица 3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1">
    <w:name w:val="HTA Tabellengitternetz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1">
    <w:name w:val="Нет списка11441"/>
    <w:next w:val="a2"/>
    <w:semiHidden/>
    <w:rsid w:val="00361EB9"/>
  </w:style>
  <w:style w:type="numbering" w:customStyle="1" w:styleId="2341">
    <w:name w:val="Нет списка2341"/>
    <w:next w:val="a2"/>
    <w:uiPriority w:val="99"/>
    <w:semiHidden/>
    <w:unhideWhenUsed/>
    <w:rsid w:val="00361EB9"/>
  </w:style>
  <w:style w:type="numbering" w:customStyle="1" w:styleId="33410">
    <w:name w:val="Нет списка3341"/>
    <w:next w:val="a2"/>
    <w:uiPriority w:val="99"/>
    <w:semiHidden/>
    <w:unhideWhenUsed/>
    <w:rsid w:val="00361EB9"/>
  </w:style>
  <w:style w:type="numbering" w:customStyle="1" w:styleId="4341">
    <w:name w:val="Нет списка4341"/>
    <w:next w:val="a2"/>
    <w:uiPriority w:val="99"/>
    <w:semiHidden/>
    <w:unhideWhenUsed/>
    <w:rsid w:val="00361EB9"/>
  </w:style>
  <w:style w:type="numbering" w:customStyle="1" w:styleId="111141">
    <w:name w:val="Нет списка111141"/>
    <w:next w:val="a2"/>
    <w:uiPriority w:val="99"/>
    <w:semiHidden/>
    <w:unhideWhenUsed/>
    <w:rsid w:val="00361EB9"/>
  </w:style>
  <w:style w:type="numbering" w:customStyle="1" w:styleId="5341">
    <w:name w:val="Нет списка5341"/>
    <w:next w:val="a2"/>
    <w:uiPriority w:val="99"/>
    <w:semiHidden/>
    <w:unhideWhenUsed/>
    <w:rsid w:val="00361EB9"/>
  </w:style>
  <w:style w:type="numbering" w:customStyle="1" w:styleId="12341">
    <w:name w:val="Нет списка12341"/>
    <w:next w:val="a2"/>
    <w:uiPriority w:val="99"/>
    <w:semiHidden/>
    <w:unhideWhenUsed/>
    <w:rsid w:val="00361EB9"/>
  </w:style>
  <w:style w:type="numbering" w:customStyle="1" w:styleId="6141">
    <w:name w:val="Нет списка6141"/>
    <w:next w:val="a2"/>
    <w:uiPriority w:val="99"/>
    <w:semiHidden/>
    <w:unhideWhenUsed/>
    <w:rsid w:val="00361EB9"/>
  </w:style>
  <w:style w:type="numbering" w:customStyle="1" w:styleId="7141">
    <w:name w:val="Нет списка7141"/>
    <w:next w:val="a2"/>
    <w:semiHidden/>
    <w:rsid w:val="00361EB9"/>
  </w:style>
  <w:style w:type="table" w:customStyle="1" w:styleId="31141">
    <w:name w:val="Объемная таблица 31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1">
    <w:name w:val="HTA Tabellengitternetz1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1">
    <w:name w:val="Нет списка13141"/>
    <w:next w:val="a2"/>
    <w:semiHidden/>
    <w:rsid w:val="00361EB9"/>
  </w:style>
  <w:style w:type="numbering" w:customStyle="1" w:styleId="11111111141">
    <w:name w:val="1 / 1.1 / 1.1.111141"/>
    <w:basedOn w:val="a2"/>
    <w:next w:val="111111"/>
    <w:rsid w:val="00361EB9"/>
  </w:style>
  <w:style w:type="numbering" w:customStyle="1" w:styleId="1111112141">
    <w:name w:val="1 / 1.1 / 1.1.12141"/>
    <w:basedOn w:val="a2"/>
    <w:next w:val="111111"/>
    <w:rsid w:val="00361EB9"/>
  </w:style>
  <w:style w:type="numbering" w:customStyle="1" w:styleId="21141">
    <w:name w:val="Нет списка21141"/>
    <w:next w:val="a2"/>
    <w:uiPriority w:val="99"/>
    <w:semiHidden/>
    <w:unhideWhenUsed/>
    <w:rsid w:val="00361EB9"/>
  </w:style>
  <w:style w:type="numbering" w:customStyle="1" w:styleId="311410">
    <w:name w:val="Нет списка31141"/>
    <w:next w:val="a2"/>
    <w:uiPriority w:val="99"/>
    <w:semiHidden/>
    <w:unhideWhenUsed/>
    <w:rsid w:val="00361EB9"/>
  </w:style>
  <w:style w:type="numbering" w:customStyle="1" w:styleId="41141">
    <w:name w:val="Нет списка41141"/>
    <w:next w:val="a2"/>
    <w:uiPriority w:val="99"/>
    <w:semiHidden/>
    <w:unhideWhenUsed/>
    <w:rsid w:val="00361EB9"/>
  </w:style>
  <w:style w:type="numbering" w:customStyle="1" w:styleId="112141">
    <w:name w:val="Нет списка112141"/>
    <w:next w:val="a2"/>
    <w:uiPriority w:val="99"/>
    <w:semiHidden/>
    <w:unhideWhenUsed/>
    <w:rsid w:val="00361EB9"/>
  </w:style>
  <w:style w:type="numbering" w:customStyle="1" w:styleId="51141">
    <w:name w:val="Нет списка51141"/>
    <w:next w:val="a2"/>
    <w:uiPriority w:val="99"/>
    <w:semiHidden/>
    <w:unhideWhenUsed/>
    <w:rsid w:val="00361EB9"/>
  </w:style>
  <w:style w:type="numbering" w:customStyle="1" w:styleId="121141">
    <w:name w:val="Нет списка121141"/>
    <w:next w:val="a2"/>
    <w:uiPriority w:val="99"/>
    <w:semiHidden/>
    <w:unhideWhenUsed/>
    <w:rsid w:val="00361EB9"/>
  </w:style>
  <w:style w:type="numbering" w:customStyle="1" w:styleId="8141">
    <w:name w:val="Нет списка8141"/>
    <w:next w:val="a2"/>
    <w:semiHidden/>
    <w:rsid w:val="00361EB9"/>
  </w:style>
  <w:style w:type="table" w:customStyle="1" w:styleId="32141">
    <w:name w:val="Объемная таблица 32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1">
    <w:name w:val="HTA Tabellengitternetz112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1">
    <w:name w:val="Нет списка14141"/>
    <w:next w:val="a2"/>
    <w:semiHidden/>
    <w:rsid w:val="00361EB9"/>
  </w:style>
  <w:style w:type="numbering" w:customStyle="1" w:styleId="11111112141">
    <w:name w:val="1 / 1.1 / 1.1.112141"/>
    <w:basedOn w:val="a2"/>
    <w:next w:val="111111"/>
    <w:rsid w:val="00361EB9"/>
  </w:style>
  <w:style w:type="numbering" w:customStyle="1" w:styleId="1111113141">
    <w:name w:val="1 / 1.1 / 1.1.13141"/>
    <w:basedOn w:val="a2"/>
    <w:next w:val="111111"/>
    <w:rsid w:val="00361EB9"/>
  </w:style>
  <w:style w:type="numbering" w:customStyle="1" w:styleId="22141">
    <w:name w:val="Нет списка22141"/>
    <w:next w:val="a2"/>
    <w:uiPriority w:val="99"/>
    <w:semiHidden/>
    <w:unhideWhenUsed/>
    <w:rsid w:val="00361EB9"/>
  </w:style>
  <w:style w:type="numbering" w:customStyle="1" w:styleId="321410">
    <w:name w:val="Нет списка32141"/>
    <w:next w:val="a2"/>
    <w:uiPriority w:val="99"/>
    <w:semiHidden/>
    <w:unhideWhenUsed/>
    <w:rsid w:val="00361EB9"/>
  </w:style>
  <w:style w:type="numbering" w:customStyle="1" w:styleId="42141">
    <w:name w:val="Нет списка42141"/>
    <w:next w:val="a2"/>
    <w:uiPriority w:val="99"/>
    <w:semiHidden/>
    <w:unhideWhenUsed/>
    <w:rsid w:val="00361EB9"/>
  </w:style>
  <w:style w:type="numbering" w:customStyle="1" w:styleId="113141">
    <w:name w:val="Нет списка113141"/>
    <w:next w:val="a2"/>
    <w:uiPriority w:val="99"/>
    <w:semiHidden/>
    <w:unhideWhenUsed/>
    <w:rsid w:val="00361EB9"/>
  </w:style>
  <w:style w:type="numbering" w:customStyle="1" w:styleId="52141">
    <w:name w:val="Нет списка52141"/>
    <w:next w:val="a2"/>
    <w:uiPriority w:val="99"/>
    <w:semiHidden/>
    <w:unhideWhenUsed/>
    <w:rsid w:val="00361EB9"/>
  </w:style>
  <w:style w:type="numbering" w:customStyle="1" w:styleId="122141">
    <w:name w:val="Нет списка122141"/>
    <w:next w:val="a2"/>
    <w:uiPriority w:val="99"/>
    <w:semiHidden/>
    <w:unhideWhenUsed/>
    <w:rsid w:val="00361EB9"/>
  </w:style>
  <w:style w:type="numbering" w:customStyle="1" w:styleId="11111113141">
    <w:name w:val="1 / 1.1 / 1.1.113141"/>
    <w:basedOn w:val="a2"/>
    <w:next w:val="111111"/>
    <w:rsid w:val="00361EB9"/>
  </w:style>
  <w:style w:type="numbering" w:customStyle="1" w:styleId="1111114141">
    <w:name w:val="1 / 1.1 / 1.1.14141"/>
    <w:basedOn w:val="a2"/>
    <w:next w:val="111111"/>
    <w:rsid w:val="00361EB9"/>
  </w:style>
  <w:style w:type="numbering" w:customStyle="1" w:styleId="1641">
    <w:name w:val="Нет списка1641"/>
    <w:next w:val="a2"/>
    <w:uiPriority w:val="99"/>
    <w:semiHidden/>
    <w:unhideWhenUsed/>
    <w:rsid w:val="00361EB9"/>
  </w:style>
  <w:style w:type="numbering" w:customStyle="1" w:styleId="1741">
    <w:name w:val="Нет списка1741"/>
    <w:next w:val="a2"/>
    <w:semiHidden/>
    <w:rsid w:val="00361EB9"/>
  </w:style>
  <w:style w:type="table" w:customStyle="1" w:styleId="3441">
    <w:name w:val="Объемная таблица 34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1">
    <w:name w:val="HTA Tabellengitternetz114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1">
    <w:name w:val="Нет списка11541"/>
    <w:next w:val="a2"/>
    <w:semiHidden/>
    <w:rsid w:val="00361EB9"/>
  </w:style>
  <w:style w:type="numbering" w:customStyle="1" w:styleId="2441">
    <w:name w:val="Нет списка2441"/>
    <w:next w:val="a2"/>
    <w:uiPriority w:val="99"/>
    <w:semiHidden/>
    <w:unhideWhenUsed/>
    <w:rsid w:val="00361EB9"/>
  </w:style>
  <w:style w:type="numbering" w:customStyle="1" w:styleId="34410">
    <w:name w:val="Нет списка3441"/>
    <w:next w:val="a2"/>
    <w:uiPriority w:val="99"/>
    <w:semiHidden/>
    <w:unhideWhenUsed/>
    <w:rsid w:val="00361EB9"/>
  </w:style>
  <w:style w:type="numbering" w:customStyle="1" w:styleId="4441">
    <w:name w:val="Нет списка4441"/>
    <w:next w:val="a2"/>
    <w:uiPriority w:val="99"/>
    <w:semiHidden/>
    <w:unhideWhenUsed/>
    <w:rsid w:val="00361EB9"/>
  </w:style>
  <w:style w:type="numbering" w:customStyle="1" w:styleId="111241">
    <w:name w:val="Нет списка111241"/>
    <w:next w:val="a2"/>
    <w:uiPriority w:val="99"/>
    <w:semiHidden/>
    <w:unhideWhenUsed/>
    <w:rsid w:val="00361EB9"/>
  </w:style>
  <w:style w:type="numbering" w:customStyle="1" w:styleId="5441">
    <w:name w:val="Нет списка5441"/>
    <w:next w:val="a2"/>
    <w:uiPriority w:val="99"/>
    <w:semiHidden/>
    <w:unhideWhenUsed/>
    <w:rsid w:val="00361EB9"/>
  </w:style>
  <w:style w:type="numbering" w:customStyle="1" w:styleId="12441">
    <w:name w:val="Нет списка12441"/>
    <w:next w:val="a2"/>
    <w:uiPriority w:val="99"/>
    <w:semiHidden/>
    <w:unhideWhenUsed/>
    <w:rsid w:val="00361EB9"/>
  </w:style>
  <w:style w:type="numbering" w:customStyle="1" w:styleId="6241">
    <w:name w:val="Нет списка6241"/>
    <w:next w:val="a2"/>
    <w:uiPriority w:val="99"/>
    <w:semiHidden/>
    <w:unhideWhenUsed/>
    <w:rsid w:val="00361EB9"/>
  </w:style>
  <w:style w:type="numbering" w:customStyle="1" w:styleId="7241">
    <w:name w:val="Нет списка7241"/>
    <w:next w:val="a2"/>
    <w:semiHidden/>
    <w:rsid w:val="00361EB9"/>
  </w:style>
  <w:style w:type="table" w:customStyle="1" w:styleId="31241">
    <w:name w:val="Объемная таблица 31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1">
    <w:name w:val="HTA Tabellengitternetz1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1">
    <w:name w:val="Нет списка13241"/>
    <w:next w:val="a2"/>
    <w:semiHidden/>
    <w:rsid w:val="00361EB9"/>
  </w:style>
  <w:style w:type="numbering" w:customStyle="1" w:styleId="11111111241">
    <w:name w:val="1 / 1.1 / 1.1.111241"/>
    <w:basedOn w:val="a2"/>
    <w:next w:val="111111"/>
    <w:rsid w:val="00361EB9"/>
  </w:style>
  <w:style w:type="numbering" w:customStyle="1" w:styleId="1111112241">
    <w:name w:val="1 / 1.1 / 1.1.12241"/>
    <w:basedOn w:val="a2"/>
    <w:next w:val="111111"/>
    <w:rsid w:val="00361EB9"/>
  </w:style>
  <w:style w:type="numbering" w:customStyle="1" w:styleId="21241">
    <w:name w:val="Нет списка21241"/>
    <w:next w:val="a2"/>
    <w:uiPriority w:val="99"/>
    <w:semiHidden/>
    <w:unhideWhenUsed/>
    <w:rsid w:val="00361EB9"/>
  </w:style>
  <w:style w:type="numbering" w:customStyle="1" w:styleId="312410">
    <w:name w:val="Нет списка31241"/>
    <w:next w:val="a2"/>
    <w:uiPriority w:val="99"/>
    <w:semiHidden/>
    <w:unhideWhenUsed/>
    <w:rsid w:val="00361EB9"/>
  </w:style>
  <w:style w:type="numbering" w:customStyle="1" w:styleId="41241">
    <w:name w:val="Нет списка41241"/>
    <w:next w:val="a2"/>
    <w:uiPriority w:val="99"/>
    <w:semiHidden/>
    <w:unhideWhenUsed/>
    <w:rsid w:val="00361EB9"/>
  </w:style>
  <w:style w:type="numbering" w:customStyle="1" w:styleId="112241">
    <w:name w:val="Нет списка112241"/>
    <w:next w:val="a2"/>
    <w:uiPriority w:val="99"/>
    <w:semiHidden/>
    <w:unhideWhenUsed/>
    <w:rsid w:val="00361EB9"/>
  </w:style>
  <w:style w:type="numbering" w:customStyle="1" w:styleId="51241">
    <w:name w:val="Нет списка51241"/>
    <w:next w:val="a2"/>
    <w:uiPriority w:val="99"/>
    <w:semiHidden/>
    <w:unhideWhenUsed/>
    <w:rsid w:val="00361EB9"/>
  </w:style>
  <w:style w:type="numbering" w:customStyle="1" w:styleId="121241">
    <w:name w:val="Нет списка121241"/>
    <w:next w:val="a2"/>
    <w:uiPriority w:val="99"/>
    <w:semiHidden/>
    <w:unhideWhenUsed/>
    <w:rsid w:val="00361EB9"/>
  </w:style>
  <w:style w:type="numbering" w:customStyle="1" w:styleId="8241">
    <w:name w:val="Нет списка8241"/>
    <w:next w:val="a2"/>
    <w:semiHidden/>
    <w:rsid w:val="00361EB9"/>
  </w:style>
  <w:style w:type="table" w:customStyle="1" w:styleId="32241">
    <w:name w:val="Объемная таблица 32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1">
    <w:name w:val="HTA Tabellengitternetz112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1">
    <w:name w:val="Нет списка14241"/>
    <w:next w:val="a2"/>
    <w:semiHidden/>
    <w:rsid w:val="00361EB9"/>
  </w:style>
  <w:style w:type="numbering" w:customStyle="1" w:styleId="11111112241">
    <w:name w:val="1 / 1.1 / 1.1.112241"/>
    <w:basedOn w:val="a2"/>
    <w:next w:val="111111"/>
    <w:rsid w:val="00361EB9"/>
  </w:style>
  <w:style w:type="numbering" w:customStyle="1" w:styleId="1111113241">
    <w:name w:val="1 / 1.1 / 1.1.13241"/>
    <w:basedOn w:val="a2"/>
    <w:next w:val="111111"/>
    <w:rsid w:val="00361EB9"/>
  </w:style>
  <w:style w:type="numbering" w:customStyle="1" w:styleId="22241">
    <w:name w:val="Нет списка22241"/>
    <w:next w:val="a2"/>
    <w:uiPriority w:val="99"/>
    <w:semiHidden/>
    <w:unhideWhenUsed/>
    <w:rsid w:val="00361EB9"/>
  </w:style>
  <w:style w:type="numbering" w:customStyle="1" w:styleId="322410">
    <w:name w:val="Нет списка32241"/>
    <w:next w:val="a2"/>
    <w:uiPriority w:val="99"/>
    <w:semiHidden/>
    <w:unhideWhenUsed/>
    <w:rsid w:val="00361EB9"/>
  </w:style>
  <w:style w:type="numbering" w:customStyle="1" w:styleId="42241">
    <w:name w:val="Нет списка42241"/>
    <w:next w:val="a2"/>
    <w:uiPriority w:val="99"/>
    <w:semiHidden/>
    <w:unhideWhenUsed/>
    <w:rsid w:val="00361EB9"/>
  </w:style>
  <w:style w:type="numbering" w:customStyle="1" w:styleId="113241">
    <w:name w:val="Нет списка113241"/>
    <w:next w:val="a2"/>
    <w:uiPriority w:val="99"/>
    <w:semiHidden/>
    <w:unhideWhenUsed/>
    <w:rsid w:val="00361EB9"/>
  </w:style>
  <w:style w:type="numbering" w:customStyle="1" w:styleId="52241">
    <w:name w:val="Нет списка52241"/>
    <w:next w:val="a2"/>
    <w:uiPriority w:val="99"/>
    <w:semiHidden/>
    <w:unhideWhenUsed/>
    <w:rsid w:val="00361EB9"/>
  </w:style>
  <w:style w:type="numbering" w:customStyle="1" w:styleId="122241">
    <w:name w:val="Нет списка122241"/>
    <w:next w:val="a2"/>
    <w:uiPriority w:val="99"/>
    <w:semiHidden/>
    <w:unhideWhenUsed/>
    <w:rsid w:val="00361EB9"/>
  </w:style>
  <w:style w:type="numbering" w:customStyle="1" w:styleId="11111113241">
    <w:name w:val="1 / 1.1 / 1.1.113241"/>
    <w:basedOn w:val="a2"/>
    <w:next w:val="111111"/>
    <w:rsid w:val="00361EB9"/>
  </w:style>
  <w:style w:type="numbering" w:customStyle="1" w:styleId="1111114241">
    <w:name w:val="1 / 1.1 / 1.1.14241"/>
    <w:basedOn w:val="a2"/>
    <w:next w:val="111111"/>
    <w:rsid w:val="00361EB9"/>
  </w:style>
  <w:style w:type="numbering" w:customStyle="1" w:styleId="1841">
    <w:name w:val="Нет списка1841"/>
    <w:next w:val="a2"/>
    <w:uiPriority w:val="99"/>
    <w:semiHidden/>
    <w:unhideWhenUsed/>
    <w:rsid w:val="00361EB9"/>
  </w:style>
  <w:style w:type="numbering" w:customStyle="1" w:styleId="1941">
    <w:name w:val="Нет списка1941"/>
    <w:next w:val="a2"/>
    <w:semiHidden/>
    <w:rsid w:val="00361EB9"/>
  </w:style>
  <w:style w:type="table" w:customStyle="1" w:styleId="3541">
    <w:name w:val="Объемная таблица 35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1">
    <w:name w:val="HTA Tabellengitternetz115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1">
    <w:name w:val="Нет списка11641"/>
    <w:next w:val="a2"/>
    <w:semiHidden/>
    <w:rsid w:val="00361EB9"/>
  </w:style>
  <w:style w:type="numbering" w:customStyle="1" w:styleId="2541">
    <w:name w:val="Нет списка2541"/>
    <w:next w:val="a2"/>
    <w:uiPriority w:val="99"/>
    <w:semiHidden/>
    <w:unhideWhenUsed/>
    <w:rsid w:val="00361EB9"/>
  </w:style>
  <w:style w:type="numbering" w:customStyle="1" w:styleId="35410">
    <w:name w:val="Нет списка3541"/>
    <w:next w:val="a2"/>
    <w:uiPriority w:val="99"/>
    <w:semiHidden/>
    <w:unhideWhenUsed/>
    <w:rsid w:val="00361EB9"/>
  </w:style>
  <w:style w:type="numbering" w:customStyle="1" w:styleId="4541">
    <w:name w:val="Нет списка4541"/>
    <w:next w:val="a2"/>
    <w:uiPriority w:val="99"/>
    <w:semiHidden/>
    <w:unhideWhenUsed/>
    <w:rsid w:val="00361EB9"/>
  </w:style>
  <w:style w:type="numbering" w:customStyle="1" w:styleId="111341">
    <w:name w:val="Нет списка111341"/>
    <w:next w:val="a2"/>
    <w:uiPriority w:val="99"/>
    <w:semiHidden/>
    <w:unhideWhenUsed/>
    <w:rsid w:val="00361EB9"/>
  </w:style>
  <w:style w:type="numbering" w:customStyle="1" w:styleId="5541">
    <w:name w:val="Нет списка5541"/>
    <w:next w:val="a2"/>
    <w:uiPriority w:val="99"/>
    <w:semiHidden/>
    <w:unhideWhenUsed/>
    <w:rsid w:val="00361EB9"/>
  </w:style>
  <w:style w:type="numbering" w:customStyle="1" w:styleId="12541">
    <w:name w:val="Нет списка12541"/>
    <w:next w:val="a2"/>
    <w:uiPriority w:val="99"/>
    <w:semiHidden/>
    <w:unhideWhenUsed/>
    <w:rsid w:val="00361EB9"/>
  </w:style>
  <w:style w:type="numbering" w:customStyle="1" w:styleId="6341">
    <w:name w:val="Нет списка6341"/>
    <w:next w:val="a2"/>
    <w:uiPriority w:val="99"/>
    <w:semiHidden/>
    <w:unhideWhenUsed/>
    <w:rsid w:val="00361EB9"/>
  </w:style>
  <w:style w:type="numbering" w:customStyle="1" w:styleId="7341">
    <w:name w:val="Нет списка7341"/>
    <w:next w:val="a2"/>
    <w:semiHidden/>
    <w:rsid w:val="00361EB9"/>
  </w:style>
  <w:style w:type="table" w:customStyle="1" w:styleId="31341">
    <w:name w:val="Объемная таблица 31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1">
    <w:name w:val="HTA Tabellengitternetz1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1">
    <w:name w:val="Нет списка13341"/>
    <w:next w:val="a2"/>
    <w:semiHidden/>
    <w:rsid w:val="00361EB9"/>
  </w:style>
  <w:style w:type="numbering" w:customStyle="1" w:styleId="11111111341">
    <w:name w:val="1 / 1.1 / 1.1.111341"/>
    <w:basedOn w:val="a2"/>
    <w:next w:val="111111"/>
    <w:rsid w:val="00361EB9"/>
  </w:style>
  <w:style w:type="numbering" w:customStyle="1" w:styleId="1111112341">
    <w:name w:val="1 / 1.1 / 1.1.12341"/>
    <w:basedOn w:val="a2"/>
    <w:next w:val="111111"/>
    <w:rsid w:val="00361EB9"/>
  </w:style>
  <w:style w:type="numbering" w:customStyle="1" w:styleId="21341">
    <w:name w:val="Нет списка21341"/>
    <w:next w:val="a2"/>
    <w:uiPriority w:val="99"/>
    <w:semiHidden/>
    <w:unhideWhenUsed/>
    <w:rsid w:val="00361EB9"/>
  </w:style>
  <w:style w:type="numbering" w:customStyle="1" w:styleId="313410">
    <w:name w:val="Нет списка31341"/>
    <w:next w:val="a2"/>
    <w:uiPriority w:val="99"/>
    <w:semiHidden/>
    <w:unhideWhenUsed/>
    <w:rsid w:val="00361EB9"/>
  </w:style>
  <w:style w:type="numbering" w:customStyle="1" w:styleId="41341">
    <w:name w:val="Нет списка41341"/>
    <w:next w:val="a2"/>
    <w:uiPriority w:val="99"/>
    <w:semiHidden/>
    <w:unhideWhenUsed/>
    <w:rsid w:val="00361EB9"/>
  </w:style>
  <w:style w:type="numbering" w:customStyle="1" w:styleId="112341">
    <w:name w:val="Нет списка112341"/>
    <w:next w:val="a2"/>
    <w:uiPriority w:val="99"/>
    <w:semiHidden/>
    <w:unhideWhenUsed/>
    <w:rsid w:val="00361EB9"/>
  </w:style>
  <w:style w:type="numbering" w:customStyle="1" w:styleId="51341">
    <w:name w:val="Нет списка51341"/>
    <w:next w:val="a2"/>
    <w:uiPriority w:val="99"/>
    <w:semiHidden/>
    <w:unhideWhenUsed/>
    <w:rsid w:val="00361EB9"/>
  </w:style>
  <w:style w:type="numbering" w:customStyle="1" w:styleId="121341">
    <w:name w:val="Нет списка121341"/>
    <w:next w:val="a2"/>
    <w:uiPriority w:val="99"/>
    <w:semiHidden/>
    <w:unhideWhenUsed/>
    <w:rsid w:val="00361EB9"/>
  </w:style>
  <w:style w:type="numbering" w:customStyle="1" w:styleId="8341">
    <w:name w:val="Нет списка8341"/>
    <w:next w:val="a2"/>
    <w:semiHidden/>
    <w:rsid w:val="00361EB9"/>
  </w:style>
  <w:style w:type="table" w:customStyle="1" w:styleId="32341">
    <w:name w:val="Объемная таблица 32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1">
    <w:name w:val="HTA Tabellengitternetz112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1">
    <w:name w:val="Нет списка14341"/>
    <w:next w:val="a2"/>
    <w:semiHidden/>
    <w:rsid w:val="00361EB9"/>
  </w:style>
  <w:style w:type="numbering" w:customStyle="1" w:styleId="11111112341">
    <w:name w:val="1 / 1.1 / 1.1.112341"/>
    <w:basedOn w:val="a2"/>
    <w:next w:val="111111"/>
    <w:rsid w:val="00361EB9"/>
  </w:style>
  <w:style w:type="numbering" w:customStyle="1" w:styleId="1111113341">
    <w:name w:val="1 / 1.1 / 1.1.13341"/>
    <w:basedOn w:val="a2"/>
    <w:next w:val="111111"/>
    <w:rsid w:val="00361EB9"/>
  </w:style>
  <w:style w:type="numbering" w:customStyle="1" w:styleId="22341">
    <w:name w:val="Нет списка22341"/>
    <w:next w:val="a2"/>
    <w:uiPriority w:val="99"/>
    <w:semiHidden/>
    <w:unhideWhenUsed/>
    <w:rsid w:val="00361EB9"/>
  </w:style>
  <w:style w:type="numbering" w:customStyle="1" w:styleId="323410">
    <w:name w:val="Нет списка32341"/>
    <w:next w:val="a2"/>
    <w:uiPriority w:val="99"/>
    <w:semiHidden/>
    <w:unhideWhenUsed/>
    <w:rsid w:val="00361EB9"/>
  </w:style>
  <w:style w:type="numbering" w:customStyle="1" w:styleId="42341">
    <w:name w:val="Нет списка42341"/>
    <w:next w:val="a2"/>
    <w:uiPriority w:val="99"/>
    <w:semiHidden/>
    <w:unhideWhenUsed/>
    <w:rsid w:val="00361EB9"/>
  </w:style>
  <w:style w:type="numbering" w:customStyle="1" w:styleId="113341">
    <w:name w:val="Нет списка113341"/>
    <w:next w:val="a2"/>
    <w:uiPriority w:val="99"/>
    <w:semiHidden/>
    <w:unhideWhenUsed/>
    <w:rsid w:val="00361EB9"/>
  </w:style>
  <w:style w:type="numbering" w:customStyle="1" w:styleId="52341">
    <w:name w:val="Нет списка52341"/>
    <w:next w:val="a2"/>
    <w:uiPriority w:val="99"/>
    <w:semiHidden/>
    <w:unhideWhenUsed/>
    <w:rsid w:val="00361EB9"/>
  </w:style>
  <w:style w:type="numbering" w:customStyle="1" w:styleId="122341">
    <w:name w:val="Нет списка122341"/>
    <w:next w:val="a2"/>
    <w:uiPriority w:val="99"/>
    <w:semiHidden/>
    <w:unhideWhenUsed/>
    <w:rsid w:val="00361EB9"/>
  </w:style>
  <w:style w:type="numbering" w:customStyle="1" w:styleId="11111113341">
    <w:name w:val="1 / 1.1 / 1.1.113341"/>
    <w:basedOn w:val="a2"/>
    <w:next w:val="111111"/>
    <w:rsid w:val="00361EB9"/>
  </w:style>
  <w:style w:type="numbering" w:customStyle="1" w:styleId="1111114341">
    <w:name w:val="1 / 1.1 / 1.1.14341"/>
    <w:basedOn w:val="a2"/>
    <w:next w:val="111111"/>
    <w:rsid w:val="00361EB9"/>
  </w:style>
  <w:style w:type="numbering" w:customStyle="1" w:styleId="2011">
    <w:name w:val="Нет списка2011"/>
    <w:next w:val="a2"/>
    <w:uiPriority w:val="99"/>
    <w:semiHidden/>
    <w:unhideWhenUsed/>
    <w:rsid w:val="00361EB9"/>
  </w:style>
  <w:style w:type="numbering" w:customStyle="1" w:styleId="11011">
    <w:name w:val="Нет списка11011"/>
    <w:next w:val="a2"/>
    <w:semiHidden/>
    <w:rsid w:val="00361EB9"/>
  </w:style>
  <w:style w:type="table" w:customStyle="1" w:styleId="36110">
    <w:name w:val="Объемная таблица 3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1">
    <w:name w:val="HTA Tabellengitternetz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1">
    <w:name w:val="Нет списка11711"/>
    <w:next w:val="a2"/>
    <w:semiHidden/>
    <w:rsid w:val="00361EB9"/>
  </w:style>
  <w:style w:type="numbering" w:customStyle="1" w:styleId="2611">
    <w:name w:val="Нет списка2611"/>
    <w:next w:val="a2"/>
    <w:uiPriority w:val="99"/>
    <w:semiHidden/>
    <w:unhideWhenUsed/>
    <w:rsid w:val="00361EB9"/>
  </w:style>
  <w:style w:type="numbering" w:customStyle="1" w:styleId="36111">
    <w:name w:val="Нет списка3611"/>
    <w:next w:val="a2"/>
    <w:uiPriority w:val="99"/>
    <w:semiHidden/>
    <w:unhideWhenUsed/>
    <w:rsid w:val="00361EB9"/>
  </w:style>
  <w:style w:type="numbering" w:customStyle="1" w:styleId="4611">
    <w:name w:val="Нет списка4611"/>
    <w:next w:val="a2"/>
    <w:uiPriority w:val="99"/>
    <w:semiHidden/>
    <w:unhideWhenUsed/>
    <w:rsid w:val="00361EB9"/>
  </w:style>
  <w:style w:type="numbering" w:customStyle="1" w:styleId="111411">
    <w:name w:val="Нет списка111411"/>
    <w:next w:val="a2"/>
    <w:uiPriority w:val="99"/>
    <w:semiHidden/>
    <w:unhideWhenUsed/>
    <w:rsid w:val="00361EB9"/>
  </w:style>
  <w:style w:type="numbering" w:customStyle="1" w:styleId="5611">
    <w:name w:val="Нет списка5611"/>
    <w:next w:val="a2"/>
    <w:uiPriority w:val="99"/>
    <w:semiHidden/>
    <w:unhideWhenUsed/>
    <w:rsid w:val="00361EB9"/>
  </w:style>
  <w:style w:type="numbering" w:customStyle="1" w:styleId="12611">
    <w:name w:val="Нет списка12611"/>
    <w:next w:val="a2"/>
    <w:uiPriority w:val="99"/>
    <w:semiHidden/>
    <w:unhideWhenUsed/>
    <w:rsid w:val="00361EB9"/>
  </w:style>
  <w:style w:type="numbering" w:customStyle="1" w:styleId="6411">
    <w:name w:val="Нет списка6411"/>
    <w:next w:val="a2"/>
    <w:uiPriority w:val="99"/>
    <w:semiHidden/>
    <w:unhideWhenUsed/>
    <w:rsid w:val="00361EB9"/>
  </w:style>
  <w:style w:type="numbering" w:customStyle="1" w:styleId="7411">
    <w:name w:val="Нет списка7411"/>
    <w:next w:val="a2"/>
    <w:semiHidden/>
    <w:rsid w:val="00361EB9"/>
  </w:style>
  <w:style w:type="table" w:customStyle="1" w:styleId="31411">
    <w:name w:val="Объемная таблица 31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1">
    <w:name w:val="HTA Tabellengitternetz1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1">
    <w:name w:val="Нет списка13411"/>
    <w:next w:val="a2"/>
    <w:semiHidden/>
    <w:rsid w:val="00361EB9"/>
  </w:style>
  <w:style w:type="numbering" w:customStyle="1" w:styleId="11111111411">
    <w:name w:val="1 / 1.1 / 1.1.111411"/>
    <w:basedOn w:val="a2"/>
    <w:next w:val="111111"/>
    <w:rsid w:val="00361EB9"/>
  </w:style>
  <w:style w:type="numbering" w:customStyle="1" w:styleId="1111112411">
    <w:name w:val="1 / 1.1 / 1.1.12411"/>
    <w:basedOn w:val="a2"/>
    <w:next w:val="111111"/>
    <w:rsid w:val="00361EB9"/>
  </w:style>
  <w:style w:type="numbering" w:customStyle="1" w:styleId="21411">
    <w:name w:val="Нет списка21411"/>
    <w:next w:val="a2"/>
    <w:uiPriority w:val="99"/>
    <w:semiHidden/>
    <w:unhideWhenUsed/>
    <w:rsid w:val="00361EB9"/>
  </w:style>
  <w:style w:type="numbering" w:customStyle="1" w:styleId="314110">
    <w:name w:val="Нет списка31411"/>
    <w:next w:val="a2"/>
    <w:uiPriority w:val="99"/>
    <w:semiHidden/>
    <w:unhideWhenUsed/>
    <w:rsid w:val="00361EB9"/>
  </w:style>
  <w:style w:type="numbering" w:customStyle="1" w:styleId="41411">
    <w:name w:val="Нет списка41411"/>
    <w:next w:val="a2"/>
    <w:uiPriority w:val="99"/>
    <w:semiHidden/>
    <w:unhideWhenUsed/>
    <w:rsid w:val="00361EB9"/>
  </w:style>
  <w:style w:type="numbering" w:customStyle="1" w:styleId="112411">
    <w:name w:val="Нет списка112411"/>
    <w:next w:val="a2"/>
    <w:uiPriority w:val="99"/>
    <w:semiHidden/>
    <w:unhideWhenUsed/>
    <w:rsid w:val="00361EB9"/>
  </w:style>
  <w:style w:type="numbering" w:customStyle="1" w:styleId="51411">
    <w:name w:val="Нет списка51411"/>
    <w:next w:val="a2"/>
    <w:uiPriority w:val="99"/>
    <w:semiHidden/>
    <w:unhideWhenUsed/>
    <w:rsid w:val="00361EB9"/>
  </w:style>
  <w:style w:type="numbering" w:customStyle="1" w:styleId="121411">
    <w:name w:val="Нет списка121411"/>
    <w:next w:val="a2"/>
    <w:uiPriority w:val="99"/>
    <w:semiHidden/>
    <w:unhideWhenUsed/>
    <w:rsid w:val="00361EB9"/>
  </w:style>
  <w:style w:type="numbering" w:customStyle="1" w:styleId="8411">
    <w:name w:val="Нет списка8411"/>
    <w:next w:val="a2"/>
    <w:semiHidden/>
    <w:rsid w:val="00361EB9"/>
  </w:style>
  <w:style w:type="table" w:customStyle="1" w:styleId="32411">
    <w:name w:val="Объемная таблица 32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1">
    <w:name w:val="HTA Tabellengitternetz112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1">
    <w:name w:val="Нет списка14411"/>
    <w:next w:val="a2"/>
    <w:semiHidden/>
    <w:rsid w:val="00361EB9"/>
  </w:style>
  <w:style w:type="numbering" w:customStyle="1" w:styleId="11111112411">
    <w:name w:val="1 / 1.1 / 1.1.112411"/>
    <w:basedOn w:val="a2"/>
    <w:next w:val="111111"/>
    <w:rsid w:val="00361EB9"/>
  </w:style>
  <w:style w:type="numbering" w:customStyle="1" w:styleId="1111113411">
    <w:name w:val="1 / 1.1 / 1.1.13411"/>
    <w:basedOn w:val="a2"/>
    <w:next w:val="111111"/>
    <w:rsid w:val="00361EB9"/>
  </w:style>
  <w:style w:type="numbering" w:customStyle="1" w:styleId="22411">
    <w:name w:val="Нет списка22411"/>
    <w:next w:val="a2"/>
    <w:uiPriority w:val="99"/>
    <w:semiHidden/>
    <w:unhideWhenUsed/>
    <w:rsid w:val="00361EB9"/>
  </w:style>
  <w:style w:type="numbering" w:customStyle="1" w:styleId="324110">
    <w:name w:val="Нет списка32411"/>
    <w:next w:val="a2"/>
    <w:uiPriority w:val="99"/>
    <w:semiHidden/>
    <w:unhideWhenUsed/>
    <w:rsid w:val="00361EB9"/>
  </w:style>
  <w:style w:type="numbering" w:customStyle="1" w:styleId="42411">
    <w:name w:val="Нет списка42411"/>
    <w:next w:val="a2"/>
    <w:uiPriority w:val="99"/>
    <w:semiHidden/>
    <w:unhideWhenUsed/>
    <w:rsid w:val="00361EB9"/>
  </w:style>
  <w:style w:type="numbering" w:customStyle="1" w:styleId="113411">
    <w:name w:val="Нет списка113411"/>
    <w:next w:val="a2"/>
    <w:uiPriority w:val="99"/>
    <w:semiHidden/>
    <w:unhideWhenUsed/>
    <w:rsid w:val="00361EB9"/>
  </w:style>
  <w:style w:type="numbering" w:customStyle="1" w:styleId="52411">
    <w:name w:val="Нет списка52411"/>
    <w:next w:val="a2"/>
    <w:uiPriority w:val="99"/>
    <w:semiHidden/>
    <w:unhideWhenUsed/>
    <w:rsid w:val="00361EB9"/>
  </w:style>
  <w:style w:type="numbering" w:customStyle="1" w:styleId="122411">
    <w:name w:val="Нет списка122411"/>
    <w:next w:val="a2"/>
    <w:uiPriority w:val="99"/>
    <w:semiHidden/>
    <w:unhideWhenUsed/>
    <w:rsid w:val="00361EB9"/>
  </w:style>
  <w:style w:type="numbering" w:customStyle="1" w:styleId="11111113411">
    <w:name w:val="1 / 1.1 / 1.1.113411"/>
    <w:basedOn w:val="a2"/>
    <w:next w:val="111111"/>
    <w:rsid w:val="00361EB9"/>
  </w:style>
  <w:style w:type="numbering" w:customStyle="1" w:styleId="1111114411">
    <w:name w:val="1 / 1.1 / 1.1.14411"/>
    <w:basedOn w:val="a2"/>
    <w:next w:val="111111"/>
    <w:rsid w:val="00361EB9"/>
  </w:style>
  <w:style w:type="numbering" w:customStyle="1" w:styleId="9111">
    <w:name w:val="Нет списка9111"/>
    <w:next w:val="a2"/>
    <w:uiPriority w:val="99"/>
    <w:semiHidden/>
    <w:unhideWhenUsed/>
    <w:rsid w:val="00361EB9"/>
  </w:style>
  <w:style w:type="numbering" w:customStyle="1" w:styleId="10111">
    <w:name w:val="Нет списка10111"/>
    <w:next w:val="a2"/>
    <w:uiPriority w:val="99"/>
    <w:semiHidden/>
    <w:unhideWhenUsed/>
    <w:rsid w:val="00361EB9"/>
  </w:style>
  <w:style w:type="numbering" w:customStyle="1" w:styleId="15111">
    <w:name w:val="Нет списка15111"/>
    <w:next w:val="a2"/>
    <w:semiHidden/>
    <w:rsid w:val="00361EB9"/>
  </w:style>
  <w:style w:type="table" w:customStyle="1" w:styleId="331110">
    <w:name w:val="Объемная таблица 3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1">
    <w:name w:val="HTA Tabellengitternetz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1">
    <w:name w:val="Нет списка114111"/>
    <w:next w:val="a2"/>
    <w:semiHidden/>
    <w:rsid w:val="00361EB9"/>
  </w:style>
  <w:style w:type="numbering" w:customStyle="1" w:styleId="23111">
    <w:name w:val="Нет списка23111"/>
    <w:next w:val="a2"/>
    <w:uiPriority w:val="99"/>
    <w:semiHidden/>
    <w:unhideWhenUsed/>
    <w:rsid w:val="00361EB9"/>
  </w:style>
  <w:style w:type="numbering" w:customStyle="1" w:styleId="331111">
    <w:name w:val="Нет списка33111"/>
    <w:next w:val="a2"/>
    <w:uiPriority w:val="99"/>
    <w:semiHidden/>
    <w:unhideWhenUsed/>
    <w:rsid w:val="00361EB9"/>
  </w:style>
  <w:style w:type="numbering" w:customStyle="1" w:styleId="43111">
    <w:name w:val="Нет списка43111"/>
    <w:next w:val="a2"/>
    <w:uiPriority w:val="99"/>
    <w:semiHidden/>
    <w:unhideWhenUsed/>
    <w:rsid w:val="00361EB9"/>
  </w:style>
  <w:style w:type="numbering" w:customStyle="1" w:styleId="111111119">
    <w:name w:val="Нет списка11111111"/>
    <w:next w:val="a2"/>
    <w:uiPriority w:val="99"/>
    <w:semiHidden/>
    <w:unhideWhenUsed/>
    <w:rsid w:val="00361EB9"/>
  </w:style>
  <w:style w:type="numbering" w:customStyle="1" w:styleId="53111">
    <w:name w:val="Нет списка53111"/>
    <w:next w:val="a2"/>
    <w:uiPriority w:val="99"/>
    <w:semiHidden/>
    <w:unhideWhenUsed/>
    <w:rsid w:val="00361EB9"/>
  </w:style>
  <w:style w:type="numbering" w:customStyle="1" w:styleId="123111">
    <w:name w:val="Нет списка123111"/>
    <w:next w:val="a2"/>
    <w:uiPriority w:val="99"/>
    <w:semiHidden/>
    <w:unhideWhenUsed/>
    <w:rsid w:val="00361EB9"/>
  </w:style>
  <w:style w:type="numbering" w:customStyle="1" w:styleId="61111">
    <w:name w:val="Нет списка61111"/>
    <w:next w:val="a2"/>
    <w:uiPriority w:val="99"/>
    <w:semiHidden/>
    <w:unhideWhenUsed/>
    <w:rsid w:val="00361EB9"/>
  </w:style>
  <w:style w:type="numbering" w:customStyle="1" w:styleId="71111">
    <w:name w:val="Нет списка71111"/>
    <w:next w:val="a2"/>
    <w:semiHidden/>
    <w:rsid w:val="00361EB9"/>
  </w:style>
  <w:style w:type="table" w:customStyle="1" w:styleId="3111110">
    <w:name w:val="Объемная таблица 31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1">
    <w:name w:val="HTA Tabellengitternetz1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1">
    <w:name w:val="Нет списка131111"/>
    <w:next w:val="a2"/>
    <w:semiHidden/>
    <w:rsid w:val="00361EB9"/>
  </w:style>
  <w:style w:type="numbering" w:customStyle="1" w:styleId="111111111111">
    <w:name w:val="1 / 1.1 / 1.1.1111111"/>
    <w:basedOn w:val="a2"/>
    <w:next w:val="111111"/>
    <w:rsid w:val="00361EB9"/>
  </w:style>
  <w:style w:type="numbering" w:customStyle="1" w:styleId="11111121111">
    <w:name w:val="1 / 1.1 / 1.1.121111"/>
    <w:basedOn w:val="a2"/>
    <w:next w:val="111111"/>
    <w:rsid w:val="00361EB9"/>
  </w:style>
  <w:style w:type="numbering" w:customStyle="1" w:styleId="211111">
    <w:name w:val="Нет списка211111"/>
    <w:next w:val="a2"/>
    <w:uiPriority w:val="99"/>
    <w:semiHidden/>
    <w:unhideWhenUsed/>
    <w:rsid w:val="00361EB9"/>
  </w:style>
  <w:style w:type="numbering" w:customStyle="1" w:styleId="3111111">
    <w:name w:val="Нет списка311111"/>
    <w:next w:val="a2"/>
    <w:uiPriority w:val="99"/>
    <w:semiHidden/>
    <w:unhideWhenUsed/>
    <w:rsid w:val="00361EB9"/>
  </w:style>
  <w:style w:type="numbering" w:customStyle="1" w:styleId="411111">
    <w:name w:val="Нет списка411111"/>
    <w:next w:val="a2"/>
    <w:uiPriority w:val="99"/>
    <w:semiHidden/>
    <w:unhideWhenUsed/>
    <w:rsid w:val="00361EB9"/>
  </w:style>
  <w:style w:type="numbering" w:customStyle="1" w:styleId="1121111">
    <w:name w:val="Нет списка1121111"/>
    <w:next w:val="a2"/>
    <w:uiPriority w:val="99"/>
    <w:semiHidden/>
    <w:unhideWhenUsed/>
    <w:rsid w:val="00361EB9"/>
  </w:style>
  <w:style w:type="numbering" w:customStyle="1" w:styleId="511111">
    <w:name w:val="Нет списка511111"/>
    <w:next w:val="a2"/>
    <w:uiPriority w:val="99"/>
    <w:semiHidden/>
    <w:unhideWhenUsed/>
    <w:rsid w:val="00361EB9"/>
  </w:style>
  <w:style w:type="numbering" w:customStyle="1" w:styleId="1211111">
    <w:name w:val="Нет списка1211111"/>
    <w:next w:val="a2"/>
    <w:uiPriority w:val="99"/>
    <w:semiHidden/>
    <w:unhideWhenUsed/>
    <w:rsid w:val="00361EB9"/>
  </w:style>
  <w:style w:type="numbering" w:customStyle="1" w:styleId="81111">
    <w:name w:val="Нет списка81111"/>
    <w:next w:val="a2"/>
    <w:semiHidden/>
    <w:rsid w:val="00361EB9"/>
  </w:style>
  <w:style w:type="table" w:customStyle="1" w:styleId="3211110">
    <w:name w:val="Объемная таблица 32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1">
    <w:name w:val="HTA Tabellengitternetz112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1">
    <w:name w:val="Нет списка141111"/>
    <w:next w:val="a2"/>
    <w:semiHidden/>
    <w:rsid w:val="00361EB9"/>
  </w:style>
  <w:style w:type="numbering" w:customStyle="1" w:styleId="111111121111">
    <w:name w:val="1 / 1.1 / 1.1.1121111"/>
    <w:basedOn w:val="a2"/>
    <w:next w:val="111111"/>
    <w:rsid w:val="00361EB9"/>
  </w:style>
  <w:style w:type="numbering" w:customStyle="1" w:styleId="11111131111">
    <w:name w:val="1 / 1.1 / 1.1.131111"/>
    <w:basedOn w:val="a2"/>
    <w:next w:val="111111"/>
    <w:rsid w:val="00361EB9"/>
  </w:style>
  <w:style w:type="numbering" w:customStyle="1" w:styleId="221111">
    <w:name w:val="Нет списка221111"/>
    <w:next w:val="a2"/>
    <w:uiPriority w:val="99"/>
    <w:semiHidden/>
    <w:unhideWhenUsed/>
    <w:rsid w:val="00361EB9"/>
  </w:style>
  <w:style w:type="numbering" w:customStyle="1" w:styleId="3211111">
    <w:name w:val="Нет списка321111"/>
    <w:next w:val="a2"/>
    <w:uiPriority w:val="99"/>
    <w:semiHidden/>
    <w:unhideWhenUsed/>
    <w:rsid w:val="00361EB9"/>
  </w:style>
  <w:style w:type="numbering" w:customStyle="1" w:styleId="421111">
    <w:name w:val="Нет списка421111"/>
    <w:next w:val="a2"/>
    <w:uiPriority w:val="99"/>
    <w:semiHidden/>
    <w:unhideWhenUsed/>
    <w:rsid w:val="00361EB9"/>
  </w:style>
  <w:style w:type="numbering" w:customStyle="1" w:styleId="1131111">
    <w:name w:val="Нет списка1131111"/>
    <w:next w:val="a2"/>
    <w:uiPriority w:val="99"/>
    <w:semiHidden/>
    <w:unhideWhenUsed/>
    <w:rsid w:val="00361EB9"/>
  </w:style>
  <w:style w:type="numbering" w:customStyle="1" w:styleId="521111">
    <w:name w:val="Нет списка521111"/>
    <w:next w:val="a2"/>
    <w:uiPriority w:val="99"/>
    <w:semiHidden/>
    <w:unhideWhenUsed/>
    <w:rsid w:val="00361EB9"/>
  </w:style>
  <w:style w:type="numbering" w:customStyle="1" w:styleId="1221111">
    <w:name w:val="Нет списка1221111"/>
    <w:next w:val="a2"/>
    <w:uiPriority w:val="99"/>
    <w:semiHidden/>
    <w:unhideWhenUsed/>
    <w:rsid w:val="00361EB9"/>
  </w:style>
  <w:style w:type="numbering" w:customStyle="1" w:styleId="111111131111">
    <w:name w:val="1 / 1.1 / 1.1.1131111"/>
    <w:basedOn w:val="a2"/>
    <w:next w:val="111111"/>
    <w:rsid w:val="00361EB9"/>
  </w:style>
  <w:style w:type="numbering" w:customStyle="1" w:styleId="11111141111">
    <w:name w:val="1 / 1.1 / 1.1.141111"/>
    <w:basedOn w:val="a2"/>
    <w:next w:val="111111"/>
    <w:rsid w:val="00361EB9"/>
  </w:style>
  <w:style w:type="numbering" w:customStyle="1" w:styleId="16111">
    <w:name w:val="Нет списка16111"/>
    <w:next w:val="a2"/>
    <w:uiPriority w:val="99"/>
    <w:semiHidden/>
    <w:unhideWhenUsed/>
    <w:rsid w:val="00361EB9"/>
  </w:style>
  <w:style w:type="numbering" w:customStyle="1" w:styleId="17111">
    <w:name w:val="Нет списка17111"/>
    <w:next w:val="a2"/>
    <w:semiHidden/>
    <w:rsid w:val="00361EB9"/>
  </w:style>
  <w:style w:type="table" w:customStyle="1" w:styleId="341110">
    <w:name w:val="Объемная таблица 34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1">
    <w:name w:val="HTA Tabellengitternetz114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1">
    <w:name w:val="Нет списка115111"/>
    <w:next w:val="a2"/>
    <w:semiHidden/>
    <w:rsid w:val="00361EB9"/>
  </w:style>
  <w:style w:type="numbering" w:customStyle="1" w:styleId="24111">
    <w:name w:val="Нет списка24111"/>
    <w:next w:val="a2"/>
    <w:uiPriority w:val="99"/>
    <w:semiHidden/>
    <w:unhideWhenUsed/>
    <w:rsid w:val="00361EB9"/>
  </w:style>
  <w:style w:type="numbering" w:customStyle="1" w:styleId="341111">
    <w:name w:val="Нет списка34111"/>
    <w:next w:val="a2"/>
    <w:uiPriority w:val="99"/>
    <w:semiHidden/>
    <w:unhideWhenUsed/>
    <w:rsid w:val="00361EB9"/>
  </w:style>
  <w:style w:type="numbering" w:customStyle="1" w:styleId="44111">
    <w:name w:val="Нет списка44111"/>
    <w:next w:val="a2"/>
    <w:uiPriority w:val="99"/>
    <w:semiHidden/>
    <w:unhideWhenUsed/>
    <w:rsid w:val="00361EB9"/>
  </w:style>
  <w:style w:type="numbering" w:customStyle="1" w:styleId="1112111">
    <w:name w:val="Нет списка1112111"/>
    <w:next w:val="a2"/>
    <w:uiPriority w:val="99"/>
    <w:semiHidden/>
    <w:unhideWhenUsed/>
    <w:rsid w:val="00361EB9"/>
  </w:style>
  <w:style w:type="numbering" w:customStyle="1" w:styleId="54111">
    <w:name w:val="Нет списка54111"/>
    <w:next w:val="a2"/>
    <w:uiPriority w:val="99"/>
    <w:semiHidden/>
    <w:unhideWhenUsed/>
    <w:rsid w:val="00361EB9"/>
  </w:style>
  <w:style w:type="numbering" w:customStyle="1" w:styleId="124111">
    <w:name w:val="Нет списка124111"/>
    <w:next w:val="a2"/>
    <w:uiPriority w:val="99"/>
    <w:semiHidden/>
    <w:unhideWhenUsed/>
    <w:rsid w:val="00361EB9"/>
  </w:style>
  <w:style w:type="numbering" w:customStyle="1" w:styleId="62111">
    <w:name w:val="Нет списка62111"/>
    <w:next w:val="a2"/>
    <w:uiPriority w:val="99"/>
    <w:semiHidden/>
    <w:unhideWhenUsed/>
    <w:rsid w:val="00361EB9"/>
  </w:style>
  <w:style w:type="numbering" w:customStyle="1" w:styleId="72111">
    <w:name w:val="Нет списка72111"/>
    <w:next w:val="a2"/>
    <w:semiHidden/>
    <w:rsid w:val="00361EB9"/>
  </w:style>
  <w:style w:type="table" w:customStyle="1" w:styleId="3121110">
    <w:name w:val="Объемная таблица 31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1">
    <w:name w:val="HTA Tabellengitternetz1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1">
    <w:name w:val="Нет списка132111"/>
    <w:next w:val="a2"/>
    <w:semiHidden/>
    <w:rsid w:val="00361EB9"/>
  </w:style>
  <w:style w:type="numbering" w:customStyle="1" w:styleId="111111112111">
    <w:name w:val="1 / 1.1 / 1.1.1112111"/>
    <w:basedOn w:val="a2"/>
    <w:next w:val="111111"/>
    <w:rsid w:val="00361EB9"/>
  </w:style>
  <w:style w:type="numbering" w:customStyle="1" w:styleId="11111122111">
    <w:name w:val="1 / 1.1 / 1.1.122111"/>
    <w:basedOn w:val="a2"/>
    <w:next w:val="111111"/>
    <w:rsid w:val="00361EB9"/>
  </w:style>
  <w:style w:type="numbering" w:customStyle="1" w:styleId="212111">
    <w:name w:val="Нет списка212111"/>
    <w:next w:val="a2"/>
    <w:uiPriority w:val="99"/>
    <w:semiHidden/>
    <w:unhideWhenUsed/>
    <w:rsid w:val="00361EB9"/>
  </w:style>
  <w:style w:type="numbering" w:customStyle="1" w:styleId="3121111">
    <w:name w:val="Нет списка312111"/>
    <w:next w:val="a2"/>
    <w:uiPriority w:val="99"/>
    <w:semiHidden/>
    <w:unhideWhenUsed/>
    <w:rsid w:val="00361EB9"/>
  </w:style>
  <w:style w:type="numbering" w:customStyle="1" w:styleId="412111">
    <w:name w:val="Нет списка412111"/>
    <w:next w:val="a2"/>
    <w:uiPriority w:val="99"/>
    <w:semiHidden/>
    <w:unhideWhenUsed/>
    <w:rsid w:val="00361EB9"/>
  </w:style>
  <w:style w:type="numbering" w:customStyle="1" w:styleId="1122111">
    <w:name w:val="Нет списка1122111"/>
    <w:next w:val="a2"/>
    <w:uiPriority w:val="99"/>
    <w:semiHidden/>
    <w:unhideWhenUsed/>
    <w:rsid w:val="00361EB9"/>
  </w:style>
  <w:style w:type="numbering" w:customStyle="1" w:styleId="512111">
    <w:name w:val="Нет списка512111"/>
    <w:next w:val="a2"/>
    <w:uiPriority w:val="99"/>
    <w:semiHidden/>
    <w:unhideWhenUsed/>
    <w:rsid w:val="00361EB9"/>
  </w:style>
  <w:style w:type="numbering" w:customStyle="1" w:styleId="1212111">
    <w:name w:val="Нет списка1212111"/>
    <w:next w:val="a2"/>
    <w:uiPriority w:val="99"/>
    <w:semiHidden/>
    <w:unhideWhenUsed/>
    <w:rsid w:val="00361EB9"/>
  </w:style>
  <w:style w:type="numbering" w:customStyle="1" w:styleId="82111">
    <w:name w:val="Нет списка82111"/>
    <w:next w:val="a2"/>
    <w:semiHidden/>
    <w:rsid w:val="00361EB9"/>
  </w:style>
  <w:style w:type="table" w:customStyle="1" w:styleId="3221110">
    <w:name w:val="Объемная таблица 32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1">
    <w:name w:val="HTA Tabellengitternetz112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1">
    <w:name w:val="Нет списка142111"/>
    <w:next w:val="a2"/>
    <w:semiHidden/>
    <w:rsid w:val="00361EB9"/>
  </w:style>
  <w:style w:type="numbering" w:customStyle="1" w:styleId="111111122111">
    <w:name w:val="1 / 1.1 / 1.1.1122111"/>
    <w:basedOn w:val="a2"/>
    <w:next w:val="111111"/>
    <w:rsid w:val="00361EB9"/>
  </w:style>
  <w:style w:type="numbering" w:customStyle="1" w:styleId="11111132111">
    <w:name w:val="1 / 1.1 / 1.1.132111"/>
    <w:basedOn w:val="a2"/>
    <w:next w:val="111111"/>
    <w:rsid w:val="00361EB9"/>
  </w:style>
  <w:style w:type="numbering" w:customStyle="1" w:styleId="222111">
    <w:name w:val="Нет списка222111"/>
    <w:next w:val="a2"/>
    <w:uiPriority w:val="99"/>
    <w:semiHidden/>
    <w:unhideWhenUsed/>
    <w:rsid w:val="00361EB9"/>
  </w:style>
  <w:style w:type="numbering" w:customStyle="1" w:styleId="3221111">
    <w:name w:val="Нет списка322111"/>
    <w:next w:val="a2"/>
    <w:uiPriority w:val="99"/>
    <w:semiHidden/>
    <w:unhideWhenUsed/>
    <w:rsid w:val="00361EB9"/>
  </w:style>
  <w:style w:type="numbering" w:customStyle="1" w:styleId="422111">
    <w:name w:val="Нет списка422111"/>
    <w:next w:val="a2"/>
    <w:uiPriority w:val="99"/>
    <w:semiHidden/>
    <w:unhideWhenUsed/>
    <w:rsid w:val="00361EB9"/>
  </w:style>
  <w:style w:type="numbering" w:customStyle="1" w:styleId="1132111">
    <w:name w:val="Нет списка1132111"/>
    <w:next w:val="a2"/>
    <w:uiPriority w:val="99"/>
    <w:semiHidden/>
    <w:unhideWhenUsed/>
    <w:rsid w:val="00361EB9"/>
  </w:style>
  <w:style w:type="numbering" w:customStyle="1" w:styleId="522111">
    <w:name w:val="Нет списка522111"/>
    <w:next w:val="a2"/>
    <w:uiPriority w:val="99"/>
    <w:semiHidden/>
    <w:unhideWhenUsed/>
    <w:rsid w:val="00361EB9"/>
  </w:style>
  <w:style w:type="numbering" w:customStyle="1" w:styleId="1222111">
    <w:name w:val="Нет списка1222111"/>
    <w:next w:val="a2"/>
    <w:uiPriority w:val="99"/>
    <w:semiHidden/>
    <w:unhideWhenUsed/>
    <w:rsid w:val="00361EB9"/>
  </w:style>
  <w:style w:type="numbering" w:customStyle="1" w:styleId="111111132111">
    <w:name w:val="1 / 1.1 / 1.1.1132111"/>
    <w:basedOn w:val="a2"/>
    <w:next w:val="111111"/>
    <w:rsid w:val="00361EB9"/>
  </w:style>
  <w:style w:type="numbering" w:customStyle="1" w:styleId="11111142111">
    <w:name w:val="1 / 1.1 / 1.1.142111"/>
    <w:basedOn w:val="a2"/>
    <w:next w:val="111111"/>
    <w:rsid w:val="00361EB9"/>
  </w:style>
  <w:style w:type="numbering" w:customStyle="1" w:styleId="18111">
    <w:name w:val="Нет списка18111"/>
    <w:next w:val="a2"/>
    <w:uiPriority w:val="99"/>
    <w:semiHidden/>
    <w:unhideWhenUsed/>
    <w:rsid w:val="00361EB9"/>
  </w:style>
  <w:style w:type="numbering" w:customStyle="1" w:styleId="19111">
    <w:name w:val="Нет списка19111"/>
    <w:next w:val="a2"/>
    <w:semiHidden/>
    <w:rsid w:val="00361EB9"/>
  </w:style>
  <w:style w:type="table" w:customStyle="1" w:styleId="351110">
    <w:name w:val="Объемная таблица 35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1">
    <w:name w:val="HTA Tabellengitternetz115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1">
    <w:name w:val="Нет списка116111"/>
    <w:next w:val="a2"/>
    <w:semiHidden/>
    <w:rsid w:val="00361EB9"/>
  </w:style>
  <w:style w:type="numbering" w:customStyle="1" w:styleId="25111">
    <w:name w:val="Нет списка25111"/>
    <w:next w:val="a2"/>
    <w:uiPriority w:val="99"/>
    <w:semiHidden/>
    <w:unhideWhenUsed/>
    <w:rsid w:val="00361EB9"/>
  </w:style>
  <w:style w:type="numbering" w:customStyle="1" w:styleId="351111">
    <w:name w:val="Нет списка35111"/>
    <w:next w:val="a2"/>
    <w:uiPriority w:val="99"/>
    <w:semiHidden/>
    <w:unhideWhenUsed/>
    <w:rsid w:val="00361EB9"/>
  </w:style>
  <w:style w:type="numbering" w:customStyle="1" w:styleId="45111">
    <w:name w:val="Нет списка45111"/>
    <w:next w:val="a2"/>
    <w:uiPriority w:val="99"/>
    <w:semiHidden/>
    <w:unhideWhenUsed/>
    <w:rsid w:val="00361EB9"/>
  </w:style>
  <w:style w:type="numbering" w:customStyle="1" w:styleId="1113111">
    <w:name w:val="Нет списка1113111"/>
    <w:next w:val="a2"/>
    <w:uiPriority w:val="99"/>
    <w:semiHidden/>
    <w:unhideWhenUsed/>
    <w:rsid w:val="00361EB9"/>
  </w:style>
  <w:style w:type="numbering" w:customStyle="1" w:styleId="55111">
    <w:name w:val="Нет списка55111"/>
    <w:next w:val="a2"/>
    <w:uiPriority w:val="99"/>
    <w:semiHidden/>
    <w:unhideWhenUsed/>
    <w:rsid w:val="00361EB9"/>
  </w:style>
  <w:style w:type="numbering" w:customStyle="1" w:styleId="125111">
    <w:name w:val="Нет списка125111"/>
    <w:next w:val="a2"/>
    <w:uiPriority w:val="99"/>
    <w:semiHidden/>
    <w:unhideWhenUsed/>
    <w:rsid w:val="00361EB9"/>
  </w:style>
  <w:style w:type="numbering" w:customStyle="1" w:styleId="63111">
    <w:name w:val="Нет списка63111"/>
    <w:next w:val="a2"/>
    <w:uiPriority w:val="99"/>
    <w:semiHidden/>
    <w:unhideWhenUsed/>
    <w:rsid w:val="00361EB9"/>
  </w:style>
  <w:style w:type="numbering" w:customStyle="1" w:styleId="73111">
    <w:name w:val="Нет списка73111"/>
    <w:next w:val="a2"/>
    <w:semiHidden/>
    <w:rsid w:val="00361EB9"/>
  </w:style>
  <w:style w:type="table" w:customStyle="1" w:styleId="3131110">
    <w:name w:val="Объемная таблица 31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1">
    <w:name w:val="HTA Tabellengitternetz1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1">
    <w:name w:val="Нет списка133111"/>
    <w:next w:val="a2"/>
    <w:semiHidden/>
    <w:rsid w:val="00361EB9"/>
  </w:style>
  <w:style w:type="numbering" w:customStyle="1" w:styleId="111111113111">
    <w:name w:val="1 / 1.1 / 1.1.1113111"/>
    <w:basedOn w:val="a2"/>
    <w:next w:val="111111"/>
    <w:rsid w:val="00361EB9"/>
  </w:style>
  <w:style w:type="numbering" w:customStyle="1" w:styleId="11111123111">
    <w:name w:val="1 / 1.1 / 1.1.123111"/>
    <w:basedOn w:val="a2"/>
    <w:next w:val="111111"/>
    <w:rsid w:val="00361EB9"/>
  </w:style>
  <w:style w:type="numbering" w:customStyle="1" w:styleId="213111">
    <w:name w:val="Нет списка213111"/>
    <w:next w:val="a2"/>
    <w:uiPriority w:val="99"/>
    <w:semiHidden/>
    <w:unhideWhenUsed/>
    <w:rsid w:val="00361EB9"/>
  </w:style>
  <w:style w:type="numbering" w:customStyle="1" w:styleId="3131111">
    <w:name w:val="Нет списка313111"/>
    <w:next w:val="a2"/>
    <w:uiPriority w:val="99"/>
    <w:semiHidden/>
    <w:unhideWhenUsed/>
    <w:rsid w:val="00361EB9"/>
  </w:style>
  <w:style w:type="numbering" w:customStyle="1" w:styleId="413111">
    <w:name w:val="Нет списка413111"/>
    <w:next w:val="a2"/>
    <w:uiPriority w:val="99"/>
    <w:semiHidden/>
    <w:unhideWhenUsed/>
    <w:rsid w:val="00361EB9"/>
  </w:style>
  <w:style w:type="numbering" w:customStyle="1" w:styleId="1123111">
    <w:name w:val="Нет списка1123111"/>
    <w:next w:val="a2"/>
    <w:uiPriority w:val="99"/>
    <w:semiHidden/>
    <w:unhideWhenUsed/>
    <w:rsid w:val="00361EB9"/>
  </w:style>
  <w:style w:type="numbering" w:customStyle="1" w:styleId="513111">
    <w:name w:val="Нет списка513111"/>
    <w:next w:val="a2"/>
    <w:uiPriority w:val="99"/>
    <w:semiHidden/>
    <w:unhideWhenUsed/>
    <w:rsid w:val="00361EB9"/>
  </w:style>
  <w:style w:type="numbering" w:customStyle="1" w:styleId="1213111">
    <w:name w:val="Нет списка1213111"/>
    <w:next w:val="a2"/>
    <w:uiPriority w:val="99"/>
    <w:semiHidden/>
    <w:unhideWhenUsed/>
    <w:rsid w:val="00361EB9"/>
  </w:style>
  <w:style w:type="numbering" w:customStyle="1" w:styleId="83111">
    <w:name w:val="Нет списка83111"/>
    <w:next w:val="a2"/>
    <w:semiHidden/>
    <w:rsid w:val="00361EB9"/>
  </w:style>
  <w:style w:type="table" w:customStyle="1" w:styleId="3231110">
    <w:name w:val="Объемная таблица 32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1">
    <w:name w:val="HTA Tabellengitternetz112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1">
    <w:name w:val="Нет списка143111"/>
    <w:next w:val="a2"/>
    <w:semiHidden/>
    <w:rsid w:val="00361EB9"/>
  </w:style>
  <w:style w:type="numbering" w:customStyle="1" w:styleId="111111123111">
    <w:name w:val="1 / 1.1 / 1.1.1123111"/>
    <w:basedOn w:val="a2"/>
    <w:next w:val="111111"/>
    <w:rsid w:val="00361EB9"/>
  </w:style>
  <w:style w:type="numbering" w:customStyle="1" w:styleId="11111133111">
    <w:name w:val="1 / 1.1 / 1.1.133111"/>
    <w:basedOn w:val="a2"/>
    <w:next w:val="111111"/>
    <w:rsid w:val="00361EB9"/>
  </w:style>
  <w:style w:type="numbering" w:customStyle="1" w:styleId="223111">
    <w:name w:val="Нет списка223111"/>
    <w:next w:val="a2"/>
    <w:uiPriority w:val="99"/>
    <w:semiHidden/>
    <w:unhideWhenUsed/>
    <w:rsid w:val="00361EB9"/>
  </w:style>
  <w:style w:type="numbering" w:customStyle="1" w:styleId="3231111">
    <w:name w:val="Нет списка323111"/>
    <w:next w:val="a2"/>
    <w:uiPriority w:val="99"/>
    <w:semiHidden/>
    <w:unhideWhenUsed/>
    <w:rsid w:val="00361EB9"/>
  </w:style>
  <w:style w:type="numbering" w:customStyle="1" w:styleId="423111">
    <w:name w:val="Нет списка423111"/>
    <w:next w:val="a2"/>
    <w:uiPriority w:val="99"/>
    <w:semiHidden/>
    <w:unhideWhenUsed/>
    <w:rsid w:val="00361EB9"/>
  </w:style>
  <w:style w:type="numbering" w:customStyle="1" w:styleId="1133111">
    <w:name w:val="Нет списка1133111"/>
    <w:next w:val="a2"/>
    <w:uiPriority w:val="99"/>
    <w:semiHidden/>
    <w:unhideWhenUsed/>
    <w:rsid w:val="00361EB9"/>
  </w:style>
  <w:style w:type="numbering" w:customStyle="1" w:styleId="523111">
    <w:name w:val="Нет списка523111"/>
    <w:next w:val="a2"/>
    <w:uiPriority w:val="99"/>
    <w:semiHidden/>
    <w:unhideWhenUsed/>
    <w:rsid w:val="00361EB9"/>
  </w:style>
  <w:style w:type="numbering" w:customStyle="1" w:styleId="1223111">
    <w:name w:val="Нет списка1223111"/>
    <w:next w:val="a2"/>
    <w:uiPriority w:val="99"/>
    <w:semiHidden/>
    <w:unhideWhenUsed/>
    <w:rsid w:val="00361EB9"/>
  </w:style>
  <w:style w:type="numbering" w:customStyle="1" w:styleId="111111133111">
    <w:name w:val="1 / 1.1 / 1.1.1133111"/>
    <w:basedOn w:val="a2"/>
    <w:next w:val="111111"/>
    <w:rsid w:val="00361EB9"/>
  </w:style>
  <w:style w:type="numbering" w:customStyle="1" w:styleId="11111143111">
    <w:name w:val="1 / 1.1 / 1.1.143111"/>
    <w:basedOn w:val="a2"/>
    <w:next w:val="111111"/>
    <w:rsid w:val="00361EB9"/>
  </w:style>
  <w:style w:type="numbering" w:customStyle="1" w:styleId="1111111411">
    <w:name w:val="1 / 1.1 / 1.1.11411"/>
    <w:basedOn w:val="a2"/>
    <w:next w:val="111111"/>
    <w:rsid w:val="00361EB9"/>
  </w:style>
  <w:style w:type="numbering" w:customStyle="1" w:styleId="111111511">
    <w:name w:val="1 / 1.1 / 1.1.1511"/>
    <w:basedOn w:val="a2"/>
    <w:next w:val="111111"/>
    <w:rsid w:val="00361EB9"/>
  </w:style>
  <w:style w:type="numbering" w:customStyle="1" w:styleId="2711">
    <w:name w:val="Нет списка2711"/>
    <w:next w:val="a2"/>
    <w:uiPriority w:val="99"/>
    <w:semiHidden/>
    <w:unhideWhenUsed/>
    <w:rsid w:val="00361EB9"/>
  </w:style>
  <w:style w:type="numbering" w:customStyle="1" w:styleId="11811">
    <w:name w:val="Нет списка11811"/>
    <w:next w:val="a2"/>
    <w:semiHidden/>
    <w:rsid w:val="00361EB9"/>
  </w:style>
  <w:style w:type="table" w:customStyle="1" w:styleId="37110">
    <w:name w:val="Объемная таблица 37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1">
    <w:name w:val="HTA Tabellengitternetz117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1">
    <w:name w:val="Нет списка11911"/>
    <w:next w:val="a2"/>
    <w:semiHidden/>
    <w:rsid w:val="00361EB9"/>
  </w:style>
  <w:style w:type="numbering" w:customStyle="1" w:styleId="2811">
    <w:name w:val="Нет списка2811"/>
    <w:next w:val="a2"/>
    <w:uiPriority w:val="99"/>
    <w:semiHidden/>
    <w:unhideWhenUsed/>
    <w:rsid w:val="00361EB9"/>
  </w:style>
  <w:style w:type="numbering" w:customStyle="1" w:styleId="37111">
    <w:name w:val="Нет списка3711"/>
    <w:next w:val="a2"/>
    <w:uiPriority w:val="99"/>
    <w:semiHidden/>
    <w:unhideWhenUsed/>
    <w:rsid w:val="00361EB9"/>
  </w:style>
  <w:style w:type="numbering" w:customStyle="1" w:styleId="4711">
    <w:name w:val="Нет списка4711"/>
    <w:next w:val="a2"/>
    <w:uiPriority w:val="99"/>
    <w:semiHidden/>
    <w:unhideWhenUsed/>
    <w:rsid w:val="00361EB9"/>
  </w:style>
  <w:style w:type="numbering" w:customStyle="1" w:styleId="111511">
    <w:name w:val="Нет списка111511"/>
    <w:next w:val="a2"/>
    <w:uiPriority w:val="99"/>
    <w:semiHidden/>
    <w:unhideWhenUsed/>
    <w:rsid w:val="00361EB9"/>
  </w:style>
  <w:style w:type="numbering" w:customStyle="1" w:styleId="5711">
    <w:name w:val="Нет списка5711"/>
    <w:next w:val="a2"/>
    <w:uiPriority w:val="99"/>
    <w:semiHidden/>
    <w:unhideWhenUsed/>
    <w:rsid w:val="00361EB9"/>
  </w:style>
  <w:style w:type="numbering" w:customStyle="1" w:styleId="12711">
    <w:name w:val="Нет списка12711"/>
    <w:next w:val="a2"/>
    <w:uiPriority w:val="99"/>
    <w:semiHidden/>
    <w:unhideWhenUsed/>
    <w:rsid w:val="00361EB9"/>
  </w:style>
  <w:style w:type="numbering" w:customStyle="1" w:styleId="6511">
    <w:name w:val="Нет списка6511"/>
    <w:next w:val="a2"/>
    <w:uiPriority w:val="99"/>
    <w:semiHidden/>
    <w:unhideWhenUsed/>
    <w:rsid w:val="00361EB9"/>
  </w:style>
  <w:style w:type="numbering" w:customStyle="1" w:styleId="7511">
    <w:name w:val="Нет списка7511"/>
    <w:next w:val="a2"/>
    <w:semiHidden/>
    <w:rsid w:val="00361EB9"/>
  </w:style>
  <w:style w:type="table" w:customStyle="1" w:styleId="31511">
    <w:name w:val="Объемная таблица 31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1">
    <w:name w:val="HTA Tabellengitternetz1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1">
    <w:name w:val="Нет списка13511"/>
    <w:next w:val="a2"/>
    <w:semiHidden/>
    <w:rsid w:val="00361EB9"/>
  </w:style>
  <w:style w:type="numbering" w:customStyle="1" w:styleId="11111111511">
    <w:name w:val="1 / 1.1 / 1.1.111511"/>
    <w:basedOn w:val="a2"/>
    <w:next w:val="111111"/>
    <w:rsid w:val="00361EB9"/>
  </w:style>
  <w:style w:type="numbering" w:customStyle="1" w:styleId="1111112511">
    <w:name w:val="1 / 1.1 / 1.1.12511"/>
    <w:basedOn w:val="a2"/>
    <w:next w:val="111111"/>
    <w:rsid w:val="00361EB9"/>
  </w:style>
  <w:style w:type="numbering" w:customStyle="1" w:styleId="21511">
    <w:name w:val="Нет списка21511"/>
    <w:next w:val="a2"/>
    <w:uiPriority w:val="99"/>
    <w:semiHidden/>
    <w:unhideWhenUsed/>
    <w:rsid w:val="00361EB9"/>
  </w:style>
  <w:style w:type="numbering" w:customStyle="1" w:styleId="315110">
    <w:name w:val="Нет списка31511"/>
    <w:next w:val="a2"/>
    <w:uiPriority w:val="99"/>
    <w:semiHidden/>
    <w:unhideWhenUsed/>
    <w:rsid w:val="00361EB9"/>
  </w:style>
  <w:style w:type="numbering" w:customStyle="1" w:styleId="41511">
    <w:name w:val="Нет списка41511"/>
    <w:next w:val="a2"/>
    <w:uiPriority w:val="99"/>
    <w:semiHidden/>
    <w:unhideWhenUsed/>
    <w:rsid w:val="00361EB9"/>
  </w:style>
  <w:style w:type="numbering" w:customStyle="1" w:styleId="112511">
    <w:name w:val="Нет списка112511"/>
    <w:next w:val="a2"/>
    <w:uiPriority w:val="99"/>
    <w:semiHidden/>
    <w:unhideWhenUsed/>
    <w:rsid w:val="00361EB9"/>
  </w:style>
  <w:style w:type="numbering" w:customStyle="1" w:styleId="51511">
    <w:name w:val="Нет списка51511"/>
    <w:next w:val="a2"/>
    <w:uiPriority w:val="99"/>
    <w:semiHidden/>
    <w:unhideWhenUsed/>
    <w:rsid w:val="00361EB9"/>
  </w:style>
  <w:style w:type="numbering" w:customStyle="1" w:styleId="121511">
    <w:name w:val="Нет списка121511"/>
    <w:next w:val="a2"/>
    <w:uiPriority w:val="99"/>
    <w:semiHidden/>
    <w:unhideWhenUsed/>
    <w:rsid w:val="00361EB9"/>
  </w:style>
  <w:style w:type="numbering" w:customStyle="1" w:styleId="8511">
    <w:name w:val="Нет списка8511"/>
    <w:next w:val="a2"/>
    <w:semiHidden/>
    <w:rsid w:val="00361EB9"/>
  </w:style>
  <w:style w:type="table" w:customStyle="1" w:styleId="32511">
    <w:name w:val="Объемная таблица 32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1">
    <w:name w:val="HTA Tabellengitternetz112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1">
    <w:name w:val="Нет списка14511"/>
    <w:next w:val="a2"/>
    <w:semiHidden/>
    <w:rsid w:val="00361EB9"/>
  </w:style>
  <w:style w:type="numbering" w:customStyle="1" w:styleId="11111112511">
    <w:name w:val="1 / 1.1 / 1.1.112511"/>
    <w:basedOn w:val="a2"/>
    <w:next w:val="111111"/>
    <w:rsid w:val="00361EB9"/>
  </w:style>
  <w:style w:type="numbering" w:customStyle="1" w:styleId="1111113511">
    <w:name w:val="1 / 1.1 / 1.1.13511"/>
    <w:basedOn w:val="a2"/>
    <w:next w:val="111111"/>
    <w:rsid w:val="00361EB9"/>
  </w:style>
  <w:style w:type="numbering" w:customStyle="1" w:styleId="22511">
    <w:name w:val="Нет списка22511"/>
    <w:next w:val="a2"/>
    <w:uiPriority w:val="99"/>
    <w:semiHidden/>
    <w:unhideWhenUsed/>
    <w:rsid w:val="00361EB9"/>
  </w:style>
  <w:style w:type="numbering" w:customStyle="1" w:styleId="325110">
    <w:name w:val="Нет списка32511"/>
    <w:next w:val="a2"/>
    <w:uiPriority w:val="99"/>
    <w:semiHidden/>
    <w:unhideWhenUsed/>
    <w:rsid w:val="00361EB9"/>
  </w:style>
  <w:style w:type="numbering" w:customStyle="1" w:styleId="42511">
    <w:name w:val="Нет списка42511"/>
    <w:next w:val="a2"/>
    <w:uiPriority w:val="99"/>
    <w:semiHidden/>
    <w:unhideWhenUsed/>
    <w:rsid w:val="00361EB9"/>
  </w:style>
  <w:style w:type="numbering" w:customStyle="1" w:styleId="113511">
    <w:name w:val="Нет списка113511"/>
    <w:next w:val="a2"/>
    <w:uiPriority w:val="99"/>
    <w:semiHidden/>
    <w:unhideWhenUsed/>
    <w:rsid w:val="00361EB9"/>
  </w:style>
  <w:style w:type="numbering" w:customStyle="1" w:styleId="52511">
    <w:name w:val="Нет списка52511"/>
    <w:next w:val="a2"/>
    <w:uiPriority w:val="99"/>
    <w:semiHidden/>
    <w:unhideWhenUsed/>
    <w:rsid w:val="00361EB9"/>
  </w:style>
  <w:style w:type="numbering" w:customStyle="1" w:styleId="122511">
    <w:name w:val="Нет списка122511"/>
    <w:next w:val="a2"/>
    <w:uiPriority w:val="99"/>
    <w:semiHidden/>
    <w:unhideWhenUsed/>
    <w:rsid w:val="00361EB9"/>
  </w:style>
  <w:style w:type="numbering" w:customStyle="1" w:styleId="11111113511">
    <w:name w:val="1 / 1.1 / 1.1.113511"/>
    <w:basedOn w:val="a2"/>
    <w:next w:val="111111"/>
    <w:rsid w:val="00361EB9"/>
  </w:style>
  <w:style w:type="numbering" w:customStyle="1" w:styleId="1111114511">
    <w:name w:val="1 / 1.1 / 1.1.14511"/>
    <w:basedOn w:val="a2"/>
    <w:next w:val="111111"/>
    <w:rsid w:val="00361EB9"/>
  </w:style>
  <w:style w:type="numbering" w:customStyle="1" w:styleId="9211">
    <w:name w:val="Нет списка9211"/>
    <w:next w:val="a2"/>
    <w:uiPriority w:val="99"/>
    <w:semiHidden/>
    <w:unhideWhenUsed/>
    <w:rsid w:val="00361EB9"/>
  </w:style>
  <w:style w:type="numbering" w:customStyle="1" w:styleId="10211">
    <w:name w:val="Нет списка10211"/>
    <w:next w:val="a2"/>
    <w:uiPriority w:val="99"/>
    <w:semiHidden/>
    <w:unhideWhenUsed/>
    <w:rsid w:val="00361EB9"/>
  </w:style>
  <w:style w:type="numbering" w:customStyle="1" w:styleId="15211">
    <w:name w:val="Нет списка15211"/>
    <w:next w:val="a2"/>
    <w:semiHidden/>
    <w:rsid w:val="00361EB9"/>
  </w:style>
  <w:style w:type="table" w:customStyle="1" w:styleId="332110">
    <w:name w:val="Объемная таблица 3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1">
    <w:name w:val="HTA Tabellengitternetz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1">
    <w:name w:val="Нет списка114211"/>
    <w:next w:val="a2"/>
    <w:semiHidden/>
    <w:rsid w:val="00361EB9"/>
  </w:style>
  <w:style w:type="numbering" w:customStyle="1" w:styleId="23211">
    <w:name w:val="Нет списка23211"/>
    <w:next w:val="a2"/>
    <w:uiPriority w:val="99"/>
    <w:semiHidden/>
    <w:unhideWhenUsed/>
    <w:rsid w:val="00361EB9"/>
  </w:style>
  <w:style w:type="numbering" w:customStyle="1" w:styleId="332111">
    <w:name w:val="Нет списка33211"/>
    <w:next w:val="a2"/>
    <w:uiPriority w:val="99"/>
    <w:semiHidden/>
    <w:unhideWhenUsed/>
    <w:rsid w:val="00361EB9"/>
  </w:style>
  <w:style w:type="numbering" w:customStyle="1" w:styleId="43211">
    <w:name w:val="Нет списка43211"/>
    <w:next w:val="a2"/>
    <w:uiPriority w:val="99"/>
    <w:semiHidden/>
    <w:unhideWhenUsed/>
    <w:rsid w:val="00361EB9"/>
  </w:style>
  <w:style w:type="numbering" w:customStyle="1" w:styleId="1111211">
    <w:name w:val="Нет списка1111211"/>
    <w:next w:val="a2"/>
    <w:uiPriority w:val="99"/>
    <w:semiHidden/>
    <w:unhideWhenUsed/>
    <w:rsid w:val="00361EB9"/>
  </w:style>
  <w:style w:type="numbering" w:customStyle="1" w:styleId="53211">
    <w:name w:val="Нет списка53211"/>
    <w:next w:val="a2"/>
    <w:uiPriority w:val="99"/>
    <w:semiHidden/>
    <w:unhideWhenUsed/>
    <w:rsid w:val="00361EB9"/>
  </w:style>
  <w:style w:type="numbering" w:customStyle="1" w:styleId="123211">
    <w:name w:val="Нет списка123211"/>
    <w:next w:val="a2"/>
    <w:uiPriority w:val="99"/>
    <w:semiHidden/>
    <w:unhideWhenUsed/>
    <w:rsid w:val="00361EB9"/>
  </w:style>
  <w:style w:type="numbering" w:customStyle="1" w:styleId="61211">
    <w:name w:val="Нет списка61211"/>
    <w:next w:val="a2"/>
    <w:uiPriority w:val="99"/>
    <w:semiHidden/>
    <w:unhideWhenUsed/>
    <w:rsid w:val="00361EB9"/>
  </w:style>
  <w:style w:type="numbering" w:customStyle="1" w:styleId="71211">
    <w:name w:val="Нет списка71211"/>
    <w:next w:val="a2"/>
    <w:semiHidden/>
    <w:rsid w:val="00361EB9"/>
  </w:style>
  <w:style w:type="table" w:customStyle="1" w:styleId="311211">
    <w:name w:val="Объемная таблица 31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1">
    <w:name w:val="HTA Tabellengitternetz1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1">
    <w:name w:val="Нет списка131211"/>
    <w:next w:val="a2"/>
    <w:semiHidden/>
    <w:rsid w:val="00361EB9"/>
  </w:style>
  <w:style w:type="numbering" w:customStyle="1" w:styleId="111111111211">
    <w:name w:val="1 / 1.1 / 1.1.1111211"/>
    <w:basedOn w:val="a2"/>
    <w:next w:val="111111"/>
    <w:rsid w:val="00361EB9"/>
  </w:style>
  <w:style w:type="numbering" w:customStyle="1" w:styleId="11111121211">
    <w:name w:val="1 / 1.1 / 1.1.121211"/>
    <w:basedOn w:val="a2"/>
    <w:next w:val="111111"/>
    <w:rsid w:val="00361EB9"/>
  </w:style>
  <w:style w:type="numbering" w:customStyle="1" w:styleId="211211">
    <w:name w:val="Нет списка211211"/>
    <w:next w:val="a2"/>
    <w:uiPriority w:val="99"/>
    <w:semiHidden/>
    <w:unhideWhenUsed/>
    <w:rsid w:val="00361EB9"/>
  </w:style>
  <w:style w:type="numbering" w:customStyle="1" w:styleId="3112110">
    <w:name w:val="Нет списка311211"/>
    <w:next w:val="a2"/>
    <w:uiPriority w:val="99"/>
    <w:semiHidden/>
    <w:unhideWhenUsed/>
    <w:rsid w:val="00361EB9"/>
  </w:style>
  <w:style w:type="numbering" w:customStyle="1" w:styleId="411211">
    <w:name w:val="Нет списка411211"/>
    <w:next w:val="a2"/>
    <w:uiPriority w:val="99"/>
    <w:semiHidden/>
    <w:unhideWhenUsed/>
    <w:rsid w:val="00361EB9"/>
  </w:style>
  <w:style w:type="numbering" w:customStyle="1" w:styleId="1121211">
    <w:name w:val="Нет списка1121211"/>
    <w:next w:val="a2"/>
    <w:uiPriority w:val="99"/>
    <w:semiHidden/>
    <w:unhideWhenUsed/>
    <w:rsid w:val="00361EB9"/>
  </w:style>
  <w:style w:type="numbering" w:customStyle="1" w:styleId="511211">
    <w:name w:val="Нет списка511211"/>
    <w:next w:val="a2"/>
    <w:uiPriority w:val="99"/>
    <w:semiHidden/>
    <w:unhideWhenUsed/>
    <w:rsid w:val="00361EB9"/>
  </w:style>
  <w:style w:type="numbering" w:customStyle="1" w:styleId="1211211">
    <w:name w:val="Нет списка1211211"/>
    <w:next w:val="a2"/>
    <w:uiPriority w:val="99"/>
    <w:semiHidden/>
    <w:unhideWhenUsed/>
    <w:rsid w:val="00361EB9"/>
  </w:style>
  <w:style w:type="numbering" w:customStyle="1" w:styleId="81211">
    <w:name w:val="Нет списка81211"/>
    <w:next w:val="a2"/>
    <w:semiHidden/>
    <w:rsid w:val="00361EB9"/>
  </w:style>
  <w:style w:type="table" w:customStyle="1" w:styleId="321211">
    <w:name w:val="Объемная таблица 32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1">
    <w:name w:val="HTA Tabellengitternetz112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1">
    <w:name w:val="Нет списка141211"/>
    <w:next w:val="a2"/>
    <w:semiHidden/>
    <w:rsid w:val="00361EB9"/>
  </w:style>
  <w:style w:type="numbering" w:customStyle="1" w:styleId="111111121211">
    <w:name w:val="1 / 1.1 / 1.1.1121211"/>
    <w:basedOn w:val="a2"/>
    <w:next w:val="111111"/>
    <w:rsid w:val="00361EB9"/>
  </w:style>
  <w:style w:type="numbering" w:customStyle="1" w:styleId="11111131211">
    <w:name w:val="1 / 1.1 / 1.1.131211"/>
    <w:basedOn w:val="a2"/>
    <w:next w:val="111111"/>
    <w:rsid w:val="00361EB9"/>
  </w:style>
  <w:style w:type="numbering" w:customStyle="1" w:styleId="221211">
    <w:name w:val="Нет списка221211"/>
    <w:next w:val="a2"/>
    <w:uiPriority w:val="99"/>
    <w:semiHidden/>
    <w:unhideWhenUsed/>
    <w:rsid w:val="00361EB9"/>
  </w:style>
  <w:style w:type="numbering" w:customStyle="1" w:styleId="3212110">
    <w:name w:val="Нет списка321211"/>
    <w:next w:val="a2"/>
    <w:uiPriority w:val="99"/>
    <w:semiHidden/>
    <w:unhideWhenUsed/>
    <w:rsid w:val="00361EB9"/>
  </w:style>
  <w:style w:type="numbering" w:customStyle="1" w:styleId="421211">
    <w:name w:val="Нет списка421211"/>
    <w:next w:val="a2"/>
    <w:uiPriority w:val="99"/>
    <w:semiHidden/>
    <w:unhideWhenUsed/>
    <w:rsid w:val="00361EB9"/>
  </w:style>
  <w:style w:type="numbering" w:customStyle="1" w:styleId="1131211">
    <w:name w:val="Нет списка1131211"/>
    <w:next w:val="a2"/>
    <w:uiPriority w:val="99"/>
    <w:semiHidden/>
    <w:unhideWhenUsed/>
    <w:rsid w:val="00361EB9"/>
  </w:style>
  <w:style w:type="numbering" w:customStyle="1" w:styleId="521211">
    <w:name w:val="Нет списка521211"/>
    <w:next w:val="a2"/>
    <w:uiPriority w:val="99"/>
    <w:semiHidden/>
    <w:unhideWhenUsed/>
    <w:rsid w:val="00361EB9"/>
  </w:style>
  <w:style w:type="numbering" w:customStyle="1" w:styleId="1221211">
    <w:name w:val="Нет списка1221211"/>
    <w:next w:val="a2"/>
    <w:uiPriority w:val="99"/>
    <w:semiHidden/>
    <w:unhideWhenUsed/>
    <w:rsid w:val="00361EB9"/>
  </w:style>
  <w:style w:type="numbering" w:customStyle="1" w:styleId="111111131211">
    <w:name w:val="1 / 1.1 / 1.1.1131211"/>
    <w:basedOn w:val="a2"/>
    <w:next w:val="111111"/>
    <w:rsid w:val="00361EB9"/>
  </w:style>
  <w:style w:type="numbering" w:customStyle="1" w:styleId="11111141211">
    <w:name w:val="1 / 1.1 / 1.1.141211"/>
    <w:basedOn w:val="a2"/>
    <w:next w:val="111111"/>
    <w:rsid w:val="00361EB9"/>
  </w:style>
  <w:style w:type="numbering" w:customStyle="1" w:styleId="16211">
    <w:name w:val="Нет списка16211"/>
    <w:next w:val="a2"/>
    <w:uiPriority w:val="99"/>
    <w:semiHidden/>
    <w:unhideWhenUsed/>
    <w:rsid w:val="00361EB9"/>
  </w:style>
  <w:style w:type="numbering" w:customStyle="1" w:styleId="17211">
    <w:name w:val="Нет списка17211"/>
    <w:next w:val="a2"/>
    <w:semiHidden/>
    <w:rsid w:val="00361EB9"/>
  </w:style>
  <w:style w:type="table" w:customStyle="1" w:styleId="342110">
    <w:name w:val="Объемная таблица 34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1">
    <w:name w:val="HTA Tabellengitternetz114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1">
    <w:name w:val="Нет списка115211"/>
    <w:next w:val="a2"/>
    <w:semiHidden/>
    <w:rsid w:val="00361EB9"/>
  </w:style>
  <w:style w:type="numbering" w:customStyle="1" w:styleId="24211">
    <w:name w:val="Нет списка24211"/>
    <w:next w:val="a2"/>
    <w:uiPriority w:val="99"/>
    <w:semiHidden/>
    <w:unhideWhenUsed/>
    <w:rsid w:val="00361EB9"/>
  </w:style>
  <w:style w:type="numbering" w:customStyle="1" w:styleId="342111">
    <w:name w:val="Нет списка34211"/>
    <w:next w:val="a2"/>
    <w:uiPriority w:val="99"/>
    <w:semiHidden/>
    <w:unhideWhenUsed/>
    <w:rsid w:val="00361EB9"/>
  </w:style>
  <w:style w:type="numbering" w:customStyle="1" w:styleId="44211">
    <w:name w:val="Нет списка44211"/>
    <w:next w:val="a2"/>
    <w:uiPriority w:val="99"/>
    <w:semiHidden/>
    <w:unhideWhenUsed/>
    <w:rsid w:val="00361EB9"/>
  </w:style>
  <w:style w:type="numbering" w:customStyle="1" w:styleId="1112211">
    <w:name w:val="Нет списка1112211"/>
    <w:next w:val="a2"/>
    <w:uiPriority w:val="99"/>
    <w:semiHidden/>
    <w:unhideWhenUsed/>
    <w:rsid w:val="00361EB9"/>
  </w:style>
  <w:style w:type="numbering" w:customStyle="1" w:styleId="54211">
    <w:name w:val="Нет списка54211"/>
    <w:next w:val="a2"/>
    <w:uiPriority w:val="99"/>
    <w:semiHidden/>
    <w:unhideWhenUsed/>
    <w:rsid w:val="00361EB9"/>
  </w:style>
  <w:style w:type="numbering" w:customStyle="1" w:styleId="124211">
    <w:name w:val="Нет списка124211"/>
    <w:next w:val="a2"/>
    <w:uiPriority w:val="99"/>
    <w:semiHidden/>
    <w:unhideWhenUsed/>
    <w:rsid w:val="00361EB9"/>
  </w:style>
  <w:style w:type="numbering" w:customStyle="1" w:styleId="62211">
    <w:name w:val="Нет списка62211"/>
    <w:next w:val="a2"/>
    <w:uiPriority w:val="99"/>
    <w:semiHidden/>
    <w:unhideWhenUsed/>
    <w:rsid w:val="00361EB9"/>
  </w:style>
  <w:style w:type="numbering" w:customStyle="1" w:styleId="72211">
    <w:name w:val="Нет списка72211"/>
    <w:next w:val="a2"/>
    <w:semiHidden/>
    <w:rsid w:val="00361EB9"/>
  </w:style>
  <w:style w:type="table" w:customStyle="1" w:styleId="312211">
    <w:name w:val="Объемная таблица 31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1">
    <w:name w:val="HTA Tabellengitternetz1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1">
    <w:name w:val="Нет списка132211"/>
    <w:next w:val="a2"/>
    <w:semiHidden/>
    <w:rsid w:val="00361EB9"/>
  </w:style>
  <w:style w:type="numbering" w:customStyle="1" w:styleId="111111112211">
    <w:name w:val="1 / 1.1 / 1.1.1112211"/>
    <w:basedOn w:val="a2"/>
    <w:next w:val="111111"/>
    <w:rsid w:val="00361EB9"/>
  </w:style>
  <w:style w:type="numbering" w:customStyle="1" w:styleId="11111122211">
    <w:name w:val="1 / 1.1 / 1.1.122211"/>
    <w:basedOn w:val="a2"/>
    <w:next w:val="111111"/>
    <w:rsid w:val="00361EB9"/>
  </w:style>
  <w:style w:type="numbering" w:customStyle="1" w:styleId="212211">
    <w:name w:val="Нет списка212211"/>
    <w:next w:val="a2"/>
    <w:uiPriority w:val="99"/>
    <w:semiHidden/>
    <w:unhideWhenUsed/>
    <w:rsid w:val="00361EB9"/>
  </w:style>
  <w:style w:type="numbering" w:customStyle="1" w:styleId="3122110">
    <w:name w:val="Нет списка312211"/>
    <w:next w:val="a2"/>
    <w:uiPriority w:val="99"/>
    <w:semiHidden/>
    <w:unhideWhenUsed/>
    <w:rsid w:val="00361EB9"/>
  </w:style>
  <w:style w:type="numbering" w:customStyle="1" w:styleId="412211">
    <w:name w:val="Нет списка412211"/>
    <w:next w:val="a2"/>
    <w:uiPriority w:val="99"/>
    <w:semiHidden/>
    <w:unhideWhenUsed/>
    <w:rsid w:val="00361EB9"/>
  </w:style>
  <w:style w:type="numbering" w:customStyle="1" w:styleId="1122211">
    <w:name w:val="Нет списка1122211"/>
    <w:next w:val="a2"/>
    <w:uiPriority w:val="99"/>
    <w:semiHidden/>
    <w:unhideWhenUsed/>
    <w:rsid w:val="00361EB9"/>
  </w:style>
  <w:style w:type="numbering" w:customStyle="1" w:styleId="512211">
    <w:name w:val="Нет списка512211"/>
    <w:next w:val="a2"/>
    <w:uiPriority w:val="99"/>
    <w:semiHidden/>
    <w:unhideWhenUsed/>
    <w:rsid w:val="00361EB9"/>
  </w:style>
  <w:style w:type="numbering" w:customStyle="1" w:styleId="1212211">
    <w:name w:val="Нет списка1212211"/>
    <w:next w:val="a2"/>
    <w:uiPriority w:val="99"/>
    <w:semiHidden/>
    <w:unhideWhenUsed/>
    <w:rsid w:val="00361EB9"/>
  </w:style>
  <w:style w:type="numbering" w:customStyle="1" w:styleId="82211">
    <w:name w:val="Нет списка82211"/>
    <w:next w:val="a2"/>
    <w:semiHidden/>
    <w:rsid w:val="00361EB9"/>
  </w:style>
  <w:style w:type="table" w:customStyle="1" w:styleId="322211">
    <w:name w:val="Объемная таблица 32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1">
    <w:name w:val="HTA Tabellengitternetz112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1">
    <w:name w:val="Нет списка142211"/>
    <w:next w:val="a2"/>
    <w:semiHidden/>
    <w:rsid w:val="00361EB9"/>
  </w:style>
  <w:style w:type="numbering" w:customStyle="1" w:styleId="111111122211">
    <w:name w:val="1 / 1.1 / 1.1.1122211"/>
    <w:basedOn w:val="a2"/>
    <w:next w:val="111111"/>
    <w:rsid w:val="00361EB9"/>
  </w:style>
  <w:style w:type="numbering" w:customStyle="1" w:styleId="11111132211">
    <w:name w:val="1 / 1.1 / 1.1.132211"/>
    <w:basedOn w:val="a2"/>
    <w:next w:val="111111"/>
    <w:rsid w:val="00361EB9"/>
  </w:style>
  <w:style w:type="numbering" w:customStyle="1" w:styleId="222211">
    <w:name w:val="Нет списка222211"/>
    <w:next w:val="a2"/>
    <w:uiPriority w:val="99"/>
    <w:semiHidden/>
    <w:unhideWhenUsed/>
    <w:rsid w:val="00361EB9"/>
  </w:style>
  <w:style w:type="numbering" w:customStyle="1" w:styleId="3222110">
    <w:name w:val="Нет списка322211"/>
    <w:next w:val="a2"/>
    <w:uiPriority w:val="99"/>
    <w:semiHidden/>
    <w:unhideWhenUsed/>
    <w:rsid w:val="00361EB9"/>
  </w:style>
  <w:style w:type="numbering" w:customStyle="1" w:styleId="422211">
    <w:name w:val="Нет списка422211"/>
    <w:next w:val="a2"/>
    <w:uiPriority w:val="99"/>
    <w:semiHidden/>
    <w:unhideWhenUsed/>
    <w:rsid w:val="00361EB9"/>
  </w:style>
  <w:style w:type="numbering" w:customStyle="1" w:styleId="1132211">
    <w:name w:val="Нет списка1132211"/>
    <w:next w:val="a2"/>
    <w:uiPriority w:val="99"/>
    <w:semiHidden/>
    <w:unhideWhenUsed/>
    <w:rsid w:val="00361EB9"/>
  </w:style>
  <w:style w:type="numbering" w:customStyle="1" w:styleId="522211">
    <w:name w:val="Нет списка522211"/>
    <w:next w:val="a2"/>
    <w:uiPriority w:val="99"/>
    <w:semiHidden/>
    <w:unhideWhenUsed/>
    <w:rsid w:val="00361EB9"/>
  </w:style>
  <w:style w:type="numbering" w:customStyle="1" w:styleId="1222211">
    <w:name w:val="Нет списка1222211"/>
    <w:next w:val="a2"/>
    <w:uiPriority w:val="99"/>
    <w:semiHidden/>
    <w:unhideWhenUsed/>
    <w:rsid w:val="00361EB9"/>
  </w:style>
  <w:style w:type="numbering" w:customStyle="1" w:styleId="111111132211">
    <w:name w:val="1 / 1.1 / 1.1.1132211"/>
    <w:basedOn w:val="a2"/>
    <w:next w:val="111111"/>
    <w:rsid w:val="00361EB9"/>
  </w:style>
  <w:style w:type="numbering" w:customStyle="1" w:styleId="11111142211">
    <w:name w:val="1 / 1.1 / 1.1.142211"/>
    <w:basedOn w:val="a2"/>
    <w:next w:val="111111"/>
    <w:rsid w:val="00361EB9"/>
  </w:style>
  <w:style w:type="numbering" w:customStyle="1" w:styleId="18211">
    <w:name w:val="Нет списка18211"/>
    <w:next w:val="a2"/>
    <w:uiPriority w:val="99"/>
    <w:semiHidden/>
    <w:unhideWhenUsed/>
    <w:rsid w:val="00361EB9"/>
  </w:style>
  <w:style w:type="numbering" w:customStyle="1" w:styleId="19211">
    <w:name w:val="Нет списка19211"/>
    <w:next w:val="a2"/>
    <w:semiHidden/>
    <w:rsid w:val="00361EB9"/>
  </w:style>
  <w:style w:type="table" w:customStyle="1" w:styleId="352110">
    <w:name w:val="Объемная таблица 35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1">
    <w:name w:val="HTA Tabellengitternetz115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1">
    <w:name w:val="Нет списка116211"/>
    <w:next w:val="a2"/>
    <w:semiHidden/>
    <w:rsid w:val="00361EB9"/>
  </w:style>
  <w:style w:type="numbering" w:customStyle="1" w:styleId="25211">
    <w:name w:val="Нет списка25211"/>
    <w:next w:val="a2"/>
    <w:uiPriority w:val="99"/>
    <w:semiHidden/>
    <w:unhideWhenUsed/>
    <w:rsid w:val="00361EB9"/>
  </w:style>
  <w:style w:type="numbering" w:customStyle="1" w:styleId="352111">
    <w:name w:val="Нет списка35211"/>
    <w:next w:val="a2"/>
    <w:uiPriority w:val="99"/>
    <w:semiHidden/>
    <w:unhideWhenUsed/>
    <w:rsid w:val="00361EB9"/>
  </w:style>
  <w:style w:type="numbering" w:customStyle="1" w:styleId="45211">
    <w:name w:val="Нет списка45211"/>
    <w:next w:val="a2"/>
    <w:uiPriority w:val="99"/>
    <w:semiHidden/>
    <w:unhideWhenUsed/>
    <w:rsid w:val="00361EB9"/>
  </w:style>
  <w:style w:type="numbering" w:customStyle="1" w:styleId="1113211">
    <w:name w:val="Нет списка1113211"/>
    <w:next w:val="a2"/>
    <w:uiPriority w:val="99"/>
    <w:semiHidden/>
    <w:unhideWhenUsed/>
    <w:rsid w:val="00361EB9"/>
  </w:style>
  <w:style w:type="numbering" w:customStyle="1" w:styleId="55211">
    <w:name w:val="Нет списка55211"/>
    <w:next w:val="a2"/>
    <w:uiPriority w:val="99"/>
    <w:semiHidden/>
    <w:unhideWhenUsed/>
    <w:rsid w:val="00361EB9"/>
  </w:style>
  <w:style w:type="numbering" w:customStyle="1" w:styleId="125211">
    <w:name w:val="Нет списка125211"/>
    <w:next w:val="a2"/>
    <w:uiPriority w:val="99"/>
    <w:semiHidden/>
    <w:unhideWhenUsed/>
    <w:rsid w:val="00361EB9"/>
  </w:style>
  <w:style w:type="numbering" w:customStyle="1" w:styleId="63211">
    <w:name w:val="Нет списка63211"/>
    <w:next w:val="a2"/>
    <w:uiPriority w:val="99"/>
    <w:semiHidden/>
    <w:unhideWhenUsed/>
    <w:rsid w:val="00361EB9"/>
  </w:style>
  <w:style w:type="numbering" w:customStyle="1" w:styleId="73211">
    <w:name w:val="Нет списка73211"/>
    <w:next w:val="a2"/>
    <w:semiHidden/>
    <w:rsid w:val="00361EB9"/>
  </w:style>
  <w:style w:type="table" w:customStyle="1" w:styleId="313211">
    <w:name w:val="Объемная таблица 31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1">
    <w:name w:val="HTA Tabellengitternetz1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1">
    <w:name w:val="Нет списка133211"/>
    <w:next w:val="a2"/>
    <w:semiHidden/>
    <w:rsid w:val="00361EB9"/>
  </w:style>
  <w:style w:type="numbering" w:customStyle="1" w:styleId="111111113211">
    <w:name w:val="1 / 1.1 / 1.1.1113211"/>
    <w:basedOn w:val="a2"/>
    <w:next w:val="111111"/>
    <w:rsid w:val="00361EB9"/>
  </w:style>
  <w:style w:type="numbering" w:customStyle="1" w:styleId="11111123211">
    <w:name w:val="1 / 1.1 / 1.1.123211"/>
    <w:basedOn w:val="a2"/>
    <w:next w:val="111111"/>
    <w:rsid w:val="00361EB9"/>
  </w:style>
  <w:style w:type="numbering" w:customStyle="1" w:styleId="213211">
    <w:name w:val="Нет списка213211"/>
    <w:next w:val="a2"/>
    <w:uiPriority w:val="99"/>
    <w:semiHidden/>
    <w:unhideWhenUsed/>
    <w:rsid w:val="00361EB9"/>
  </w:style>
  <w:style w:type="numbering" w:customStyle="1" w:styleId="3132110">
    <w:name w:val="Нет списка313211"/>
    <w:next w:val="a2"/>
    <w:uiPriority w:val="99"/>
    <w:semiHidden/>
    <w:unhideWhenUsed/>
    <w:rsid w:val="00361EB9"/>
  </w:style>
  <w:style w:type="numbering" w:customStyle="1" w:styleId="413211">
    <w:name w:val="Нет списка413211"/>
    <w:next w:val="a2"/>
    <w:uiPriority w:val="99"/>
    <w:semiHidden/>
    <w:unhideWhenUsed/>
    <w:rsid w:val="00361EB9"/>
  </w:style>
  <w:style w:type="numbering" w:customStyle="1" w:styleId="1123211">
    <w:name w:val="Нет списка1123211"/>
    <w:next w:val="a2"/>
    <w:uiPriority w:val="99"/>
    <w:semiHidden/>
    <w:unhideWhenUsed/>
    <w:rsid w:val="00361EB9"/>
  </w:style>
  <w:style w:type="numbering" w:customStyle="1" w:styleId="513211">
    <w:name w:val="Нет списка513211"/>
    <w:next w:val="a2"/>
    <w:uiPriority w:val="99"/>
    <w:semiHidden/>
    <w:unhideWhenUsed/>
    <w:rsid w:val="00361EB9"/>
  </w:style>
  <w:style w:type="numbering" w:customStyle="1" w:styleId="1213211">
    <w:name w:val="Нет списка1213211"/>
    <w:next w:val="a2"/>
    <w:uiPriority w:val="99"/>
    <w:semiHidden/>
    <w:unhideWhenUsed/>
    <w:rsid w:val="00361EB9"/>
  </w:style>
  <w:style w:type="numbering" w:customStyle="1" w:styleId="83211">
    <w:name w:val="Нет списка83211"/>
    <w:next w:val="a2"/>
    <w:semiHidden/>
    <w:rsid w:val="00361EB9"/>
  </w:style>
  <w:style w:type="table" w:customStyle="1" w:styleId="323211">
    <w:name w:val="Объемная таблица 32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1">
    <w:name w:val="HTA Tabellengitternetz112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1">
    <w:name w:val="Нет списка143211"/>
    <w:next w:val="a2"/>
    <w:semiHidden/>
    <w:rsid w:val="00361EB9"/>
  </w:style>
  <w:style w:type="numbering" w:customStyle="1" w:styleId="111111123211">
    <w:name w:val="1 / 1.1 / 1.1.1123211"/>
    <w:basedOn w:val="a2"/>
    <w:next w:val="111111"/>
    <w:rsid w:val="00361EB9"/>
  </w:style>
  <w:style w:type="numbering" w:customStyle="1" w:styleId="11111133211">
    <w:name w:val="1 / 1.1 / 1.1.133211"/>
    <w:basedOn w:val="a2"/>
    <w:next w:val="111111"/>
    <w:rsid w:val="00361EB9"/>
  </w:style>
  <w:style w:type="numbering" w:customStyle="1" w:styleId="223211">
    <w:name w:val="Нет списка223211"/>
    <w:next w:val="a2"/>
    <w:uiPriority w:val="99"/>
    <w:semiHidden/>
    <w:unhideWhenUsed/>
    <w:rsid w:val="00361EB9"/>
  </w:style>
  <w:style w:type="numbering" w:customStyle="1" w:styleId="3232110">
    <w:name w:val="Нет списка323211"/>
    <w:next w:val="a2"/>
    <w:uiPriority w:val="99"/>
    <w:semiHidden/>
    <w:unhideWhenUsed/>
    <w:rsid w:val="00361EB9"/>
  </w:style>
  <w:style w:type="numbering" w:customStyle="1" w:styleId="423211">
    <w:name w:val="Нет списка423211"/>
    <w:next w:val="a2"/>
    <w:uiPriority w:val="99"/>
    <w:semiHidden/>
    <w:unhideWhenUsed/>
    <w:rsid w:val="00361EB9"/>
  </w:style>
  <w:style w:type="numbering" w:customStyle="1" w:styleId="1133211">
    <w:name w:val="Нет списка1133211"/>
    <w:next w:val="a2"/>
    <w:uiPriority w:val="99"/>
    <w:semiHidden/>
    <w:unhideWhenUsed/>
    <w:rsid w:val="00361EB9"/>
  </w:style>
  <w:style w:type="numbering" w:customStyle="1" w:styleId="523211">
    <w:name w:val="Нет списка523211"/>
    <w:next w:val="a2"/>
    <w:uiPriority w:val="99"/>
    <w:semiHidden/>
    <w:unhideWhenUsed/>
    <w:rsid w:val="00361EB9"/>
  </w:style>
  <w:style w:type="numbering" w:customStyle="1" w:styleId="1223211">
    <w:name w:val="Нет списка1223211"/>
    <w:next w:val="a2"/>
    <w:uiPriority w:val="99"/>
    <w:semiHidden/>
    <w:unhideWhenUsed/>
    <w:rsid w:val="00361EB9"/>
  </w:style>
  <w:style w:type="numbering" w:customStyle="1" w:styleId="111111133211">
    <w:name w:val="1 / 1.1 / 1.1.1133211"/>
    <w:basedOn w:val="a2"/>
    <w:next w:val="111111"/>
    <w:rsid w:val="00361EB9"/>
  </w:style>
  <w:style w:type="numbering" w:customStyle="1" w:styleId="11111143211">
    <w:name w:val="1 / 1.1 / 1.1.143211"/>
    <w:basedOn w:val="a2"/>
    <w:next w:val="111111"/>
    <w:rsid w:val="00361EB9"/>
  </w:style>
  <w:style w:type="numbering" w:customStyle="1" w:styleId="2911">
    <w:name w:val="Нет списка2911"/>
    <w:next w:val="a2"/>
    <w:uiPriority w:val="99"/>
    <w:semiHidden/>
    <w:unhideWhenUsed/>
    <w:rsid w:val="00361EB9"/>
  </w:style>
  <w:style w:type="numbering" w:customStyle="1" w:styleId="12011">
    <w:name w:val="Нет списка12011"/>
    <w:next w:val="a2"/>
    <w:semiHidden/>
    <w:rsid w:val="00361EB9"/>
  </w:style>
  <w:style w:type="table" w:customStyle="1" w:styleId="38110">
    <w:name w:val="Объемная таблица 38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1">
    <w:name w:val="HTA Tabellengitternetz118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1">
    <w:name w:val="Нет списка111011"/>
    <w:next w:val="a2"/>
    <w:semiHidden/>
    <w:rsid w:val="00361EB9"/>
  </w:style>
  <w:style w:type="numbering" w:customStyle="1" w:styleId="21011">
    <w:name w:val="Нет списка21011"/>
    <w:next w:val="a2"/>
    <w:uiPriority w:val="99"/>
    <w:semiHidden/>
    <w:unhideWhenUsed/>
    <w:rsid w:val="00361EB9"/>
  </w:style>
  <w:style w:type="numbering" w:customStyle="1" w:styleId="38111">
    <w:name w:val="Нет списка3811"/>
    <w:next w:val="a2"/>
    <w:uiPriority w:val="99"/>
    <w:semiHidden/>
    <w:unhideWhenUsed/>
    <w:rsid w:val="00361EB9"/>
  </w:style>
  <w:style w:type="numbering" w:customStyle="1" w:styleId="4811">
    <w:name w:val="Нет списка4811"/>
    <w:next w:val="a2"/>
    <w:uiPriority w:val="99"/>
    <w:semiHidden/>
    <w:unhideWhenUsed/>
    <w:rsid w:val="00361EB9"/>
  </w:style>
  <w:style w:type="numbering" w:customStyle="1" w:styleId="111611">
    <w:name w:val="Нет списка111611"/>
    <w:next w:val="a2"/>
    <w:uiPriority w:val="99"/>
    <w:semiHidden/>
    <w:unhideWhenUsed/>
    <w:rsid w:val="00361EB9"/>
  </w:style>
  <w:style w:type="numbering" w:customStyle="1" w:styleId="5811">
    <w:name w:val="Нет списка5811"/>
    <w:next w:val="a2"/>
    <w:uiPriority w:val="99"/>
    <w:semiHidden/>
    <w:unhideWhenUsed/>
    <w:rsid w:val="00361EB9"/>
  </w:style>
  <w:style w:type="numbering" w:customStyle="1" w:styleId="12811">
    <w:name w:val="Нет списка12811"/>
    <w:next w:val="a2"/>
    <w:uiPriority w:val="99"/>
    <w:semiHidden/>
    <w:unhideWhenUsed/>
    <w:rsid w:val="00361EB9"/>
  </w:style>
  <w:style w:type="numbering" w:customStyle="1" w:styleId="6611">
    <w:name w:val="Нет списка6611"/>
    <w:next w:val="a2"/>
    <w:uiPriority w:val="99"/>
    <w:semiHidden/>
    <w:unhideWhenUsed/>
    <w:rsid w:val="00361EB9"/>
  </w:style>
  <w:style w:type="numbering" w:customStyle="1" w:styleId="7611">
    <w:name w:val="Нет списка7611"/>
    <w:next w:val="a2"/>
    <w:semiHidden/>
    <w:rsid w:val="00361EB9"/>
  </w:style>
  <w:style w:type="table" w:customStyle="1" w:styleId="31611">
    <w:name w:val="Объемная таблица 31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1">
    <w:name w:val="HTA Tabellengitternetz1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1">
    <w:name w:val="Нет списка13611"/>
    <w:next w:val="a2"/>
    <w:semiHidden/>
    <w:rsid w:val="00361EB9"/>
  </w:style>
  <w:style w:type="numbering" w:customStyle="1" w:styleId="11111111611">
    <w:name w:val="1 / 1.1 / 1.1.111611"/>
    <w:basedOn w:val="a2"/>
    <w:next w:val="111111"/>
    <w:rsid w:val="00361EB9"/>
  </w:style>
  <w:style w:type="numbering" w:customStyle="1" w:styleId="1111112611">
    <w:name w:val="1 / 1.1 / 1.1.12611"/>
    <w:basedOn w:val="a2"/>
    <w:next w:val="111111"/>
    <w:rsid w:val="00361EB9"/>
  </w:style>
  <w:style w:type="numbering" w:customStyle="1" w:styleId="21611">
    <w:name w:val="Нет списка21611"/>
    <w:next w:val="a2"/>
    <w:uiPriority w:val="99"/>
    <w:semiHidden/>
    <w:unhideWhenUsed/>
    <w:rsid w:val="00361EB9"/>
  </w:style>
  <w:style w:type="numbering" w:customStyle="1" w:styleId="316110">
    <w:name w:val="Нет списка31611"/>
    <w:next w:val="a2"/>
    <w:uiPriority w:val="99"/>
    <w:semiHidden/>
    <w:unhideWhenUsed/>
    <w:rsid w:val="00361EB9"/>
  </w:style>
  <w:style w:type="numbering" w:customStyle="1" w:styleId="41611">
    <w:name w:val="Нет списка41611"/>
    <w:next w:val="a2"/>
    <w:uiPriority w:val="99"/>
    <w:semiHidden/>
    <w:unhideWhenUsed/>
    <w:rsid w:val="00361EB9"/>
  </w:style>
  <w:style w:type="numbering" w:customStyle="1" w:styleId="112611">
    <w:name w:val="Нет списка112611"/>
    <w:next w:val="a2"/>
    <w:uiPriority w:val="99"/>
    <w:semiHidden/>
    <w:unhideWhenUsed/>
    <w:rsid w:val="00361EB9"/>
  </w:style>
  <w:style w:type="numbering" w:customStyle="1" w:styleId="51611">
    <w:name w:val="Нет списка51611"/>
    <w:next w:val="a2"/>
    <w:uiPriority w:val="99"/>
    <w:semiHidden/>
    <w:unhideWhenUsed/>
    <w:rsid w:val="00361EB9"/>
  </w:style>
  <w:style w:type="numbering" w:customStyle="1" w:styleId="121611">
    <w:name w:val="Нет списка121611"/>
    <w:next w:val="a2"/>
    <w:uiPriority w:val="99"/>
    <w:semiHidden/>
    <w:unhideWhenUsed/>
    <w:rsid w:val="00361EB9"/>
  </w:style>
  <w:style w:type="numbering" w:customStyle="1" w:styleId="8611">
    <w:name w:val="Нет списка8611"/>
    <w:next w:val="a2"/>
    <w:semiHidden/>
    <w:rsid w:val="00361EB9"/>
  </w:style>
  <w:style w:type="table" w:customStyle="1" w:styleId="32611">
    <w:name w:val="Объемная таблица 32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1">
    <w:name w:val="HTA Tabellengitternetz112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1">
    <w:name w:val="Нет списка14611"/>
    <w:next w:val="a2"/>
    <w:semiHidden/>
    <w:rsid w:val="00361EB9"/>
  </w:style>
  <w:style w:type="numbering" w:customStyle="1" w:styleId="11111112611">
    <w:name w:val="1 / 1.1 / 1.1.112611"/>
    <w:basedOn w:val="a2"/>
    <w:next w:val="111111"/>
    <w:rsid w:val="00361EB9"/>
  </w:style>
  <w:style w:type="numbering" w:customStyle="1" w:styleId="1111113611">
    <w:name w:val="1 / 1.1 / 1.1.13611"/>
    <w:basedOn w:val="a2"/>
    <w:next w:val="111111"/>
    <w:rsid w:val="00361EB9"/>
  </w:style>
  <w:style w:type="numbering" w:customStyle="1" w:styleId="22611">
    <w:name w:val="Нет списка22611"/>
    <w:next w:val="a2"/>
    <w:uiPriority w:val="99"/>
    <w:semiHidden/>
    <w:unhideWhenUsed/>
    <w:rsid w:val="00361EB9"/>
  </w:style>
  <w:style w:type="numbering" w:customStyle="1" w:styleId="326110">
    <w:name w:val="Нет списка32611"/>
    <w:next w:val="a2"/>
    <w:uiPriority w:val="99"/>
    <w:semiHidden/>
    <w:unhideWhenUsed/>
    <w:rsid w:val="00361EB9"/>
  </w:style>
  <w:style w:type="numbering" w:customStyle="1" w:styleId="42611">
    <w:name w:val="Нет списка42611"/>
    <w:next w:val="a2"/>
    <w:uiPriority w:val="99"/>
    <w:semiHidden/>
    <w:unhideWhenUsed/>
    <w:rsid w:val="00361EB9"/>
  </w:style>
  <w:style w:type="numbering" w:customStyle="1" w:styleId="113611">
    <w:name w:val="Нет списка113611"/>
    <w:next w:val="a2"/>
    <w:uiPriority w:val="99"/>
    <w:semiHidden/>
    <w:unhideWhenUsed/>
    <w:rsid w:val="00361EB9"/>
  </w:style>
  <w:style w:type="numbering" w:customStyle="1" w:styleId="52611">
    <w:name w:val="Нет списка52611"/>
    <w:next w:val="a2"/>
    <w:uiPriority w:val="99"/>
    <w:semiHidden/>
    <w:unhideWhenUsed/>
    <w:rsid w:val="00361EB9"/>
  </w:style>
  <w:style w:type="numbering" w:customStyle="1" w:styleId="122611">
    <w:name w:val="Нет списка122611"/>
    <w:next w:val="a2"/>
    <w:uiPriority w:val="99"/>
    <w:semiHidden/>
    <w:unhideWhenUsed/>
    <w:rsid w:val="00361EB9"/>
  </w:style>
  <w:style w:type="numbering" w:customStyle="1" w:styleId="11111113611">
    <w:name w:val="1 / 1.1 / 1.1.113611"/>
    <w:basedOn w:val="a2"/>
    <w:next w:val="111111"/>
    <w:rsid w:val="00361EB9"/>
  </w:style>
  <w:style w:type="numbering" w:customStyle="1" w:styleId="1111114611">
    <w:name w:val="1 / 1.1 / 1.1.14611"/>
    <w:basedOn w:val="a2"/>
    <w:next w:val="111111"/>
    <w:rsid w:val="00361EB9"/>
  </w:style>
  <w:style w:type="numbering" w:customStyle="1" w:styleId="9311">
    <w:name w:val="Нет списка9311"/>
    <w:next w:val="a2"/>
    <w:uiPriority w:val="99"/>
    <w:semiHidden/>
    <w:unhideWhenUsed/>
    <w:rsid w:val="00361EB9"/>
  </w:style>
  <w:style w:type="numbering" w:customStyle="1" w:styleId="10311">
    <w:name w:val="Нет списка10311"/>
    <w:next w:val="a2"/>
    <w:uiPriority w:val="99"/>
    <w:semiHidden/>
    <w:unhideWhenUsed/>
    <w:rsid w:val="00361EB9"/>
  </w:style>
  <w:style w:type="numbering" w:customStyle="1" w:styleId="15311">
    <w:name w:val="Нет списка15311"/>
    <w:next w:val="a2"/>
    <w:semiHidden/>
    <w:rsid w:val="00361EB9"/>
  </w:style>
  <w:style w:type="table" w:customStyle="1" w:styleId="33311">
    <w:name w:val="Объемная таблица 3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1">
    <w:name w:val="HTA Tabellengitternetz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1">
    <w:name w:val="Нет списка114311"/>
    <w:next w:val="a2"/>
    <w:semiHidden/>
    <w:rsid w:val="00361EB9"/>
  </w:style>
  <w:style w:type="numbering" w:customStyle="1" w:styleId="23311">
    <w:name w:val="Нет списка23311"/>
    <w:next w:val="a2"/>
    <w:uiPriority w:val="99"/>
    <w:semiHidden/>
    <w:unhideWhenUsed/>
    <w:rsid w:val="00361EB9"/>
  </w:style>
  <w:style w:type="numbering" w:customStyle="1" w:styleId="333110">
    <w:name w:val="Нет списка33311"/>
    <w:next w:val="a2"/>
    <w:uiPriority w:val="99"/>
    <w:semiHidden/>
    <w:unhideWhenUsed/>
    <w:rsid w:val="00361EB9"/>
  </w:style>
  <w:style w:type="numbering" w:customStyle="1" w:styleId="43311">
    <w:name w:val="Нет списка43311"/>
    <w:next w:val="a2"/>
    <w:uiPriority w:val="99"/>
    <w:semiHidden/>
    <w:unhideWhenUsed/>
    <w:rsid w:val="00361EB9"/>
  </w:style>
  <w:style w:type="numbering" w:customStyle="1" w:styleId="1111311">
    <w:name w:val="Нет списка1111311"/>
    <w:next w:val="a2"/>
    <w:uiPriority w:val="99"/>
    <w:semiHidden/>
    <w:unhideWhenUsed/>
    <w:rsid w:val="00361EB9"/>
  </w:style>
  <w:style w:type="numbering" w:customStyle="1" w:styleId="53311">
    <w:name w:val="Нет списка53311"/>
    <w:next w:val="a2"/>
    <w:uiPriority w:val="99"/>
    <w:semiHidden/>
    <w:unhideWhenUsed/>
    <w:rsid w:val="00361EB9"/>
  </w:style>
  <w:style w:type="numbering" w:customStyle="1" w:styleId="123311">
    <w:name w:val="Нет списка123311"/>
    <w:next w:val="a2"/>
    <w:uiPriority w:val="99"/>
    <w:semiHidden/>
    <w:unhideWhenUsed/>
    <w:rsid w:val="00361EB9"/>
  </w:style>
  <w:style w:type="numbering" w:customStyle="1" w:styleId="61311">
    <w:name w:val="Нет списка61311"/>
    <w:next w:val="a2"/>
    <w:uiPriority w:val="99"/>
    <w:semiHidden/>
    <w:unhideWhenUsed/>
    <w:rsid w:val="00361EB9"/>
  </w:style>
  <w:style w:type="numbering" w:customStyle="1" w:styleId="71311">
    <w:name w:val="Нет списка71311"/>
    <w:next w:val="a2"/>
    <w:semiHidden/>
    <w:rsid w:val="00361EB9"/>
  </w:style>
  <w:style w:type="table" w:customStyle="1" w:styleId="311311">
    <w:name w:val="Объемная таблица 31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1">
    <w:name w:val="HTA Tabellengitternetz1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1">
    <w:name w:val="Нет списка131311"/>
    <w:next w:val="a2"/>
    <w:semiHidden/>
    <w:rsid w:val="00361EB9"/>
  </w:style>
  <w:style w:type="numbering" w:customStyle="1" w:styleId="111111111311">
    <w:name w:val="1 / 1.1 / 1.1.1111311"/>
    <w:basedOn w:val="a2"/>
    <w:next w:val="111111"/>
    <w:rsid w:val="00361EB9"/>
  </w:style>
  <w:style w:type="numbering" w:customStyle="1" w:styleId="11111121311">
    <w:name w:val="1 / 1.1 / 1.1.121311"/>
    <w:basedOn w:val="a2"/>
    <w:next w:val="111111"/>
    <w:rsid w:val="00361EB9"/>
  </w:style>
  <w:style w:type="numbering" w:customStyle="1" w:styleId="211311">
    <w:name w:val="Нет списка211311"/>
    <w:next w:val="a2"/>
    <w:uiPriority w:val="99"/>
    <w:semiHidden/>
    <w:unhideWhenUsed/>
    <w:rsid w:val="00361EB9"/>
  </w:style>
  <w:style w:type="numbering" w:customStyle="1" w:styleId="3113110">
    <w:name w:val="Нет списка311311"/>
    <w:next w:val="a2"/>
    <w:uiPriority w:val="99"/>
    <w:semiHidden/>
    <w:unhideWhenUsed/>
    <w:rsid w:val="00361EB9"/>
  </w:style>
  <w:style w:type="numbering" w:customStyle="1" w:styleId="411311">
    <w:name w:val="Нет списка411311"/>
    <w:next w:val="a2"/>
    <w:uiPriority w:val="99"/>
    <w:semiHidden/>
    <w:unhideWhenUsed/>
    <w:rsid w:val="00361EB9"/>
  </w:style>
  <w:style w:type="numbering" w:customStyle="1" w:styleId="1121311">
    <w:name w:val="Нет списка1121311"/>
    <w:next w:val="a2"/>
    <w:uiPriority w:val="99"/>
    <w:semiHidden/>
    <w:unhideWhenUsed/>
    <w:rsid w:val="00361EB9"/>
  </w:style>
  <w:style w:type="numbering" w:customStyle="1" w:styleId="511311">
    <w:name w:val="Нет списка511311"/>
    <w:next w:val="a2"/>
    <w:uiPriority w:val="99"/>
    <w:semiHidden/>
    <w:unhideWhenUsed/>
    <w:rsid w:val="00361EB9"/>
  </w:style>
  <w:style w:type="numbering" w:customStyle="1" w:styleId="1211311">
    <w:name w:val="Нет списка1211311"/>
    <w:next w:val="a2"/>
    <w:uiPriority w:val="99"/>
    <w:semiHidden/>
    <w:unhideWhenUsed/>
    <w:rsid w:val="00361EB9"/>
  </w:style>
  <w:style w:type="numbering" w:customStyle="1" w:styleId="81311">
    <w:name w:val="Нет списка81311"/>
    <w:next w:val="a2"/>
    <w:semiHidden/>
    <w:rsid w:val="00361EB9"/>
  </w:style>
  <w:style w:type="table" w:customStyle="1" w:styleId="321311">
    <w:name w:val="Объемная таблица 32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1">
    <w:name w:val="HTA Tabellengitternetz112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1">
    <w:name w:val="Нет списка141311"/>
    <w:next w:val="a2"/>
    <w:semiHidden/>
    <w:rsid w:val="00361EB9"/>
  </w:style>
  <w:style w:type="numbering" w:customStyle="1" w:styleId="111111121311">
    <w:name w:val="1 / 1.1 / 1.1.1121311"/>
    <w:basedOn w:val="a2"/>
    <w:next w:val="111111"/>
    <w:rsid w:val="00361EB9"/>
  </w:style>
  <w:style w:type="numbering" w:customStyle="1" w:styleId="11111131311">
    <w:name w:val="1 / 1.1 / 1.1.131311"/>
    <w:basedOn w:val="a2"/>
    <w:next w:val="111111"/>
    <w:rsid w:val="00361EB9"/>
  </w:style>
  <w:style w:type="numbering" w:customStyle="1" w:styleId="221311">
    <w:name w:val="Нет списка221311"/>
    <w:next w:val="a2"/>
    <w:uiPriority w:val="99"/>
    <w:semiHidden/>
    <w:unhideWhenUsed/>
    <w:rsid w:val="00361EB9"/>
  </w:style>
  <w:style w:type="numbering" w:customStyle="1" w:styleId="3213110">
    <w:name w:val="Нет списка321311"/>
    <w:next w:val="a2"/>
    <w:uiPriority w:val="99"/>
    <w:semiHidden/>
    <w:unhideWhenUsed/>
    <w:rsid w:val="00361EB9"/>
  </w:style>
  <w:style w:type="numbering" w:customStyle="1" w:styleId="421311">
    <w:name w:val="Нет списка421311"/>
    <w:next w:val="a2"/>
    <w:uiPriority w:val="99"/>
    <w:semiHidden/>
    <w:unhideWhenUsed/>
    <w:rsid w:val="00361EB9"/>
  </w:style>
  <w:style w:type="numbering" w:customStyle="1" w:styleId="1131311">
    <w:name w:val="Нет списка1131311"/>
    <w:next w:val="a2"/>
    <w:uiPriority w:val="99"/>
    <w:semiHidden/>
    <w:unhideWhenUsed/>
    <w:rsid w:val="00361EB9"/>
  </w:style>
  <w:style w:type="numbering" w:customStyle="1" w:styleId="521311">
    <w:name w:val="Нет списка521311"/>
    <w:next w:val="a2"/>
    <w:uiPriority w:val="99"/>
    <w:semiHidden/>
    <w:unhideWhenUsed/>
    <w:rsid w:val="00361EB9"/>
  </w:style>
  <w:style w:type="numbering" w:customStyle="1" w:styleId="1221311">
    <w:name w:val="Нет списка1221311"/>
    <w:next w:val="a2"/>
    <w:uiPriority w:val="99"/>
    <w:semiHidden/>
    <w:unhideWhenUsed/>
    <w:rsid w:val="00361EB9"/>
  </w:style>
  <w:style w:type="numbering" w:customStyle="1" w:styleId="111111131311">
    <w:name w:val="1 / 1.1 / 1.1.1131311"/>
    <w:basedOn w:val="a2"/>
    <w:next w:val="111111"/>
    <w:rsid w:val="00361EB9"/>
  </w:style>
  <w:style w:type="numbering" w:customStyle="1" w:styleId="11111141311">
    <w:name w:val="1 / 1.1 / 1.1.141311"/>
    <w:basedOn w:val="a2"/>
    <w:next w:val="111111"/>
    <w:rsid w:val="00361EB9"/>
  </w:style>
  <w:style w:type="numbering" w:customStyle="1" w:styleId="16311">
    <w:name w:val="Нет списка16311"/>
    <w:next w:val="a2"/>
    <w:uiPriority w:val="99"/>
    <w:semiHidden/>
    <w:unhideWhenUsed/>
    <w:rsid w:val="00361EB9"/>
  </w:style>
  <w:style w:type="numbering" w:customStyle="1" w:styleId="17311">
    <w:name w:val="Нет списка17311"/>
    <w:next w:val="a2"/>
    <w:semiHidden/>
    <w:rsid w:val="00361EB9"/>
  </w:style>
  <w:style w:type="table" w:customStyle="1" w:styleId="34311">
    <w:name w:val="Объемная таблица 34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1">
    <w:name w:val="HTA Tabellengitternetz114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1">
    <w:name w:val="Нет списка115311"/>
    <w:next w:val="a2"/>
    <w:semiHidden/>
    <w:rsid w:val="00361EB9"/>
  </w:style>
  <w:style w:type="numbering" w:customStyle="1" w:styleId="24311">
    <w:name w:val="Нет списка24311"/>
    <w:next w:val="a2"/>
    <w:uiPriority w:val="99"/>
    <w:semiHidden/>
    <w:unhideWhenUsed/>
    <w:rsid w:val="00361EB9"/>
  </w:style>
  <w:style w:type="numbering" w:customStyle="1" w:styleId="343110">
    <w:name w:val="Нет списка34311"/>
    <w:next w:val="a2"/>
    <w:uiPriority w:val="99"/>
    <w:semiHidden/>
    <w:unhideWhenUsed/>
    <w:rsid w:val="00361EB9"/>
  </w:style>
  <w:style w:type="numbering" w:customStyle="1" w:styleId="44311">
    <w:name w:val="Нет списка44311"/>
    <w:next w:val="a2"/>
    <w:uiPriority w:val="99"/>
    <w:semiHidden/>
    <w:unhideWhenUsed/>
    <w:rsid w:val="00361EB9"/>
  </w:style>
  <w:style w:type="numbering" w:customStyle="1" w:styleId="1112311">
    <w:name w:val="Нет списка1112311"/>
    <w:next w:val="a2"/>
    <w:uiPriority w:val="99"/>
    <w:semiHidden/>
    <w:unhideWhenUsed/>
    <w:rsid w:val="00361EB9"/>
  </w:style>
  <w:style w:type="numbering" w:customStyle="1" w:styleId="54311">
    <w:name w:val="Нет списка54311"/>
    <w:next w:val="a2"/>
    <w:uiPriority w:val="99"/>
    <w:semiHidden/>
    <w:unhideWhenUsed/>
    <w:rsid w:val="00361EB9"/>
  </w:style>
  <w:style w:type="numbering" w:customStyle="1" w:styleId="124311">
    <w:name w:val="Нет списка124311"/>
    <w:next w:val="a2"/>
    <w:uiPriority w:val="99"/>
    <w:semiHidden/>
    <w:unhideWhenUsed/>
    <w:rsid w:val="00361EB9"/>
  </w:style>
  <w:style w:type="numbering" w:customStyle="1" w:styleId="62311">
    <w:name w:val="Нет списка62311"/>
    <w:next w:val="a2"/>
    <w:uiPriority w:val="99"/>
    <w:semiHidden/>
    <w:unhideWhenUsed/>
    <w:rsid w:val="00361EB9"/>
  </w:style>
  <w:style w:type="numbering" w:customStyle="1" w:styleId="72311">
    <w:name w:val="Нет списка72311"/>
    <w:next w:val="a2"/>
    <w:semiHidden/>
    <w:rsid w:val="00361EB9"/>
  </w:style>
  <w:style w:type="table" w:customStyle="1" w:styleId="312311">
    <w:name w:val="Объемная таблица 31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1">
    <w:name w:val="HTA Tabellengitternetz1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1">
    <w:name w:val="Нет списка132311"/>
    <w:next w:val="a2"/>
    <w:semiHidden/>
    <w:rsid w:val="00361EB9"/>
  </w:style>
  <w:style w:type="numbering" w:customStyle="1" w:styleId="111111112311">
    <w:name w:val="1 / 1.1 / 1.1.1112311"/>
    <w:basedOn w:val="a2"/>
    <w:next w:val="111111"/>
    <w:rsid w:val="00361EB9"/>
  </w:style>
  <w:style w:type="numbering" w:customStyle="1" w:styleId="11111122311">
    <w:name w:val="1 / 1.1 / 1.1.122311"/>
    <w:basedOn w:val="a2"/>
    <w:next w:val="111111"/>
    <w:rsid w:val="00361EB9"/>
  </w:style>
  <w:style w:type="numbering" w:customStyle="1" w:styleId="212311">
    <w:name w:val="Нет списка212311"/>
    <w:next w:val="a2"/>
    <w:uiPriority w:val="99"/>
    <w:semiHidden/>
    <w:unhideWhenUsed/>
    <w:rsid w:val="00361EB9"/>
  </w:style>
  <w:style w:type="numbering" w:customStyle="1" w:styleId="3123110">
    <w:name w:val="Нет списка312311"/>
    <w:next w:val="a2"/>
    <w:uiPriority w:val="99"/>
    <w:semiHidden/>
    <w:unhideWhenUsed/>
    <w:rsid w:val="00361EB9"/>
  </w:style>
  <w:style w:type="numbering" w:customStyle="1" w:styleId="412311">
    <w:name w:val="Нет списка412311"/>
    <w:next w:val="a2"/>
    <w:uiPriority w:val="99"/>
    <w:semiHidden/>
    <w:unhideWhenUsed/>
    <w:rsid w:val="00361EB9"/>
  </w:style>
  <w:style w:type="numbering" w:customStyle="1" w:styleId="1122311">
    <w:name w:val="Нет списка1122311"/>
    <w:next w:val="a2"/>
    <w:uiPriority w:val="99"/>
    <w:semiHidden/>
    <w:unhideWhenUsed/>
    <w:rsid w:val="00361EB9"/>
  </w:style>
  <w:style w:type="numbering" w:customStyle="1" w:styleId="512311">
    <w:name w:val="Нет списка512311"/>
    <w:next w:val="a2"/>
    <w:uiPriority w:val="99"/>
    <w:semiHidden/>
    <w:unhideWhenUsed/>
    <w:rsid w:val="00361EB9"/>
  </w:style>
  <w:style w:type="numbering" w:customStyle="1" w:styleId="1212311">
    <w:name w:val="Нет списка1212311"/>
    <w:next w:val="a2"/>
    <w:uiPriority w:val="99"/>
    <w:semiHidden/>
    <w:unhideWhenUsed/>
    <w:rsid w:val="00361EB9"/>
  </w:style>
  <w:style w:type="numbering" w:customStyle="1" w:styleId="82311">
    <w:name w:val="Нет списка82311"/>
    <w:next w:val="a2"/>
    <w:semiHidden/>
    <w:rsid w:val="00361EB9"/>
  </w:style>
  <w:style w:type="table" w:customStyle="1" w:styleId="322311">
    <w:name w:val="Объемная таблица 32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1">
    <w:name w:val="HTA Tabellengitternetz112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1">
    <w:name w:val="Нет списка142311"/>
    <w:next w:val="a2"/>
    <w:semiHidden/>
    <w:rsid w:val="00361EB9"/>
  </w:style>
  <w:style w:type="numbering" w:customStyle="1" w:styleId="111111122311">
    <w:name w:val="1 / 1.1 / 1.1.1122311"/>
    <w:basedOn w:val="a2"/>
    <w:next w:val="111111"/>
    <w:rsid w:val="00361EB9"/>
  </w:style>
  <w:style w:type="numbering" w:customStyle="1" w:styleId="11111132311">
    <w:name w:val="1 / 1.1 / 1.1.132311"/>
    <w:basedOn w:val="a2"/>
    <w:next w:val="111111"/>
    <w:rsid w:val="00361EB9"/>
  </w:style>
  <w:style w:type="numbering" w:customStyle="1" w:styleId="222311">
    <w:name w:val="Нет списка222311"/>
    <w:next w:val="a2"/>
    <w:uiPriority w:val="99"/>
    <w:semiHidden/>
    <w:unhideWhenUsed/>
    <w:rsid w:val="00361EB9"/>
  </w:style>
  <w:style w:type="numbering" w:customStyle="1" w:styleId="3223110">
    <w:name w:val="Нет списка322311"/>
    <w:next w:val="a2"/>
    <w:uiPriority w:val="99"/>
    <w:semiHidden/>
    <w:unhideWhenUsed/>
    <w:rsid w:val="00361EB9"/>
  </w:style>
  <w:style w:type="numbering" w:customStyle="1" w:styleId="422311">
    <w:name w:val="Нет списка422311"/>
    <w:next w:val="a2"/>
    <w:uiPriority w:val="99"/>
    <w:semiHidden/>
    <w:unhideWhenUsed/>
    <w:rsid w:val="00361EB9"/>
  </w:style>
  <w:style w:type="numbering" w:customStyle="1" w:styleId="1132311">
    <w:name w:val="Нет списка1132311"/>
    <w:next w:val="a2"/>
    <w:uiPriority w:val="99"/>
    <w:semiHidden/>
    <w:unhideWhenUsed/>
    <w:rsid w:val="00361EB9"/>
  </w:style>
  <w:style w:type="numbering" w:customStyle="1" w:styleId="522311">
    <w:name w:val="Нет списка522311"/>
    <w:next w:val="a2"/>
    <w:uiPriority w:val="99"/>
    <w:semiHidden/>
    <w:unhideWhenUsed/>
    <w:rsid w:val="00361EB9"/>
  </w:style>
  <w:style w:type="numbering" w:customStyle="1" w:styleId="1222311">
    <w:name w:val="Нет списка1222311"/>
    <w:next w:val="a2"/>
    <w:uiPriority w:val="99"/>
    <w:semiHidden/>
    <w:unhideWhenUsed/>
    <w:rsid w:val="00361EB9"/>
  </w:style>
  <w:style w:type="numbering" w:customStyle="1" w:styleId="111111132311">
    <w:name w:val="1 / 1.1 / 1.1.1132311"/>
    <w:basedOn w:val="a2"/>
    <w:next w:val="111111"/>
    <w:rsid w:val="00361EB9"/>
  </w:style>
  <w:style w:type="numbering" w:customStyle="1" w:styleId="11111142311">
    <w:name w:val="1 / 1.1 / 1.1.142311"/>
    <w:basedOn w:val="a2"/>
    <w:next w:val="111111"/>
    <w:rsid w:val="00361EB9"/>
  </w:style>
  <w:style w:type="numbering" w:customStyle="1" w:styleId="18311">
    <w:name w:val="Нет списка18311"/>
    <w:next w:val="a2"/>
    <w:uiPriority w:val="99"/>
    <w:semiHidden/>
    <w:unhideWhenUsed/>
    <w:rsid w:val="00361EB9"/>
  </w:style>
  <w:style w:type="numbering" w:customStyle="1" w:styleId="19311">
    <w:name w:val="Нет списка19311"/>
    <w:next w:val="a2"/>
    <w:semiHidden/>
    <w:rsid w:val="00361EB9"/>
  </w:style>
  <w:style w:type="table" w:customStyle="1" w:styleId="35311">
    <w:name w:val="Объемная таблица 35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1">
    <w:name w:val="HTA Tabellengitternetz115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1">
    <w:name w:val="Нет списка116311"/>
    <w:next w:val="a2"/>
    <w:semiHidden/>
    <w:rsid w:val="00361EB9"/>
  </w:style>
  <w:style w:type="numbering" w:customStyle="1" w:styleId="25311">
    <w:name w:val="Нет списка25311"/>
    <w:next w:val="a2"/>
    <w:uiPriority w:val="99"/>
    <w:semiHidden/>
    <w:unhideWhenUsed/>
    <w:rsid w:val="00361EB9"/>
  </w:style>
  <w:style w:type="numbering" w:customStyle="1" w:styleId="353110">
    <w:name w:val="Нет списка35311"/>
    <w:next w:val="a2"/>
    <w:uiPriority w:val="99"/>
    <w:semiHidden/>
    <w:unhideWhenUsed/>
    <w:rsid w:val="00361EB9"/>
  </w:style>
  <w:style w:type="numbering" w:customStyle="1" w:styleId="45311">
    <w:name w:val="Нет списка45311"/>
    <w:next w:val="a2"/>
    <w:uiPriority w:val="99"/>
    <w:semiHidden/>
    <w:unhideWhenUsed/>
    <w:rsid w:val="00361EB9"/>
  </w:style>
  <w:style w:type="numbering" w:customStyle="1" w:styleId="1113311">
    <w:name w:val="Нет списка1113311"/>
    <w:next w:val="a2"/>
    <w:uiPriority w:val="99"/>
    <w:semiHidden/>
    <w:unhideWhenUsed/>
    <w:rsid w:val="00361EB9"/>
  </w:style>
  <w:style w:type="numbering" w:customStyle="1" w:styleId="55311">
    <w:name w:val="Нет списка55311"/>
    <w:next w:val="a2"/>
    <w:uiPriority w:val="99"/>
    <w:semiHidden/>
    <w:unhideWhenUsed/>
    <w:rsid w:val="00361EB9"/>
  </w:style>
  <w:style w:type="numbering" w:customStyle="1" w:styleId="125311">
    <w:name w:val="Нет списка125311"/>
    <w:next w:val="a2"/>
    <w:uiPriority w:val="99"/>
    <w:semiHidden/>
    <w:unhideWhenUsed/>
    <w:rsid w:val="00361EB9"/>
  </w:style>
  <w:style w:type="numbering" w:customStyle="1" w:styleId="63311">
    <w:name w:val="Нет списка63311"/>
    <w:next w:val="a2"/>
    <w:uiPriority w:val="99"/>
    <w:semiHidden/>
    <w:unhideWhenUsed/>
    <w:rsid w:val="00361EB9"/>
  </w:style>
  <w:style w:type="numbering" w:customStyle="1" w:styleId="73311">
    <w:name w:val="Нет списка73311"/>
    <w:next w:val="a2"/>
    <w:semiHidden/>
    <w:rsid w:val="00361EB9"/>
  </w:style>
  <w:style w:type="table" w:customStyle="1" w:styleId="313311">
    <w:name w:val="Объемная таблица 31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1">
    <w:name w:val="HTA Tabellengitternetz1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1">
    <w:name w:val="Нет списка133311"/>
    <w:next w:val="a2"/>
    <w:semiHidden/>
    <w:rsid w:val="00361EB9"/>
  </w:style>
  <w:style w:type="numbering" w:customStyle="1" w:styleId="111111113311">
    <w:name w:val="1 / 1.1 / 1.1.1113311"/>
    <w:basedOn w:val="a2"/>
    <w:next w:val="111111"/>
    <w:rsid w:val="00361EB9"/>
  </w:style>
  <w:style w:type="numbering" w:customStyle="1" w:styleId="11111123311">
    <w:name w:val="1 / 1.1 / 1.1.123311"/>
    <w:basedOn w:val="a2"/>
    <w:next w:val="111111"/>
    <w:rsid w:val="00361EB9"/>
  </w:style>
  <w:style w:type="numbering" w:customStyle="1" w:styleId="213311">
    <w:name w:val="Нет списка213311"/>
    <w:next w:val="a2"/>
    <w:uiPriority w:val="99"/>
    <w:semiHidden/>
    <w:unhideWhenUsed/>
    <w:rsid w:val="00361EB9"/>
  </w:style>
  <w:style w:type="numbering" w:customStyle="1" w:styleId="3133110">
    <w:name w:val="Нет списка313311"/>
    <w:next w:val="a2"/>
    <w:uiPriority w:val="99"/>
    <w:semiHidden/>
    <w:unhideWhenUsed/>
    <w:rsid w:val="00361EB9"/>
  </w:style>
  <w:style w:type="numbering" w:customStyle="1" w:styleId="413311">
    <w:name w:val="Нет списка413311"/>
    <w:next w:val="a2"/>
    <w:uiPriority w:val="99"/>
    <w:semiHidden/>
    <w:unhideWhenUsed/>
    <w:rsid w:val="00361EB9"/>
  </w:style>
  <w:style w:type="numbering" w:customStyle="1" w:styleId="1123311">
    <w:name w:val="Нет списка1123311"/>
    <w:next w:val="a2"/>
    <w:uiPriority w:val="99"/>
    <w:semiHidden/>
    <w:unhideWhenUsed/>
    <w:rsid w:val="00361EB9"/>
  </w:style>
  <w:style w:type="numbering" w:customStyle="1" w:styleId="513311">
    <w:name w:val="Нет списка513311"/>
    <w:next w:val="a2"/>
    <w:uiPriority w:val="99"/>
    <w:semiHidden/>
    <w:unhideWhenUsed/>
    <w:rsid w:val="00361EB9"/>
  </w:style>
  <w:style w:type="numbering" w:customStyle="1" w:styleId="1213311">
    <w:name w:val="Нет списка1213311"/>
    <w:next w:val="a2"/>
    <w:uiPriority w:val="99"/>
    <w:semiHidden/>
    <w:unhideWhenUsed/>
    <w:rsid w:val="00361EB9"/>
  </w:style>
  <w:style w:type="numbering" w:customStyle="1" w:styleId="83311">
    <w:name w:val="Нет списка83311"/>
    <w:next w:val="a2"/>
    <w:semiHidden/>
    <w:rsid w:val="00361EB9"/>
  </w:style>
  <w:style w:type="table" w:customStyle="1" w:styleId="323311">
    <w:name w:val="Объемная таблица 32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1">
    <w:name w:val="HTA Tabellengitternetz112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1">
    <w:name w:val="Нет списка143311"/>
    <w:next w:val="a2"/>
    <w:semiHidden/>
    <w:rsid w:val="00361EB9"/>
  </w:style>
  <w:style w:type="numbering" w:customStyle="1" w:styleId="111111123311">
    <w:name w:val="1 / 1.1 / 1.1.1123311"/>
    <w:basedOn w:val="a2"/>
    <w:next w:val="111111"/>
    <w:rsid w:val="00361EB9"/>
  </w:style>
  <w:style w:type="numbering" w:customStyle="1" w:styleId="11111133311">
    <w:name w:val="1 / 1.1 / 1.1.133311"/>
    <w:basedOn w:val="a2"/>
    <w:next w:val="111111"/>
    <w:rsid w:val="00361EB9"/>
  </w:style>
  <w:style w:type="numbering" w:customStyle="1" w:styleId="223311">
    <w:name w:val="Нет списка223311"/>
    <w:next w:val="a2"/>
    <w:uiPriority w:val="99"/>
    <w:semiHidden/>
    <w:unhideWhenUsed/>
    <w:rsid w:val="00361EB9"/>
  </w:style>
  <w:style w:type="numbering" w:customStyle="1" w:styleId="3233110">
    <w:name w:val="Нет списка323311"/>
    <w:next w:val="a2"/>
    <w:uiPriority w:val="99"/>
    <w:semiHidden/>
    <w:unhideWhenUsed/>
    <w:rsid w:val="00361EB9"/>
  </w:style>
  <w:style w:type="numbering" w:customStyle="1" w:styleId="423311">
    <w:name w:val="Нет списка423311"/>
    <w:next w:val="a2"/>
    <w:uiPriority w:val="99"/>
    <w:semiHidden/>
    <w:unhideWhenUsed/>
    <w:rsid w:val="00361EB9"/>
  </w:style>
  <w:style w:type="numbering" w:customStyle="1" w:styleId="1133311">
    <w:name w:val="Нет списка1133311"/>
    <w:next w:val="a2"/>
    <w:uiPriority w:val="99"/>
    <w:semiHidden/>
    <w:unhideWhenUsed/>
    <w:rsid w:val="00361EB9"/>
  </w:style>
  <w:style w:type="numbering" w:customStyle="1" w:styleId="523311">
    <w:name w:val="Нет списка523311"/>
    <w:next w:val="a2"/>
    <w:uiPriority w:val="99"/>
    <w:semiHidden/>
    <w:unhideWhenUsed/>
    <w:rsid w:val="00361EB9"/>
  </w:style>
  <w:style w:type="numbering" w:customStyle="1" w:styleId="1223311">
    <w:name w:val="Нет списка1223311"/>
    <w:next w:val="a2"/>
    <w:uiPriority w:val="99"/>
    <w:semiHidden/>
    <w:unhideWhenUsed/>
    <w:rsid w:val="00361EB9"/>
  </w:style>
  <w:style w:type="numbering" w:customStyle="1" w:styleId="111111133311">
    <w:name w:val="1 / 1.1 / 1.1.1133311"/>
    <w:basedOn w:val="a2"/>
    <w:next w:val="111111"/>
    <w:rsid w:val="00361EB9"/>
  </w:style>
  <w:style w:type="numbering" w:customStyle="1" w:styleId="11111143311">
    <w:name w:val="1 / 1.1 / 1.1.143311"/>
    <w:basedOn w:val="a2"/>
    <w:next w:val="111111"/>
    <w:rsid w:val="00361EB9"/>
  </w:style>
  <w:style w:type="numbering" w:customStyle="1" w:styleId="111111151">
    <w:name w:val="1 / 1.1 / 1.1.1151"/>
    <w:basedOn w:val="a2"/>
    <w:next w:val="111111"/>
    <w:rsid w:val="00361EB9"/>
  </w:style>
  <w:style w:type="numbering" w:customStyle="1" w:styleId="11111161">
    <w:name w:val="1 / 1.1 / 1.1.161"/>
    <w:basedOn w:val="a2"/>
    <w:next w:val="111111"/>
    <w:rsid w:val="00361EB9"/>
  </w:style>
  <w:style w:type="numbering" w:customStyle="1" w:styleId="111111161">
    <w:name w:val="1 / 1.1 / 1.1.1161"/>
    <w:basedOn w:val="a2"/>
    <w:next w:val="111111"/>
    <w:rsid w:val="00361EB9"/>
  </w:style>
  <w:style w:type="numbering" w:customStyle="1" w:styleId="111111171">
    <w:name w:val="1 / 1.1 / 1.1.1171"/>
    <w:basedOn w:val="a2"/>
    <w:next w:val="111111"/>
    <w:rsid w:val="00361EB9"/>
  </w:style>
  <w:style w:type="numbering" w:customStyle="1" w:styleId="500">
    <w:name w:val="Нет списка50"/>
    <w:next w:val="a2"/>
    <w:uiPriority w:val="99"/>
    <w:semiHidden/>
    <w:unhideWhenUsed/>
    <w:rsid w:val="00361EB9"/>
  </w:style>
  <w:style w:type="numbering" w:customStyle="1" w:styleId="139">
    <w:name w:val="Нет списка139"/>
    <w:next w:val="a2"/>
    <w:semiHidden/>
    <w:rsid w:val="00361EB9"/>
  </w:style>
  <w:style w:type="table" w:customStyle="1" w:styleId="319">
    <w:name w:val="Объемная таблица 31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9">
    <w:name w:val="HTA Tabellengitternetz1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2"/>
    <w:semiHidden/>
    <w:rsid w:val="00361EB9"/>
  </w:style>
  <w:style w:type="numbering" w:customStyle="1" w:styleId="11111119">
    <w:name w:val="1 / 1.1 / 1.1.119"/>
    <w:basedOn w:val="a2"/>
    <w:next w:val="111111"/>
    <w:rsid w:val="00361EB9"/>
  </w:style>
  <w:style w:type="numbering" w:customStyle="1" w:styleId="1111118">
    <w:name w:val="1 / 1.1 / 1.1.18"/>
    <w:basedOn w:val="a2"/>
    <w:next w:val="111111"/>
    <w:rsid w:val="00361EB9"/>
  </w:style>
  <w:style w:type="numbering" w:customStyle="1" w:styleId="2200">
    <w:name w:val="Нет списка220"/>
    <w:next w:val="a2"/>
    <w:uiPriority w:val="99"/>
    <w:semiHidden/>
    <w:unhideWhenUsed/>
    <w:rsid w:val="00361EB9"/>
  </w:style>
  <w:style w:type="numbering" w:customStyle="1" w:styleId="3190">
    <w:name w:val="Нет списка319"/>
    <w:next w:val="a2"/>
    <w:uiPriority w:val="99"/>
    <w:semiHidden/>
    <w:unhideWhenUsed/>
    <w:rsid w:val="00361EB9"/>
  </w:style>
  <w:style w:type="numbering" w:customStyle="1" w:styleId="419">
    <w:name w:val="Нет списка419"/>
    <w:next w:val="a2"/>
    <w:uiPriority w:val="99"/>
    <w:semiHidden/>
    <w:unhideWhenUsed/>
    <w:rsid w:val="00361EB9"/>
  </w:style>
  <w:style w:type="numbering" w:customStyle="1" w:styleId="11116">
    <w:name w:val="Нет списка11116"/>
    <w:next w:val="a2"/>
    <w:uiPriority w:val="99"/>
    <w:semiHidden/>
    <w:unhideWhenUsed/>
    <w:rsid w:val="00361EB9"/>
  </w:style>
  <w:style w:type="numbering" w:customStyle="1" w:styleId="519">
    <w:name w:val="Нет списка519"/>
    <w:next w:val="a2"/>
    <w:uiPriority w:val="99"/>
    <w:semiHidden/>
    <w:unhideWhenUsed/>
    <w:rsid w:val="00361EB9"/>
  </w:style>
  <w:style w:type="numbering" w:customStyle="1" w:styleId="12200">
    <w:name w:val="Нет списка1220"/>
    <w:next w:val="a2"/>
    <w:uiPriority w:val="99"/>
    <w:semiHidden/>
    <w:unhideWhenUsed/>
    <w:rsid w:val="00361EB9"/>
  </w:style>
  <w:style w:type="numbering" w:customStyle="1" w:styleId="69">
    <w:name w:val="Нет списка69"/>
    <w:next w:val="a2"/>
    <w:uiPriority w:val="99"/>
    <w:semiHidden/>
    <w:unhideWhenUsed/>
    <w:rsid w:val="00361EB9"/>
  </w:style>
  <w:style w:type="numbering" w:customStyle="1" w:styleId="79">
    <w:name w:val="Нет списка79"/>
    <w:next w:val="a2"/>
    <w:semiHidden/>
    <w:rsid w:val="00361EB9"/>
  </w:style>
  <w:style w:type="table" w:customStyle="1" w:styleId="31100">
    <w:name w:val="Объемная таблица 31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0">
    <w:name w:val="HTA Tabellengitternetz1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2"/>
    <w:semiHidden/>
    <w:rsid w:val="00361EB9"/>
  </w:style>
  <w:style w:type="numbering" w:customStyle="1" w:styleId="1111111190">
    <w:name w:val="1 / 1.1 / 1.1.1119"/>
    <w:basedOn w:val="a2"/>
    <w:next w:val="111111"/>
    <w:rsid w:val="00361EB9"/>
  </w:style>
  <w:style w:type="numbering" w:customStyle="1" w:styleId="11111129">
    <w:name w:val="1 / 1.1 / 1.1.129"/>
    <w:basedOn w:val="a2"/>
    <w:next w:val="111111"/>
    <w:rsid w:val="00361EB9"/>
  </w:style>
  <w:style w:type="numbering" w:customStyle="1" w:styleId="2116">
    <w:name w:val="Нет списка2116"/>
    <w:next w:val="a2"/>
    <w:uiPriority w:val="99"/>
    <w:semiHidden/>
    <w:unhideWhenUsed/>
    <w:rsid w:val="00361EB9"/>
  </w:style>
  <w:style w:type="numbering" w:customStyle="1" w:styleId="31101">
    <w:name w:val="Нет списка3110"/>
    <w:next w:val="a2"/>
    <w:uiPriority w:val="99"/>
    <w:semiHidden/>
    <w:unhideWhenUsed/>
    <w:rsid w:val="00361EB9"/>
  </w:style>
  <w:style w:type="numbering" w:customStyle="1" w:styleId="41100">
    <w:name w:val="Нет списка4110"/>
    <w:next w:val="a2"/>
    <w:uiPriority w:val="99"/>
    <w:semiHidden/>
    <w:unhideWhenUsed/>
    <w:rsid w:val="00361EB9"/>
  </w:style>
  <w:style w:type="numbering" w:customStyle="1" w:styleId="1129">
    <w:name w:val="Нет списка1129"/>
    <w:next w:val="a2"/>
    <w:uiPriority w:val="99"/>
    <w:semiHidden/>
    <w:unhideWhenUsed/>
    <w:rsid w:val="00361EB9"/>
  </w:style>
  <w:style w:type="numbering" w:customStyle="1" w:styleId="5110">
    <w:name w:val="Нет списка5110"/>
    <w:next w:val="a2"/>
    <w:uiPriority w:val="99"/>
    <w:semiHidden/>
    <w:unhideWhenUsed/>
    <w:rsid w:val="00361EB9"/>
  </w:style>
  <w:style w:type="numbering" w:customStyle="1" w:styleId="12110">
    <w:name w:val="Нет списка12110"/>
    <w:next w:val="a2"/>
    <w:uiPriority w:val="99"/>
    <w:semiHidden/>
    <w:unhideWhenUsed/>
    <w:rsid w:val="00361EB9"/>
  </w:style>
  <w:style w:type="numbering" w:customStyle="1" w:styleId="89">
    <w:name w:val="Нет списка89"/>
    <w:next w:val="a2"/>
    <w:semiHidden/>
    <w:rsid w:val="00361EB9"/>
  </w:style>
  <w:style w:type="table" w:customStyle="1" w:styleId="329">
    <w:name w:val="Объемная таблица 32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9">
    <w:name w:val="HTA Tabellengitternetz112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9">
    <w:name w:val="Нет списка149"/>
    <w:next w:val="a2"/>
    <w:semiHidden/>
    <w:rsid w:val="00361EB9"/>
  </w:style>
  <w:style w:type="numbering" w:customStyle="1" w:styleId="111111129">
    <w:name w:val="1 / 1.1 / 1.1.1129"/>
    <w:basedOn w:val="a2"/>
    <w:next w:val="111111"/>
    <w:rsid w:val="00361EB9"/>
  </w:style>
  <w:style w:type="numbering" w:customStyle="1" w:styleId="11111139">
    <w:name w:val="1 / 1.1 / 1.1.139"/>
    <w:basedOn w:val="a2"/>
    <w:next w:val="111111"/>
    <w:rsid w:val="00361EB9"/>
  </w:style>
  <w:style w:type="numbering" w:customStyle="1" w:styleId="229">
    <w:name w:val="Нет списка229"/>
    <w:next w:val="a2"/>
    <w:uiPriority w:val="99"/>
    <w:semiHidden/>
    <w:unhideWhenUsed/>
    <w:rsid w:val="00361EB9"/>
  </w:style>
  <w:style w:type="numbering" w:customStyle="1" w:styleId="3290">
    <w:name w:val="Нет списка329"/>
    <w:next w:val="a2"/>
    <w:uiPriority w:val="99"/>
    <w:semiHidden/>
    <w:unhideWhenUsed/>
    <w:rsid w:val="00361EB9"/>
  </w:style>
  <w:style w:type="numbering" w:customStyle="1" w:styleId="429">
    <w:name w:val="Нет списка429"/>
    <w:next w:val="a2"/>
    <w:uiPriority w:val="99"/>
    <w:semiHidden/>
    <w:unhideWhenUsed/>
    <w:rsid w:val="00361EB9"/>
  </w:style>
  <w:style w:type="numbering" w:customStyle="1" w:styleId="1139">
    <w:name w:val="Нет списка1139"/>
    <w:next w:val="a2"/>
    <w:uiPriority w:val="99"/>
    <w:semiHidden/>
    <w:unhideWhenUsed/>
    <w:rsid w:val="00361EB9"/>
  </w:style>
  <w:style w:type="numbering" w:customStyle="1" w:styleId="529">
    <w:name w:val="Нет списка529"/>
    <w:next w:val="a2"/>
    <w:uiPriority w:val="99"/>
    <w:semiHidden/>
    <w:unhideWhenUsed/>
    <w:rsid w:val="00361EB9"/>
  </w:style>
  <w:style w:type="numbering" w:customStyle="1" w:styleId="1229">
    <w:name w:val="Нет списка1229"/>
    <w:next w:val="a2"/>
    <w:uiPriority w:val="99"/>
    <w:semiHidden/>
    <w:unhideWhenUsed/>
    <w:rsid w:val="00361EB9"/>
  </w:style>
  <w:style w:type="numbering" w:customStyle="1" w:styleId="111111139">
    <w:name w:val="1 / 1.1 / 1.1.1139"/>
    <w:basedOn w:val="a2"/>
    <w:next w:val="111111"/>
    <w:rsid w:val="00361EB9"/>
  </w:style>
  <w:style w:type="numbering" w:customStyle="1" w:styleId="11111149">
    <w:name w:val="1 / 1.1 / 1.1.149"/>
    <w:basedOn w:val="a2"/>
    <w:next w:val="111111"/>
    <w:rsid w:val="00361EB9"/>
  </w:style>
  <w:style w:type="numbering" w:customStyle="1" w:styleId="96">
    <w:name w:val="Нет списка96"/>
    <w:next w:val="a2"/>
    <w:uiPriority w:val="99"/>
    <w:semiHidden/>
    <w:unhideWhenUsed/>
    <w:rsid w:val="00361EB9"/>
  </w:style>
  <w:style w:type="numbering" w:customStyle="1" w:styleId="1060">
    <w:name w:val="Нет списка106"/>
    <w:next w:val="a2"/>
    <w:uiPriority w:val="99"/>
    <w:semiHidden/>
    <w:unhideWhenUsed/>
    <w:rsid w:val="00361EB9"/>
  </w:style>
  <w:style w:type="numbering" w:customStyle="1" w:styleId="156">
    <w:name w:val="Нет списка156"/>
    <w:next w:val="a2"/>
    <w:semiHidden/>
    <w:rsid w:val="00361EB9"/>
  </w:style>
  <w:style w:type="table" w:customStyle="1" w:styleId="336">
    <w:name w:val="Объемная таблица 3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6">
    <w:name w:val="HTA Tabellengitternetz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6">
    <w:name w:val="Нет списка1146"/>
    <w:next w:val="a2"/>
    <w:semiHidden/>
    <w:rsid w:val="00361EB9"/>
  </w:style>
  <w:style w:type="numbering" w:customStyle="1" w:styleId="236">
    <w:name w:val="Нет списка236"/>
    <w:next w:val="a2"/>
    <w:uiPriority w:val="99"/>
    <w:semiHidden/>
    <w:unhideWhenUsed/>
    <w:rsid w:val="00361EB9"/>
  </w:style>
  <w:style w:type="numbering" w:customStyle="1" w:styleId="3360">
    <w:name w:val="Нет списка336"/>
    <w:next w:val="a2"/>
    <w:uiPriority w:val="99"/>
    <w:semiHidden/>
    <w:unhideWhenUsed/>
    <w:rsid w:val="00361EB9"/>
  </w:style>
  <w:style w:type="numbering" w:customStyle="1" w:styleId="436">
    <w:name w:val="Нет списка436"/>
    <w:next w:val="a2"/>
    <w:uiPriority w:val="99"/>
    <w:semiHidden/>
    <w:unhideWhenUsed/>
    <w:rsid w:val="00361EB9"/>
  </w:style>
  <w:style w:type="numbering" w:customStyle="1" w:styleId="11117">
    <w:name w:val="Нет списка11117"/>
    <w:next w:val="a2"/>
    <w:uiPriority w:val="99"/>
    <w:semiHidden/>
    <w:unhideWhenUsed/>
    <w:rsid w:val="00361EB9"/>
  </w:style>
  <w:style w:type="numbering" w:customStyle="1" w:styleId="536">
    <w:name w:val="Нет списка536"/>
    <w:next w:val="a2"/>
    <w:uiPriority w:val="99"/>
    <w:semiHidden/>
    <w:unhideWhenUsed/>
    <w:rsid w:val="00361EB9"/>
  </w:style>
  <w:style w:type="numbering" w:customStyle="1" w:styleId="1236">
    <w:name w:val="Нет списка1236"/>
    <w:next w:val="a2"/>
    <w:uiPriority w:val="99"/>
    <w:semiHidden/>
    <w:unhideWhenUsed/>
    <w:rsid w:val="00361EB9"/>
  </w:style>
  <w:style w:type="numbering" w:customStyle="1" w:styleId="616">
    <w:name w:val="Нет списка616"/>
    <w:next w:val="a2"/>
    <w:uiPriority w:val="99"/>
    <w:semiHidden/>
    <w:unhideWhenUsed/>
    <w:rsid w:val="00361EB9"/>
  </w:style>
  <w:style w:type="numbering" w:customStyle="1" w:styleId="716">
    <w:name w:val="Нет списка716"/>
    <w:next w:val="a2"/>
    <w:semiHidden/>
    <w:rsid w:val="00361EB9"/>
  </w:style>
  <w:style w:type="table" w:customStyle="1" w:styleId="3116">
    <w:name w:val="Объемная таблица 31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6">
    <w:name w:val="HTA Tabellengitternetz1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6">
    <w:name w:val="Нет списка1316"/>
    <w:next w:val="a2"/>
    <w:semiHidden/>
    <w:rsid w:val="00361EB9"/>
  </w:style>
  <w:style w:type="numbering" w:customStyle="1" w:styleId="1111111116">
    <w:name w:val="1 / 1.1 / 1.1.11116"/>
    <w:basedOn w:val="a2"/>
    <w:next w:val="111111"/>
    <w:rsid w:val="00361EB9"/>
  </w:style>
  <w:style w:type="numbering" w:customStyle="1" w:styleId="111111216">
    <w:name w:val="1 / 1.1 / 1.1.1216"/>
    <w:basedOn w:val="a2"/>
    <w:next w:val="111111"/>
    <w:rsid w:val="00361EB9"/>
  </w:style>
  <w:style w:type="numbering" w:customStyle="1" w:styleId="2117">
    <w:name w:val="Нет списка2117"/>
    <w:next w:val="a2"/>
    <w:uiPriority w:val="99"/>
    <w:semiHidden/>
    <w:unhideWhenUsed/>
    <w:rsid w:val="00361EB9"/>
  </w:style>
  <w:style w:type="numbering" w:customStyle="1" w:styleId="31160">
    <w:name w:val="Нет списка3116"/>
    <w:next w:val="a2"/>
    <w:uiPriority w:val="99"/>
    <w:semiHidden/>
    <w:unhideWhenUsed/>
    <w:rsid w:val="00361EB9"/>
  </w:style>
  <w:style w:type="numbering" w:customStyle="1" w:styleId="4116">
    <w:name w:val="Нет списка4116"/>
    <w:next w:val="a2"/>
    <w:uiPriority w:val="99"/>
    <w:semiHidden/>
    <w:unhideWhenUsed/>
    <w:rsid w:val="00361EB9"/>
  </w:style>
  <w:style w:type="numbering" w:customStyle="1" w:styleId="11216">
    <w:name w:val="Нет списка11216"/>
    <w:next w:val="a2"/>
    <w:uiPriority w:val="99"/>
    <w:semiHidden/>
    <w:unhideWhenUsed/>
    <w:rsid w:val="00361EB9"/>
  </w:style>
  <w:style w:type="numbering" w:customStyle="1" w:styleId="5116">
    <w:name w:val="Нет списка5116"/>
    <w:next w:val="a2"/>
    <w:uiPriority w:val="99"/>
    <w:semiHidden/>
    <w:unhideWhenUsed/>
    <w:rsid w:val="00361EB9"/>
  </w:style>
  <w:style w:type="numbering" w:customStyle="1" w:styleId="12116">
    <w:name w:val="Нет списка12116"/>
    <w:next w:val="a2"/>
    <w:uiPriority w:val="99"/>
    <w:semiHidden/>
    <w:unhideWhenUsed/>
    <w:rsid w:val="00361EB9"/>
  </w:style>
  <w:style w:type="numbering" w:customStyle="1" w:styleId="816">
    <w:name w:val="Нет списка816"/>
    <w:next w:val="a2"/>
    <w:semiHidden/>
    <w:rsid w:val="00361EB9"/>
  </w:style>
  <w:style w:type="table" w:customStyle="1" w:styleId="3216">
    <w:name w:val="Объемная таблица 32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6">
    <w:name w:val="HTA Tabellengitternetz112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6">
    <w:name w:val="Нет списка1416"/>
    <w:next w:val="a2"/>
    <w:semiHidden/>
    <w:rsid w:val="00361EB9"/>
  </w:style>
  <w:style w:type="numbering" w:customStyle="1" w:styleId="1111111216">
    <w:name w:val="1 / 1.1 / 1.1.11216"/>
    <w:basedOn w:val="a2"/>
    <w:next w:val="111111"/>
    <w:rsid w:val="00361EB9"/>
  </w:style>
  <w:style w:type="numbering" w:customStyle="1" w:styleId="111111316">
    <w:name w:val="1 / 1.1 / 1.1.1316"/>
    <w:basedOn w:val="a2"/>
    <w:next w:val="111111"/>
    <w:rsid w:val="00361EB9"/>
  </w:style>
  <w:style w:type="numbering" w:customStyle="1" w:styleId="2216">
    <w:name w:val="Нет списка2216"/>
    <w:next w:val="a2"/>
    <w:uiPriority w:val="99"/>
    <w:semiHidden/>
    <w:unhideWhenUsed/>
    <w:rsid w:val="00361EB9"/>
  </w:style>
  <w:style w:type="numbering" w:customStyle="1" w:styleId="32160">
    <w:name w:val="Нет списка3216"/>
    <w:next w:val="a2"/>
    <w:uiPriority w:val="99"/>
    <w:semiHidden/>
    <w:unhideWhenUsed/>
    <w:rsid w:val="00361EB9"/>
  </w:style>
  <w:style w:type="numbering" w:customStyle="1" w:styleId="4216">
    <w:name w:val="Нет списка4216"/>
    <w:next w:val="a2"/>
    <w:uiPriority w:val="99"/>
    <w:semiHidden/>
    <w:unhideWhenUsed/>
    <w:rsid w:val="00361EB9"/>
  </w:style>
  <w:style w:type="numbering" w:customStyle="1" w:styleId="11316">
    <w:name w:val="Нет списка11316"/>
    <w:next w:val="a2"/>
    <w:uiPriority w:val="99"/>
    <w:semiHidden/>
    <w:unhideWhenUsed/>
    <w:rsid w:val="00361EB9"/>
  </w:style>
  <w:style w:type="numbering" w:customStyle="1" w:styleId="5216">
    <w:name w:val="Нет списка5216"/>
    <w:next w:val="a2"/>
    <w:uiPriority w:val="99"/>
    <w:semiHidden/>
    <w:unhideWhenUsed/>
    <w:rsid w:val="00361EB9"/>
  </w:style>
  <w:style w:type="numbering" w:customStyle="1" w:styleId="12216">
    <w:name w:val="Нет списка12216"/>
    <w:next w:val="a2"/>
    <w:uiPriority w:val="99"/>
    <w:semiHidden/>
    <w:unhideWhenUsed/>
    <w:rsid w:val="00361EB9"/>
  </w:style>
  <w:style w:type="numbering" w:customStyle="1" w:styleId="1111111316">
    <w:name w:val="1 / 1.1 / 1.1.11316"/>
    <w:basedOn w:val="a2"/>
    <w:next w:val="111111"/>
    <w:rsid w:val="00361EB9"/>
  </w:style>
  <w:style w:type="numbering" w:customStyle="1" w:styleId="111111416">
    <w:name w:val="1 / 1.1 / 1.1.1416"/>
    <w:basedOn w:val="a2"/>
    <w:next w:val="111111"/>
    <w:rsid w:val="00361EB9"/>
  </w:style>
  <w:style w:type="numbering" w:customStyle="1" w:styleId="166">
    <w:name w:val="Нет списка166"/>
    <w:next w:val="a2"/>
    <w:uiPriority w:val="99"/>
    <w:semiHidden/>
    <w:unhideWhenUsed/>
    <w:rsid w:val="00361EB9"/>
  </w:style>
  <w:style w:type="numbering" w:customStyle="1" w:styleId="176">
    <w:name w:val="Нет списка176"/>
    <w:next w:val="a2"/>
    <w:semiHidden/>
    <w:rsid w:val="00361EB9"/>
  </w:style>
  <w:style w:type="table" w:customStyle="1" w:styleId="346">
    <w:name w:val="Объемная таблица 34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6">
    <w:name w:val="HTA Tabellengitternetz114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6">
    <w:name w:val="Нет списка1156"/>
    <w:next w:val="a2"/>
    <w:semiHidden/>
    <w:rsid w:val="00361EB9"/>
  </w:style>
  <w:style w:type="numbering" w:customStyle="1" w:styleId="246">
    <w:name w:val="Нет списка246"/>
    <w:next w:val="a2"/>
    <w:uiPriority w:val="99"/>
    <w:semiHidden/>
    <w:unhideWhenUsed/>
    <w:rsid w:val="00361EB9"/>
  </w:style>
  <w:style w:type="numbering" w:customStyle="1" w:styleId="3460">
    <w:name w:val="Нет списка346"/>
    <w:next w:val="a2"/>
    <w:uiPriority w:val="99"/>
    <w:semiHidden/>
    <w:unhideWhenUsed/>
    <w:rsid w:val="00361EB9"/>
  </w:style>
  <w:style w:type="numbering" w:customStyle="1" w:styleId="446">
    <w:name w:val="Нет списка446"/>
    <w:next w:val="a2"/>
    <w:uiPriority w:val="99"/>
    <w:semiHidden/>
    <w:unhideWhenUsed/>
    <w:rsid w:val="00361EB9"/>
  </w:style>
  <w:style w:type="numbering" w:customStyle="1" w:styleId="11126">
    <w:name w:val="Нет списка11126"/>
    <w:next w:val="a2"/>
    <w:uiPriority w:val="99"/>
    <w:semiHidden/>
    <w:unhideWhenUsed/>
    <w:rsid w:val="00361EB9"/>
  </w:style>
  <w:style w:type="numbering" w:customStyle="1" w:styleId="546">
    <w:name w:val="Нет списка546"/>
    <w:next w:val="a2"/>
    <w:uiPriority w:val="99"/>
    <w:semiHidden/>
    <w:unhideWhenUsed/>
    <w:rsid w:val="00361EB9"/>
  </w:style>
  <w:style w:type="numbering" w:customStyle="1" w:styleId="1246">
    <w:name w:val="Нет списка1246"/>
    <w:next w:val="a2"/>
    <w:uiPriority w:val="99"/>
    <w:semiHidden/>
    <w:unhideWhenUsed/>
    <w:rsid w:val="00361EB9"/>
  </w:style>
  <w:style w:type="numbering" w:customStyle="1" w:styleId="626">
    <w:name w:val="Нет списка626"/>
    <w:next w:val="a2"/>
    <w:uiPriority w:val="99"/>
    <w:semiHidden/>
    <w:unhideWhenUsed/>
    <w:rsid w:val="00361EB9"/>
  </w:style>
  <w:style w:type="numbering" w:customStyle="1" w:styleId="726">
    <w:name w:val="Нет списка726"/>
    <w:next w:val="a2"/>
    <w:semiHidden/>
    <w:rsid w:val="00361EB9"/>
  </w:style>
  <w:style w:type="table" w:customStyle="1" w:styleId="3126">
    <w:name w:val="Объемная таблица 31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6">
    <w:name w:val="HTA Tabellengitternetz1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6">
    <w:name w:val="Нет списка1326"/>
    <w:next w:val="a2"/>
    <w:semiHidden/>
    <w:rsid w:val="00361EB9"/>
  </w:style>
  <w:style w:type="numbering" w:customStyle="1" w:styleId="1111111126">
    <w:name w:val="1 / 1.1 / 1.1.11126"/>
    <w:basedOn w:val="a2"/>
    <w:next w:val="111111"/>
    <w:rsid w:val="00361EB9"/>
  </w:style>
  <w:style w:type="numbering" w:customStyle="1" w:styleId="111111226">
    <w:name w:val="1 / 1.1 / 1.1.1226"/>
    <w:basedOn w:val="a2"/>
    <w:next w:val="111111"/>
    <w:rsid w:val="00361EB9"/>
  </w:style>
  <w:style w:type="numbering" w:customStyle="1" w:styleId="2126">
    <w:name w:val="Нет списка2126"/>
    <w:next w:val="a2"/>
    <w:uiPriority w:val="99"/>
    <w:semiHidden/>
    <w:unhideWhenUsed/>
    <w:rsid w:val="00361EB9"/>
  </w:style>
  <w:style w:type="numbering" w:customStyle="1" w:styleId="31260">
    <w:name w:val="Нет списка3126"/>
    <w:next w:val="a2"/>
    <w:uiPriority w:val="99"/>
    <w:semiHidden/>
    <w:unhideWhenUsed/>
    <w:rsid w:val="00361EB9"/>
  </w:style>
  <w:style w:type="numbering" w:customStyle="1" w:styleId="4126">
    <w:name w:val="Нет списка4126"/>
    <w:next w:val="a2"/>
    <w:uiPriority w:val="99"/>
    <w:semiHidden/>
    <w:unhideWhenUsed/>
    <w:rsid w:val="00361EB9"/>
  </w:style>
  <w:style w:type="numbering" w:customStyle="1" w:styleId="11226">
    <w:name w:val="Нет списка11226"/>
    <w:next w:val="a2"/>
    <w:uiPriority w:val="99"/>
    <w:semiHidden/>
    <w:unhideWhenUsed/>
    <w:rsid w:val="00361EB9"/>
  </w:style>
  <w:style w:type="numbering" w:customStyle="1" w:styleId="5126">
    <w:name w:val="Нет списка5126"/>
    <w:next w:val="a2"/>
    <w:uiPriority w:val="99"/>
    <w:semiHidden/>
    <w:unhideWhenUsed/>
    <w:rsid w:val="00361EB9"/>
  </w:style>
  <w:style w:type="numbering" w:customStyle="1" w:styleId="12126">
    <w:name w:val="Нет списка12126"/>
    <w:next w:val="a2"/>
    <w:uiPriority w:val="99"/>
    <w:semiHidden/>
    <w:unhideWhenUsed/>
    <w:rsid w:val="00361EB9"/>
  </w:style>
  <w:style w:type="numbering" w:customStyle="1" w:styleId="826">
    <w:name w:val="Нет списка826"/>
    <w:next w:val="a2"/>
    <w:semiHidden/>
    <w:rsid w:val="00361EB9"/>
  </w:style>
  <w:style w:type="table" w:customStyle="1" w:styleId="3226">
    <w:name w:val="Объемная таблица 32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6">
    <w:name w:val="HTA Tabellengitternetz112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6">
    <w:name w:val="Нет списка1426"/>
    <w:next w:val="a2"/>
    <w:semiHidden/>
    <w:rsid w:val="00361EB9"/>
  </w:style>
  <w:style w:type="numbering" w:customStyle="1" w:styleId="1111111226">
    <w:name w:val="1 / 1.1 / 1.1.11226"/>
    <w:basedOn w:val="a2"/>
    <w:next w:val="111111"/>
    <w:rsid w:val="00361EB9"/>
  </w:style>
  <w:style w:type="numbering" w:customStyle="1" w:styleId="111111326">
    <w:name w:val="1 / 1.1 / 1.1.1326"/>
    <w:basedOn w:val="a2"/>
    <w:next w:val="111111"/>
    <w:rsid w:val="00361EB9"/>
  </w:style>
  <w:style w:type="numbering" w:customStyle="1" w:styleId="2226">
    <w:name w:val="Нет списка2226"/>
    <w:next w:val="a2"/>
    <w:uiPriority w:val="99"/>
    <w:semiHidden/>
    <w:unhideWhenUsed/>
    <w:rsid w:val="00361EB9"/>
  </w:style>
  <w:style w:type="numbering" w:customStyle="1" w:styleId="32260">
    <w:name w:val="Нет списка3226"/>
    <w:next w:val="a2"/>
    <w:uiPriority w:val="99"/>
    <w:semiHidden/>
    <w:unhideWhenUsed/>
    <w:rsid w:val="00361EB9"/>
  </w:style>
  <w:style w:type="numbering" w:customStyle="1" w:styleId="4226">
    <w:name w:val="Нет списка4226"/>
    <w:next w:val="a2"/>
    <w:uiPriority w:val="99"/>
    <w:semiHidden/>
    <w:unhideWhenUsed/>
    <w:rsid w:val="00361EB9"/>
  </w:style>
  <w:style w:type="numbering" w:customStyle="1" w:styleId="11326">
    <w:name w:val="Нет списка11326"/>
    <w:next w:val="a2"/>
    <w:uiPriority w:val="99"/>
    <w:semiHidden/>
    <w:unhideWhenUsed/>
    <w:rsid w:val="00361EB9"/>
  </w:style>
  <w:style w:type="numbering" w:customStyle="1" w:styleId="5226">
    <w:name w:val="Нет списка5226"/>
    <w:next w:val="a2"/>
    <w:uiPriority w:val="99"/>
    <w:semiHidden/>
    <w:unhideWhenUsed/>
    <w:rsid w:val="00361EB9"/>
  </w:style>
  <w:style w:type="numbering" w:customStyle="1" w:styleId="12226">
    <w:name w:val="Нет списка12226"/>
    <w:next w:val="a2"/>
    <w:uiPriority w:val="99"/>
    <w:semiHidden/>
    <w:unhideWhenUsed/>
    <w:rsid w:val="00361EB9"/>
  </w:style>
  <w:style w:type="numbering" w:customStyle="1" w:styleId="1111111326">
    <w:name w:val="1 / 1.1 / 1.1.11326"/>
    <w:basedOn w:val="a2"/>
    <w:next w:val="111111"/>
    <w:rsid w:val="00361EB9"/>
  </w:style>
  <w:style w:type="numbering" w:customStyle="1" w:styleId="111111426">
    <w:name w:val="1 / 1.1 / 1.1.1426"/>
    <w:basedOn w:val="a2"/>
    <w:next w:val="111111"/>
    <w:rsid w:val="00361EB9"/>
  </w:style>
  <w:style w:type="numbering" w:customStyle="1" w:styleId="186">
    <w:name w:val="Нет списка186"/>
    <w:next w:val="a2"/>
    <w:uiPriority w:val="99"/>
    <w:semiHidden/>
    <w:unhideWhenUsed/>
    <w:rsid w:val="00361EB9"/>
  </w:style>
  <w:style w:type="numbering" w:customStyle="1" w:styleId="196">
    <w:name w:val="Нет списка196"/>
    <w:next w:val="a2"/>
    <w:semiHidden/>
    <w:rsid w:val="00361EB9"/>
  </w:style>
  <w:style w:type="table" w:customStyle="1" w:styleId="356">
    <w:name w:val="Объемная таблица 35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6">
    <w:name w:val="HTA Tabellengitternetz115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6">
    <w:name w:val="Нет списка1166"/>
    <w:next w:val="a2"/>
    <w:semiHidden/>
    <w:rsid w:val="00361EB9"/>
  </w:style>
  <w:style w:type="numbering" w:customStyle="1" w:styleId="256">
    <w:name w:val="Нет списка256"/>
    <w:next w:val="a2"/>
    <w:uiPriority w:val="99"/>
    <w:semiHidden/>
    <w:unhideWhenUsed/>
    <w:rsid w:val="00361EB9"/>
  </w:style>
  <w:style w:type="numbering" w:customStyle="1" w:styleId="3560">
    <w:name w:val="Нет списка356"/>
    <w:next w:val="a2"/>
    <w:uiPriority w:val="99"/>
    <w:semiHidden/>
    <w:unhideWhenUsed/>
    <w:rsid w:val="00361EB9"/>
  </w:style>
  <w:style w:type="numbering" w:customStyle="1" w:styleId="456">
    <w:name w:val="Нет списка456"/>
    <w:next w:val="a2"/>
    <w:uiPriority w:val="99"/>
    <w:semiHidden/>
    <w:unhideWhenUsed/>
    <w:rsid w:val="00361EB9"/>
  </w:style>
  <w:style w:type="numbering" w:customStyle="1" w:styleId="11136">
    <w:name w:val="Нет списка11136"/>
    <w:next w:val="a2"/>
    <w:uiPriority w:val="99"/>
    <w:semiHidden/>
    <w:unhideWhenUsed/>
    <w:rsid w:val="00361EB9"/>
  </w:style>
  <w:style w:type="numbering" w:customStyle="1" w:styleId="556">
    <w:name w:val="Нет списка556"/>
    <w:next w:val="a2"/>
    <w:uiPriority w:val="99"/>
    <w:semiHidden/>
    <w:unhideWhenUsed/>
    <w:rsid w:val="00361EB9"/>
  </w:style>
  <w:style w:type="numbering" w:customStyle="1" w:styleId="1256">
    <w:name w:val="Нет списка1256"/>
    <w:next w:val="a2"/>
    <w:uiPriority w:val="99"/>
    <w:semiHidden/>
    <w:unhideWhenUsed/>
    <w:rsid w:val="00361EB9"/>
  </w:style>
  <w:style w:type="numbering" w:customStyle="1" w:styleId="636">
    <w:name w:val="Нет списка636"/>
    <w:next w:val="a2"/>
    <w:uiPriority w:val="99"/>
    <w:semiHidden/>
    <w:unhideWhenUsed/>
    <w:rsid w:val="00361EB9"/>
  </w:style>
  <w:style w:type="numbering" w:customStyle="1" w:styleId="736">
    <w:name w:val="Нет списка736"/>
    <w:next w:val="a2"/>
    <w:semiHidden/>
    <w:rsid w:val="00361EB9"/>
  </w:style>
  <w:style w:type="table" w:customStyle="1" w:styleId="3136">
    <w:name w:val="Объемная таблица 31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6">
    <w:name w:val="HTA Tabellengitternetz1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6">
    <w:name w:val="Нет списка1336"/>
    <w:next w:val="a2"/>
    <w:semiHidden/>
    <w:rsid w:val="00361EB9"/>
  </w:style>
  <w:style w:type="numbering" w:customStyle="1" w:styleId="1111111136">
    <w:name w:val="1 / 1.1 / 1.1.11136"/>
    <w:basedOn w:val="a2"/>
    <w:next w:val="111111"/>
    <w:rsid w:val="00361EB9"/>
  </w:style>
  <w:style w:type="numbering" w:customStyle="1" w:styleId="111111236">
    <w:name w:val="1 / 1.1 / 1.1.1236"/>
    <w:basedOn w:val="a2"/>
    <w:next w:val="111111"/>
    <w:rsid w:val="00361EB9"/>
  </w:style>
  <w:style w:type="numbering" w:customStyle="1" w:styleId="2136">
    <w:name w:val="Нет списка2136"/>
    <w:next w:val="a2"/>
    <w:uiPriority w:val="99"/>
    <w:semiHidden/>
    <w:unhideWhenUsed/>
    <w:rsid w:val="00361EB9"/>
  </w:style>
  <w:style w:type="numbering" w:customStyle="1" w:styleId="31360">
    <w:name w:val="Нет списка3136"/>
    <w:next w:val="a2"/>
    <w:uiPriority w:val="99"/>
    <w:semiHidden/>
    <w:unhideWhenUsed/>
    <w:rsid w:val="00361EB9"/>
  </w:style>
  <w:style w:type="numbering" w:customStyle="1" w:styleId="4136">
    <w:name w:val="Нет списка4136"/>
    <w:next w:val="a2"/>
    <w:uiPriority w:val="99"/>
    <w:semiHidden/>
    <w:unhideWhenUsed/>
    <w:rsid w:val="00361EB9"/>
  </w:style>
  <w:style w:type="numbering" w:customStyle="1" w:styleId="11236">
    <w:name w:val="Нет списка11236"/>
    <w:next w:val="a2"/>
    <w:uiPriority w:val="99"/>
    <w:semiHidden/>
    <w:unhideWhenUsed/>
    <w:rsid w:val="00361EB9"/>
  </w:style>
  <w:style w:type="numbering" w:customStyle="1" w:styleId="5136">
    <w:name w:val="Нет списка5136"/>
    <w:next w:val="a2"/>
    <w:uiPriority w:val="99"/>
    <w:semiHidden/>
    <w:unhideWhenUsed/>
    <w:rsid w:val="00361EB9"/>
  </w:style>
  <w:style w:type="numbering" w:customStyle="1" w:styleId="12136">
    <w:name w:val="Нет списка12136"/>
    <w:next w:val="a2"/>
    <w:uiPriority w:val="99"/>
    <w:semiHidden/>
    <w:unhideWhenUsed/>
    <w:rsid w:val="00361EB9"/>
  </w:style>
  <w:style w:type="numbering" w:customStyle="1" w:styleId="836">
    <w:name w:val="Нет списка836"/>
    <w:next w:val="a2"/>
    <w:semiHidden/>
    <w:rsid w:val="00361EB9"/>
  </w:style>
  <w:style w:type="table" w:customStyle="1" w:styleId="3236">
    <w:name w:val="Объемная таблица 32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6">
    <w:name w:val="HTA Tabellengitternetz112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6">
    <w:name w:val="Нет списка1436"/>
    <w:next w:val="a2"/>
    <w:semiHidden/>
    <w:rsid w:val="00361EB9"/>
  </w:style>
  <w:style w:type="numbering" w:customStyle="1" w:styleId="1111111236">
    <w:name w:val="1 / 1.1 / 1.1.11236"/>
    <w:basedOn w:val="a2"/>
    <w:next w:val="111111"/>
    <w:rsid w:val="00361EB9"/>
  </w:style>
  <w:style w:type="numbering" w:customStyle="1" w:styleId="111111336">
    <w:name w:val="1 / 1.1 / 1.1.1336"/>
    <w:basedOn w:val="a2"/>
    <w:next w:val="111111"/>
    <w:rsid w:val="00361EB9"/>
  </w:style>
  <w:style w:type="numbering" w:customStyle="1" w:styleId="2236">
    <w:name w:val="Нет списка2236"/>
    <w:next w:val="a2"/>
    <w:uiPriority w:val="99"/>
    <w:semiHidden/>
    <w:unhideWhenUsed/>
    <w:rsid w:val="00361EB9"/>
  </w:style>
  <w:style w:type="numbering" w:customStyle="1" w:styleId="32360">
    <w:name w:val="Нет списка3236"/>
    <w:next w:val="a2"/>
    <w:uiPriority w:val="99"/>
    <w:semiHidden/>
    <w:unhideWhenUsed/>
    <w:rsid w:val="00361EB9"/>
  </w:style>
  <w:style w:type="numbering" w:customStyle="1" w:styleId="4236">
    <w:name w:val="Нет списка4236"/>
    <w:next w:val="a2"/>
    <w:uiPriority w:val="99"/>
    <w:semiHidden/>
    <w:unhideWhenUsed/>
    <w:rsid w:val="00361EB9"/>
  </w:style>
  <w:style w:type="numbering" w:customStyle="1" w:styleId="11336">
    <w:name w:val="Нет списка11336"/>
    <w:next w:val="a2"/>
    <w:uiPriority w:val="99"/>
    <w:semiHidden/>
    <w:unhideWhenUsed/>
    <w:rsid w:val="00361EB9"/>
  </w:style>
  <w:style w:type="numbering" w:customStyle="1" w:styleId="5236">
    <w:name w:val="Нет списка5236"/>
    <w:next w:val="a2"/>
    <w:uiPriority w:val="99"/>
    <w:semiHidden/>
    <w:unhideWhenUsed/>
    <w:rsid w:val="00361EB9"/>
  </w:style>
  <w:style w:type="numbering" w:customStyle="1" w:styleId="12236">
    <w:name w:val="Нет списка12236"/>
    <w:next w:val="a2"/>
    <w:uiPriority w:val="99"/>
    <w:semiHidden/>
    <w:unhideWhenUsed/>
    <w:rsid w:val="00361EB9"/>
  </w:style>
  <w:style w:type="numbering" w:customStyle="1" w:styleId="1111111336">
    <w:name w:val="1 / 1.1 / 1.1.11336"/>
    <w:basedOn w:val="a2"/>
    <w:next w:val="111111"/>
    <w:rsid w:val="00361EB9"/>
  </w:style>
  <w:style w:type="numbering" w:customStyle="1" w:styleId="111111436">
    <w:name w:val="1 / 1.1 / 1.1.1436"/>
    <w:basedOn w:val="a2"/>
    <w:next w:val="111111"/>
    <w:rsid w:val="00361EB9"/>
  </w:style>
  <w:style w:type="numbering" w:customStyle="1" w:styleId="203">
    <w:name w:val="Нет списка203"/>
    <w:next w:val="a2"/>
    <w:uiPriority w:val="99"/>
    <w:semiHidden/>
    <w:unhideWhenUsed/>
    <w:rsid w:val="00361EB9"/>
  </w:style>
  <w:style w:type="numbering" w:customStyle="1" w:styleId="1103">
    <w:name w:val="Нет списка1103"/>
    <w:next w:val="a2"/>
    <w:semiHidden/>
    <w:rsid w:val="00361EB9"/>
  </w:style>
  <w:style w:type="table" w:customStyle="1" w:styleId="363">
    <w:name w:val="Объемная таблица 3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3">
    <w:name w:val="HTA Tabellengitternetz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3">
    <w:name w:val="Нет списка1173"/>
    <w:next w:val="a2"/>
    <w:semiHidden/>
    <w:rsid w:val="00361EB9"/>
  </w:style>
  <w:style w:type="numbering" w:customStyle="1" w:styleId="263">
    <w:name w:val="Нет списка263"/>
    <w:next w:val="a2"/>
    <w:uiPriority w:val="99"/>
    <w:semiHidden/>
    <w:unhideWhenUsed/>
    <w:rsid w:val="00361EB9"/>
  </w:style>
  <w:style w:type="numbering" w:customStyle="1" w:styleId="3630">
    <w:name w:val="Нет списка363"/>
    <w:next w:val="a2"/>
    <w:uiPriority w:val="99"/>
    <w:semiHidden/>
    <w:unhideWhenUsed/>
    <w:rsid w:val="00361EB9"/>
  </w:style>
  <w:style w:type="numbering" w:customStyle="1" w:styleId="463">
    <w:name w:val="Нет списка463"/>
    <w:next w:val="a2"/>
    <w:uiPriority w:val="99"/>
    <w:semiHidden/>
    <w:unhideWhenUsed/>
    <w:rsid w:val="00361EB9"/>
  </w:style>
  <w:style w:type="numbering" w:customStyle="1" w:styleId="11143">
    <w:name w:val="Нет списка11143"/>
    <w:next w:val="a2"/>
    <w:uiPriority w:val="99"/>
    <w:semiHidden/>
    <w:unhideWhenUsed/>
    <w:rsid w:val="00361EB9"/>
  </w:style>
  <w:style w:type="numbering" w:customStyle="1" w:styleId="563">
    <w:name w:val="Нет списка563"/>
    <w:next w:val="a2"/>
    <w:uiPriority w:val="99"/>
    <w:semiHidden/>
    <w:unhideWhenUsed/>
    <w:rsid w:val="00361EB9"/>
  </w:style>
  <w:style w:type="numbering" w:customStyle="1" w:styleId="1263">
    <w:name w:val="Нет списка1263"/>
    <w:next w:val="a2"/>
    <w:uiPriority w:val="99"/>
    <w:semiHidden/>
    <w:unhideWhenUsed/>
    <w:rsid w:val="00361EB9"/>
  </w:style>
  <w:style w:type="numbering" w:customStyle="1" w:styleId="643">
    <w:name w:val="Нет списка643"/>
    <w:next w:val="a2"/>
    <w:uiPriority w:val="99"/>
    <w:semiHidden/>
    <w:unhideWhenUsed/>
    <w:rsid w:val="00361EB9"/>
  </w:style>
  <w:style w:type="numbering" w:customStyle="1" w:styleId="743">
    <w:name w:val="Нет списка743"/>
    <w:next w:val="a2"/>
    <w:semiHidden/>
    <w:rsid w:val="00361EB9"/>
  </w:style>
  <w:style w:type="table" w:customStyle="1" w:styleId="3143">
    <w:name w:val="Объемная таблица 31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3">
    <w:name w:val="HTA Tabellengitternetz1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3">
    <w:name w:val="Нет списка1343"/>
    <w:next w:val="a2"/>
    <w:semiHidden/>
    <w:rsid w:val="00361EB9"/>
  </w:style>
  <w:style w:type="numbering" w:customStyle="1" w:styleId="1111111143">
    <w:name w:val="1 / 1.1 / 1.1.11143"/>
    <w:basedOn w:val="a2"/>
    <w:next w:val="111111"/>
    <w:rsid w:val="00361EB9"/>
  </w:style>
  <w:style w:type="numbering" w:customStyle="1" w:styleId="111111243">
    <w:name w:val="1 / 1.1 / 1.1.1243"/>
    <w:basedOn w:val="a2"/>
    <w:next w:val="111111"/>
    <w:rsid w:val="00361EB9"/>
  </w:style>
  <w:style w:type="numbering" w:customStyle="1" w:styleId="2143">
    <w:name w:val="Нет списка2143"/>
    <w:next w:val="a2"/>
    <w:uiPriority w:val="99"/>
    <w:semiHidden/>
    <w:unhideWhenUsed/>
    <w:rsid w:val="00361EB9"/>
  </w:style>
  <w:style w:type="numbering" w:customStyle="1" w:styleId="31430">
    <w:name w:val="Нет списка3143"/>
    <w:next w:val="a2"/>
    <w:uiPriority w:val="99"/>
    <w:semiHidden/>
    <w:unhideWhenUsed/>
    <w:rsid w:val="00361EB9"/>
  </w:style>
  <w:style w:type="numbering" w:customStyle="1" w:styleId="4143">
    <w:name w:val="Нет списка4143"/>
    <w:next w:val="a2"/>
    <w:uiPriority w:val="99"/>
    <w:semiHidden/>
    <w:unhideWhenUsed/>
    <w:rsid w:val="00361EB9"/>
  </w:style>
  <w:style w:type="numbering" w:customStyle="1" w:styleId="11243">
    <w:name w:val="Нет списка11243"/>
    <w:next w:val="a2"/>
    <w:uiPriority w:val="99"/>
    <w:semiHidden/>
    <w:unhideWhenUsed/>
    <w:rsid w:val="00361EB9"/>
  </w:style>
  <w:style w:type="numbering" w:customStyle="1" w:styleId="5143">
    <w:name w:val="Нет списка5143"/>
    <w:next w:val="a2"/>
    <w:uiPriority w:val="99"/>
    <w:semiHidden/>
    <w:unhideWhenUsed/>
    <w:rsid w:val="00361EB9"/>
  </w:style>
  <w:style w:type="numbering" w:customStyle="1" w:styleId="12143">
    <w:name w:val="Нет списка12143"/>
    <w:next w:val="a2"/>
    <w:uiPriority w:val="99"/>
    <w:semiHidden/>
    <w:unhideWhenUsed/>
    <w:rsid w:val="00361EB9"/>
  </w:style>
  <w:style w:type="numbering" w:customStyle="1" w:styleId="843">
    <w:name w:val="Нет списка843"/>
    <w:next w:val="a2"/>
    <w:semiHidden/>
    <w:rsid w:val="00361EB9"/>
  </w:style>
  <w:style w:type="table" w:customStyle="1" w:styleId="3243">
    <w:name w:val="Объемная таблица 32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3">
    <w:name w:val="HTA Tabellengitternetz112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3">
    <w:name w:val="Нет списка1443"/>
    <w:next w:val="a2"/>
    <w:semiHidden/>
    <w:rsid w:val="00361EB9"/>
  </w:style>
  <w:style w:type="numbering" w:customStyle="1" w:styleId="1111111243">
    <w:name w:val="1 / 1.1 / 1.1.11243"/>
    <w:basedOn w:val="a2"/>
    <w:next w:val="111111"/>
    <w:rsid w:val="00361EB9"/>
  </w:style>
  <w:style w:type="numbering" w:customStyle="1" w:styleId="111111343">
    <w:name w:val="1 / 1.1 / 1.1.1343"/>
    <w:basedOn w:val="a2"/>
    <w:next w:val="111111"/>
    <w:rsid w:val="00361EB9"/>
  </w:style>
  <w:style w:type="numbering" w:customStyle="1" w:styleId="2243">
    <w:name w:val="Нет списка2243"/>
    <w:next w:val="a2"/>
    <w:uiPriority w:val="99"/>
    <w:semiHidden/>
    <w:unhideWhenUsed/>
    <w:rsid w:val="00361EB9"/>
  </w:style>
  <w:style w:type="numbering" w:customStyle="1" w:styleId="32430">
    <w:name w:val="Нет списка3243"/>
    <w:next w:val="a2"/>
    <w:uiPriority w:val="99"/>
    <w:semiHidden/>
    <w:unhideWhenUsed/>
    <w:rsid w:val="00361EB9"/>
  </w:style>
  <w:style w:type="numbering" w:customStyle="1" w:styleId="4243">
    <w:name w:val="Нет списка4243"/>
    <w:next w:val="a2"/>
    <w:uiPriority w:val="99"/>
    <w:semiHidden/>
    <w:unhideWhenUsed/>
    <w:rsid w:val="00361EB9"/>
  </w:style>
  <w:style w:type="numbering" w:customStyle="1" w:styleId="11343">
    <w:name w:val="Нет списка11343"/>
    <w:next w:val="a2"/>
    <w:uiPriority w:val="99"/>
    <w:semiHidden/>
    <w:unhideWhenUsed/>
    <w:rsid w:val="00361EB9"/>
  </w:style>
  <w:style w:type="numbering" w:customStyle="1" w:styleId="5243">
    <w:name w:val="Нет списка5243"/>
    <w:next w:val="a2"/>
    <w:uiPriority w:val="99"/>
    <w:semiHidden/>
    <w:unhideWhenUsed/>
    <w:rsid w:val="00361EB9"/>
  </w:style>
  <w:style w:type="numbering" w:customStyle="1" w:styleId="12243">
    <w:name w:val="Нет списка12243"/>
    <w:next w:val="a2"/>
    <w:uiPriority w:val="99"/>
    <w:semiHidden/>
    <w:unhideWhenUsed/>
    <w:rsid w:val="00361EB9"/>
  </w:style>
  <w:style w:type="numbering" w:customStyle="1" w:styleId="1111111343">
    <w:name w:val="1 / 1.1 / 1.1.11343"/>
    <w:basedOn w:val="a2"/>
    <w:next w:val="111111"/>
    <w:rsid w:val="00361EB9"/>
  </w:style>
  <w:style w:type="numbering" w:customStyle="1" w:styleId="111111443">
    <w:name w:val="1 / 1.1 / 1.1.1443"/>
    <w:basedOn w:val="a2"/>
    <w:next w:val="111111"/>
    <w:rsid w:val="00361EB9"/>
  </w:style>
  <w:style w:type="numbering" w:customStyle="1" w:styleId="913">
    <w:name w:val="Нет списка913"/>
    <w:next w:val="a2"/>
    <w:uiPriority w:val="99"/>
    <w:semiHidden/>
    <w:unhideWhenUsed/>
    <w:rsid w:val="00361EB9"/>
  </w:style>
  <w:style w:type="numbering" w:customStyle="1" w:styleId="1013">
    <w:name w:val="Нет списка1013"/>
    <w:next w:val="a2"/>
    <w:uiPriority w:val="99"/>
    <w:semiHidden/>
    <w:unhideWhenUsed/>
    <w:rsid w:val="00361EB9"/>
  </w:style>
  <w:style w:type="numbering" w:customStyle="1" w:styleId="1513">
    <w:name w:val="Нет списка1513"/>
    <w:next w:val="a2"/>
    <w:semiHidden/>
    <w:rsid w:val="00361EB9"/>
  </w:style>
  <w:style w:type="table" w:customStyle="1" w:styleId="3313">
    <w:name w:val="Объемная таблица 3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3">
    <w:name w:val="HTA Tabellengitternetz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3">
    <w:name w:val="Нет списка11413"/>
    <w:next w:val="a2"/>
    <w:semiHidden/>
    <w:rsid w:val="00361EB9"/>
  </w:style>
  <w:style w:type="numbering" w:customStyle="1" w:styleId="2313">
    <w:name w:val="Нет списка2313"/>
    <w:next w:val="a2"/>
    <w:uiPriority w:val="99"/>
    <w:semiHidden/>
    <w:unhideWhenUsed/>
    <w:rsid w:val="00361EB9"/>
  </w:style>
  <w:style w:type="numbering" w:customStyle="1" w:styleId="33130">
    <w:name w:val="Нет списка3313"/>
    <w:next w:val="a2"/>
    <w:uiPriority w:val="99"/>
    <w:semiHidden/>
    <w:unhideWhenUsed/>
    <w:rsid w:val="00361EB9"/>
  </w:style>
  <w:style w:type="numbering" w:customStyle="1" w:styleId="4313">
    <w:name w:val="Нет списка4313"/>
    <w:next w:val="a2"/>
    <w:uiPriority w:val="99"/>
    <w:semiHidden/>
    <w:unhideWhenUsed/>
    <w:rsid w:val="00361EB9"/>
  </w:style>
  <w:style w:type="numbering" w:customStyle="1" w:styleId="111113">
    <w:name w:val="Нет списка111113"/>
    <w:next w:val="a2"/>
    <w:uiPriority w:val="99"/>
    <w:semiHidden/>
    <w:unhideWhenUsed/>
    <w:rsid w:val="00361EB9"/>
  </w:style>
  <w:style w:type="numbering" w:customStyle="1" w:styleId="5313">
    <w:name w:val="Нет списка5313"/>
    <w:next w:val="a2"/>
    <w:uiPriority w:val="99"/>
    <w:semiHidden/>
    <w:unhideWhenUsed/>
    <w:rsid w:val="00361EB9"/>
  </w:style>
  <w:style w:type="numbering" w:customStyle="1" w:styleId="12313">
    <w:name w:val="Нет списка12313"/>
    <w:next w:val="a2"/>
    <w:uiPriority w:val="99"/>
    <w:semiHidden/>
    <w:unhideWhenUsed/>
    <w:rsid w:val="00361EB9"/>
  </w:style>
  <w:style w:type="numbering" w:customStyle="1" w:styleId="6113">
    <w:name w:val="Нет списка6113"/>
    <w:next w:val="a2"/>
    <w:uiPriority w:val="99"/>
    <w:semiHidden/>
    <w:unhideWhenUsed/>
    <w:rsid w:val="00361EB9"/>
  </w:style>
  <w:style w:type="numbering" w:customStyle="1" w:styleId="7113">
    <w:name w:val="Нет списка7113"/>
    <w:next w:val="a2"/>
    <w:semiHidden/>
    <w:rsid w:val="00361EB9"/>
  </w:style>
  <w:style w:type="table" w:customStyle="1" w:styleId="31113">
    <w:name w:val="Объемная таблица 31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3">
    <w:name w:val="HTA Tabellengitternetz1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3">
    <w:name w:val="Нет списка13113"/>
    <w:next w:val="a2"/>
    <w:semiHidden/>
    <w:rsid w:val="00361EB9"/>
  </w:style>
  <w:style w:type="numbering" w:customStyle="1" w:styleId="11111111113">
    <w:name w:val="1 / 1.1 / 1.1.111113"/>
    <w:basedOn w:val="a2"/>
    <w:next w:val="111111"/>
    <w:rsid w:val="00361EB9"/>
  </w:style>
  <w:style w:type="numbering" w:customStyle="1" w:styleId="1111112113">
    <w:name w:val="1 / 1.1 / 1.1.12113"/>
    <w:basedOn w:val="a2"/>
    <w:next w:val="111111"/>
    <w:rsid w:val="00361EB9"/>
  </w:style>
  <w:style w:type="numbering" w:customStyle="1" w:styleId="21113">
    <w:name w:val="Нет списка21113"/>
    <w:next w:val="a2"/>
    <w:uiPriority w:val="99"/>
    <w:semiHidden/>
    <w:unhideWhenUsed/>
    <w:rsid w:val="00361EB9"/>
  </w:style>
  <w:style w:type="numbering" w:customStyle="1" w:styleId="311130">
    <w:name w:val="Нет списка31113"/>
    <w:next w:val="a2"/>
    <w:uiPriority w:val="99"/>
    <w:semiHidden/>
    <w:unhideWhenUsed/>
    <w:rsid w:val="00361EB9"/>
  </w:style>
  <w:style w:type="numbering" w:customStyle="1" w:styleId="41113">
    <w:name w:val="Нет списка41113"/>
    <w:next w:val="a2"/>
    <w:uiPriority w:val="99"/>
    <w:semiHidden/>
    <w:unhideWhenUsed/>
    <w:rsid w:val="00361EB9"/>
  </w:style>
  <w:style w:type="numbering" w:customStyle="1" w:styleId="112113">
    <w:name w:val="Нет списка112113"/>
    <w:next w:val="a2"/>
    <w:uiPriority w:val="99"/>
    <w:semiHidden/>
    <w:unhideWhenUsed/>
    <w:rsid w:val="00361EB9"/>
  </w:style>
  <w:style w:type="numbering" w:customStyle="1" w:styleId="51113">
    <w:name w:val="Нет списка51113"/>
    <w:next w:val="a2"/>
    <w:uiPriority w:val="99"/>
    <w:semiHidden/>
    <w:unhideWhenUsed/>
    <w:rsid w:val="00361EB9"/>
  </w:style>
  <w:style w:type="numbering" w:customStyle="1" w:styleId="121113">
    <w:name w:val="Нет списка121113"/>
    <w:next w:val="a2"/>
    <w:uiPriority w:val="99"/>
    <w:semiHidden/>
    <w:unhideWhenUsed/>
    <w:rsid w:val="00361EB9"/>
  </w:style>
  <w:style w:type="numbering" w:customStyle="1" w:styleId="8113">
    <w:name w:val="Нет списка8113"/>
    <w:next w:val="a2"/>
    <w:semiHidden/>
    <w:rsid w:val="00361EB9"/>
  </w:style>
  <w:style w:type="table" w:customStyle="1" w:styleId="32113">
    <w:name w:val="Объемная таблица 32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3">
    <w:name w:val="HTA Tabellengitternetz112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3">
    <w:name w:val="Нет списка14113"/>
    <w:next w:val="a2"/>
    <w:semiHidden/>
    <w:rsid w:val="00361EB9"/>
  </w:style>
  <w:style w:type="numbering" w:customStyle="1" w:styleId="11111112113">
    <w:name w:val="1 / 1.1 / 1.1.112113"/>
    <w:basedOn w:val="a2"/>
    <w:next w:val="111111"/>
    <w:rsid w:val="00361EB9"/>
  </w:style>
  <w:style w:type="numbering" w:customStyle="1" w:styleId="1111113113">
    <w:name w:val="1 / 1.1 / 1.1.13113"/>
    <w:basedOn w:val="a2"/>
    <w:next w:val="111111"/>
    <w:rsid w:val="00361EB9"/>
  </w:style>
  <w:style w:type="numbering" w:customStyle="1" w:styleId="22113">
    <w:name w:val="Нет списка22113"/>
    <w:next w:val="a2"/>
    <w:uiPriority w:val="99"/>
    <w:semiHidden/>
    <w:unhideWhenUsed/>
    <w:rsid w:val="00361EB9"/>
  </w:style>
  <w:style w:type="numbering" w:customStyle="1" w:styleId="321130">
    <w:name w:val="Нет списка32113"/>
    <w:next w:val="a2"/>
    <w:uiPriority w:val="99"/>
    <w:semiHidden/>
    <w:unhideWhenUsed/>
    <w:rsid w:val="00361EB9"/>
  </w:style>
  <w:style w:type="numbering" w:customStyle="1" w:styleId="42113">
    <w:name w:val="Нет списка42113"/>
    <w:next w:val="a2"/>
    <w:uiPriority w:val="99"/>
    <w:semiHidden/>
    <w:unhideWhenUsed/>
    <w:rsid w:val="00361EB9"/>
  </w:style>
  <w:style w:type="numbering" w:customStyle="1" w:styleId="113113">
    <w:name w:val="Нет списка113113"/>
    <w:next w:val="a2"/>
    <w:uiPriority w:val="99"/>
    <w:semiHidden/>
    <w:unhideWhenUsed/>
    <w:rsid w:val="00361EB9"/>
  </w:style>
  <w:style w:type="numbering" w:customStyle="1" w:styleId="52113">
    <w:name w:val="Нет списка52113"/>
    <w:next w:val="a2"/>
    <w:uiPriority w:val="99"/>
    <w:semiHidden/>
    <w:unhideWhenUsed/>
    <w:rsid w:val="00361EB9"/>
  </w:style>
  <w:style w:type="numbering" w:customStyle="1" w:styleId="122113">
    <w:name w:val="Нет списка122113"/>
    <w:next w:val="a2"/>
    <w:uiPriority w:val="99"/>
    <w:semiHidden/>
    <w:unhideWhenUsed/>
    <w:rsid w:val="00361EB9"/>
  </w:style>
  <w:style w:type="numbering" w:customStyle="1" w:styleId="11111113113">
    <w:name w:val="1 / 1.1 / 1.1.113113"/>
    <w:basedOn w:val="a2"/>
    <w:next w:val="111111"/>
    <w:rsid w:val="00361EB9"/>
  </w:style>
  <w:style w:type="numbering" w:customStyle="1" w:styleId="1111114113">
    <w:name w:val="1 / 1.1 / 1.1.14113"/>
    <w:basedOn w:val="a2"/>
    <w:next w:val="111111"/>
    <w:rsid w:val="00361EB9"/>
  </w:style>
  <w:style w:type="numbering" w:customStyle="1" w:styleId="1613">
    <w:name w:val="Нет списка1613"/>
    <w:next w:val="a2"/>
    <w:uiPriority w:val="99"/>
    <w:semiHidden/>
    <w:unhideWhenUsed/>
    <w:rsid w:val="00361EB9"/>
  </w:style>
  <w:style w:type="numbering" w:customStyle="1" w:styleId="1713">
    <w:name w:val="Нет списка1713"/>
    <w:next w:val="a2"/>
    <w:semiHidden/>
    <w:rsid w:val="00361EB9"/>
  </w:style>
  <w:style w:type="table" w:customStyle="1" w:styleId="3413">
    <w:name w:val="Объемная таблица 34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3">
    <w:name w:val="HTA Tabellengitternetz114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3">
    <w:name w:val="Нет списка11513"/>
    <w:next w:val="a2"/>
    <w:semiHidden/>
    <w:rsid w:val="00361EB9"/>
  </w:style>
  <w:style w:type="numbering" w:customStyle="1" w:styleId="2413">
    <w:name w:val="Нет списка2413"/>
    <w:next w:val="a2"/>
    <w:uiPriority w:val="99"/>
    <w:semiHidden/>
    <w:unhideWhenUsed/>
    <w:rsid w:val="00361EB9"/>
  </w:style>
  <w:style w:type="numbering" w:customStyle="1" w:styleId="34130">
    <w:name w:val="Нет списка3413"/>
    <w:next w:val="a2"/>
    <w:uiPriority w:val="99"/>
    <w:semiHidden/>
    <w:unhideWhenUsed/>
    <w:rsid w:val="00361EB9"/>
  </w:style>
  <w:style w:type="numbering" w:customStyle="1" w:styleId="4413">
    <w:name w:val="Нет списка4413"/>
    <w:next w:val="a2"/>
    <w:uiPriority w:val="99"/>
    <w:semiHidden/>
    <w:unhideWhenUsed/>
    <w:rsid w:val="00361EB9"/>
  </w:style>
  <w:style w:type="numbering" w:customStyle="1" w:styleId="111213">
    <w:name w:val="Нет списка111213"/>
    <w:next w:val="a2"/>
    <w:uiPriority w:val="99"/>
    <w:semiHidden/>
    <w:unhideWhenUsed/>
    <w:rsid w:val="00361EB9"/>
  </w:style>
  <w:style w:type="numbering" w:customStyle="1" w:styleId="5413">
    <w:name w:val="Нет списка5413"/>
    <w:next w:val="a2"/>
    <w:uiPriority w:val="99"/>
    <w:semiHidden/>
    <w:unhideWhenUsed/>
    <w:rsid w:val="00361EB9"/>
  </w:style>
  <w:style w:type="numbering" w:customStyle="1" w:styleId="12413">
    <w:name w:val="Нет списка12413"/>
    <w:next w:val="a2"/>
    <w:uiPriority w:val="99"/>
    <w:semiHidden/>
    <w:unhideWhenUsed/>
    <w:rsid w:val="00361EB9"/>
  </w:style>
  <w:style w:type="numbering" w:customStyle="1" w:styleId="6213">
    <w:name w:val="Нет списка6213"/>
    <w:next w:val="a2"/>
    <w:uiPriority w:val="99"/>
    <w:semiHidden/>
    <w:unhideWhenUsed/>
    <w:rsid w:val="00361EB9"/>
  </w:style>
  <w:style w:type="numbering" w:customStyle="1" w:styleId="7213">
    <w:name w:val="Нет списка7213"/>
    <w:next w:val="a2"/>
    <w:semiHidden/>
    <w:rsid w:val="00361EB9"/>
  </w:style>
  <w:style w:type="table" w:customStyle="1" w:styleId="31213">
    <w:name w:val="Объемная таблица 31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3">
    <w:name w:val="HTA Tabellengitternetz1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3">
    <w:name w:val="Нет списка13213"/>
    <w:next w:val="a2"/>
    <w:semiHidden/>
    <w:rsid w:val="00361EB9"/>
  </w:style>
  <w:style w:type="numbering" w:customStyle="1" w:styleId="11111111213">
    <w:name w:val="1 / 1.1 / 1.1.111213"/>
    <w:basedOn w:val="a2"/>
    <w:next w:val="111111"/>
    <w:rsid w:val="00361EB9"/>
  </w:style>
  <w:style w:type="numbering" w:customStyle="1" w:styleId="1111112213">
    <w:name w:val="1 / 1.1 / 1.1.12213"/>
    <w:basedOn w:val="a2"/>
    <w:next w:val="111111"/>
    <w:rsid w:val="00361EB9"/>
  </w:style>
  <w:style w:type="numbering" w:customStyle="1" w:styleId="21213">
    <w:name w:val="Нет списка21213"/>
    <w:next w:val="a2"/>
    <w:uiPriority w:val="99"/>
    <w:semiHidden/>
    <w:unhideWhenUsed/>
    <w:rsid w:val="00361EB9"/>
  </w:style>
  <w:style w:type="numbering" w:customStyle="1" w:styleId="312130">
    <w:name w:val="Нет списка31213"/>
    <w:next w:val="a2"/>
    <w:uiPriority w:val="99"/>
    <w:semiHidden/>
    <w:unhideWhenUsed/>
    <w:rsid w:val="00361EB9"/>
  </w:style>
  <w:style w:type="numbering" w:customStyle="1" w:styleId="41213">
    <w:name w:val="Нет списка41213"/>
    <w:next w:val="a2"/>
    <w:uiPriority w:val="99"/>
    <w:semiHidden/>
    <w:unhideWhenUsed/>
    <w:rsid w:val="00361EB9"/>
  </w:style>
  <w:style w:type="numbering" w:customStyle="1" w:styleId="112213">
    <w:name w:val="Нет списка112213"/>
    <w:next w:val="a2"/>
    <w:uiPriority w:val="99"/>
    <w:semiHidden/>
    <w:unhideWhenUsed/>
    <w:rsid w:val="00361EB9"/>
  </w:style>
  <w:style w:type="numbering" w:customStyle="1" w:styleId="51213">
    <w:name w:val="Нет списка51213"/>
    <w:next w:val="a2"/>
    <w:uiPriority w:val="99"/>
    <w:semiHidden/>
    <w:unhideWhenUsed/>
    <w:rsid w:val="00361EB9"/>
  </w:style>
  <w:style w:type="numbering" w:customStyle="1" w:styleId="121213">
    <w:name w:val="Нет списка121213"/>
    <w:next w:val="a2"/>
    <w:uiPriority w:val="99"/>
    <w:semiHidden/>
    <w:unhideWhenUsed/>
    <w:rsid w:val="00361EB9"/>
  </w:style>
  <w:style w:type="numbering" w:customStyle="1" w:styleId="8213">
    <w:name w:val="Нет списка8213"/>
    <w:next w:val="a2"/>
    <w:semiHidden/>
    <w:rsid w:val="00361EB9"/>
  </w:style>
  <w:style w:type="table" w:customStyle="1" w:styleId="32213">
    <w:name w:val="Объемная таблица 32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3">
    <w:name w:val="HTA Tabellengitternetz112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3">
    <w:name w:val="Нет списка14213"/>
    <w:next w:val="a2"/>
    <w:semiHidden/>
    <w:rsid w:val="00361EB9"/>
  </w:style>
  <w:style w:type="numbering" w:customStyle="1" w:styleId="11111112213">
    <w:name w:val="1 / 1.1 / 1.1.112213"/>
    <w:basedOn w:val="a2"/>
    <w:next w:val="111111"/>
    <w:rsid w:val="00361EB9"/>
  </w:style>
  <w:style w:type="numbering" w:customStyle="1" w:styleId="1111113213">
    <w:name w:val="1 / 1.1 / 1.1.13213"/>
    <w:basedOn w:val="a2"/>
    <w:next w:val="111111"/>
    <w:rsid w:val="00361EB9"/>
  </w:style>
  <w:style w:type="numbering" w:customStyle="1" w:styleId="22213">
    <w:name w:val="Нет списка22213"/>
    <w:next w:val="a2"/>
    <w:uiPriority w:val="99"/>
    <w:semiHidden/>
    <w:unhideWhenUsed/>
    <w:rsid w:val="00361EB9"/>
  </w:style>
  <w:style w:type="numbering" w:customStyle="1" w:styleId="322130">
    <w:name w:val="Нет списка32213"/>
    <w:next w:val="a2"/>
    <w:uiPriority w:val="99"/>
    <w:semiHidden/>
    <w:unhideWhenUsed/>
    <w:rsid w:val="00361EB9"/>
  </w:style>
  <w:style w:type="numbering" w:customStyle="1" w:styleId="42213">
    <w:name w:val="Нет списка42213"/>
    <w:next w:val="a2"/>
    <w:uiPriority w:val="99"/>
    <w:semiHidden/>
    <w:unhideWhenUsed/>
    <w:rsid w:val="00361EB9"/>
  </w:style>
  <w:style w:type="numbering" w:customStyle="1" w:styleId="113213">
    <w:name w:val="Нет списка113213"/>
    <w:next w:val="a2"/>
    <w:uiPriority w:val="99"/>
    <w:semiHidden/>
    <w:unhideWhenUsed/>
    <w:rsid w:val="00361EB9"/>
  </w:style>
  <w:style w:type="numbering" w:customStyle="1" w:styleId="52213">
    <w:name w:val="Нет списка52213"/>
    <w:next w:val="a2"/>
    <w:uiPriority w:val="99"/>
    <w:semiHidden/>
    <w:unhideWhenUsed/>
    <w:rsid w:val="00361EB9"/>
  </w:style>
  <w:style w:type="numbering" w:customStyle="1" w:styleId="122213">
    <w:name w:val="Нет списка122213"/>
    <w:next w:val="a2"/>
    <w:uiPriority w:val="99"/>
    <w:semiHidden/>
    <w:unhideWhenUsed/>
    <w:rsid w:val="00361EB9"/>
  </w:style>
  <w:style w:type="numbering" w:customStyle="1" w:styleId="11111113213">
    <w:name w:val="1 / 1.1 / 1.1.113213"/>
    <w:basedOn w:val="a2"/>
    <w:next w:val="111111"/>
    <w:rsid w:val="00361EB9"/>
  </w:style>
  <w:style w:type="numbering" w:customStyle="1" w:styleId="1111114213">
    <w:name w:val="1 / 1.1 / 1.1.14213"/>
    <w:basedOn w:val="a2"/>
    <w:next w:val="111111"/>
    <w:rsid w:val="00361EB9"/>
  </w:style>
  <w:style w:type="numbering" w:customStyle="1" w:styleId="1813">
    <w:name w:val="Нет списка1813"/>
    <w:next w:val="a2"/>
    <w:uiPriority w:val="99"/>
    <w:semiHidden/>
    <w:unhideWhenUsed/>
    <w:rsid w:val="00361EB9"/>
  </w:style>
  <w:style w:type="numbering" w:customStyle="1" w:styleId="1913">
    <w:name w:val="Нет списка1913"/>
    <w:next w:val="a2"/>
    <w:semiHidden/>
    <w:rsid w:val="00361EB9"/>
  </w:style>
  <w:style w:type="table" w:customStyle="1" w:styleId="3513">
    <w:name w:val="Объемная таблица 35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3">
    <w:name w:val="HTA Tabellengitternetz115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3">
    <w:name w:val="Нет списка11613"/>
    <w:next w:val="a2"/>
    <w:semiHidden/>
    <w:rsid w:val="00361EB9"/>
  </w:style>
  <w:style w:type="numbering" w:customStyle="1" w:styleId="2513">
    <w:name w:val="Нет списка2513"/>
    <w:next w:val="a2"/>
    <w:uiPriority w:val="99"/>
    <w:semiHidden/>
    <w:unhideWhenUsed/>
    <w:rsid w:val="00361EB9"/>
  </w:style>
  <w:style w:type="numbering" w:customStyle="1" w:styleId="35130">
    <w:name w:val="Нет списка3513"/>
    <w:next w:val="a2"/>
    <w:uiPriority w:val="99"/>
    <w:semiHidden/>
    <w:unhideWhenUsed/>
    <w:rsid w:val="00361EB9"/>
  </w:style>
  <w:style w:type="numbering" w:customStyle="1" w:styleId="4513">
    <w:name w:val="Нет списка4513"/>
    <w:next w:val="a2"/>
    <w:uiPriority w:val="99"/>
    <w:semiHidden/>
    <w:unhideWhenUsed/>
    <w:rsid w:val="00361EB9"/>
  </w:style>
  <w:style w:type="numbering" w:customStyle="1" w:styleId="111313">
    <w:name w:val="Нет списка111313"/>
    <w:next w:val="a2"/>
    <w:uiPriority w:val="99"/>
    <w:semiHidden/>
    <w:unhideWhenUsed/>
    <w:rsid w:val="00361EB9"/>
  </w:style>
  <w:style w:type="numbering" w:customStyle="1" w:styleId="5513">
    <w:name w:val="Нет списка5513"/>
    <w:next w:val="a2"/>
    <w:uiPriority w:val="99"/>
    <w:semiHidden/>
    <w:unhideWhenUsed/>
    <w:rsid w:val="00361EB9"/>
  </w:style>
  <w:style w:type="numbering" w:customStyle="1" w:styleId="12513">
    <w:name w:val="Нет списка12513"/>
    <w:next w:val="a2"/>
    <w:uiPriority w:val="99"/>
    <w:semiHidden/>
    <w:unhideWhenUsed/>
    <w:rsid w:val="00361EB9"/>
  </w:style>
  <w:style w:type="numbering" w:customStyle="1" w:styleId="6313">
    <w:name w:val="Нет списка6313"/>
    <w:next w:val="a2"/>
    <w:uiPriority w:val="99"/>
    <w:semiHidden/>
    <w:unhideWhenUsed/>
    <w:rsid w:val="00361EB9"/>
  </w:style>
  <w:style w:type="numbering" w:customStyle="1" w:styleId="7313">
    <w:name w:val="Нет списка7313"/>
    <w:next w:val="a2"/>
    <w:semiHidden/>
    <w:rsid w:val="00361EB9"/>
  </w:style>
  <w:style w:type="table" w:customStyle="1" w:styleId="31313">
    <w:name w:val="Объемная таблица 31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3">
    <w:name w:val="HTA Tabellengitternetz1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3">
    <w:name w:val="Нет списка13313"/>
    <w:next w:val="a2"/>
    <w:semiHidden/>
    <w:rsid w:val="00361EB9"/>
  </w:style>
  <w:style w:type="numbering" w:customStyle="1" w:styleId="11111111313">
    <w:name w:val="1 / 1.1 / 1.1.111313"/>
    <w:basedOn w:val="a2"/>
    <w:next w:val="111111"/>
    <w:rsid w:val="00361EB9"/>
  </w:style>
  <w:style w:type="numbering" w:customStyle="1" w:styleId="1111112313">
    <w:name w:val="1 / 1.1 / 1.1.12313"/>
    <w:basedOn w:val="a2"/>
    <w:next w:val="111111"/>
    <w:rsid w:val="00361EB9"/>
  </w:style>
  <w:style w:type="numbering" w:customStyle="1" w:styleId="21313">
    <w:name w:val="Нет списка21313"/>
    <w:next w:val="a2"/>
    <w:uiPriority w:val="99"/>
    <w:semiHidden/>
    <w:unhideWhenUsed/>
    <w:rsid w:val="00361EB9"/>
  </w:style>
  <w:style w:type="numbering" w:customStyle="1" w:styleId="313130">
    <w:name w:val="Нет списка31313"/>
    <w:next w:val="a2"/>
    <w:uiPriority w:val="99"/>
    <w:semiHidden/>
    <w:unhideWhenUsed/>
    <w:rsid w:val="00361EB9"/>
  </w:style>
  <w:style w:type="numbering" w:customStyle="1" w:styleId="41313">
    <w:name w:val="Нет списка41313"/>
    <w:next w:val="a2"/>
    <w:uiPriority w:val="99"/>
    <w:semiHidden/>
    <w:unhideWhenUsed/>
    <w:rsid w:val="00361EB9"/>
  </w:style>
  <w:style w:type="numbering" w:customStyle="1" w:styleId="112313">
    <w:name w:val="Нет списка112313"/>
    <w:next w:val="a2"/>
    <w:uiPriority w:val="99"/>
    <w:semiHidden/>
    <w:unhideWhenUsed/>
    <w:rsid w:val="00361EB9"/>
  </w:style>
  <w:style w:type="numbering" w:customStyle="1" w:styleId="51313">
    <w:name w:val="Нет списка51313"/>
    <w:next w:val="a2"/>
    <w:uiPriority w:val="99"/>
    <w:semiHidden/>
    <w:unhideWhenUsed/>
    <w:rsid w:val="00361EB9"/>
  </w:style>
  <w:style w:type="numbering" w:customStyle="1" w:styleId="121313">
    <w:name w:val="Нет списка121313"/>
    <w:next w:val="a2"/>
    <w:uiPriority w:val="99"/>
    <w:semiHidden/>
    <w:unhideWhenUsed/>
    <w:rsid w:val="00361EB9"/>
  </w:style>
  <w:style w:type="numbering" w:customStyle="1" w:styleId="8313">
    <w:name w:val="Нет списка8313"/>
    <w:next w:val="a2"/>
    <w:semiHidden/>
    <w:rsid w:val="00361EB9"/>
  </w:style>
  <w:style w:type="table" w:customStyle="1" w:styleId="32313">
    <w:name w:val="Объемная таблица 32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3">
    <w:name w:val="HTA Tabellengitternetz112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3">
    <w:name w:val="Нет списка14313"/>
    <w:next w:val="a2"/>
    <w:semiHidden/>
    <w:rsid w:val="00361EB9"/>
  </w:style>
  <w:style w:type="numbering" w:customStyle="1" w:styleId="11111112313">
    <w:name w:val="1 / 1.1 / 1.1.112313"/>
    <w:basedOn w:val="a2"/>
    <w:next w:val="111111"/>
    <w:rsid w:val="00361EB9"/>
  </w:style>
  <w:style w:type="numbering" w:customStyle="1" w:styleId="1111113313">
    <w:name w:val="1 / 1.1 / 1.1.13313"/>
    <w:basedOn w:val="a2"/>
    <w:next w:val="111111"/>
    <w:rsid w:val="00361EB9"/>
  </w:style>
  <w:style w:type="numbering" w:customStyle="1" w:styleId="22313">
    <w:name w:val="Нет списка22313"/>
    <w:next w:val="a2"/>
    <w:uiPriority w:val="99"/>
    <w:semiHidden/>
    <w:unhideWhenUsed/>
    <w:rsid w:val="00361EB9"/>
  </w:style>
  <w:style w:type="numbering" w:customStyle="1" w:styleId="323130">
    <w:name w:val="Нет списка32313"/>
    <w:next w:val="a2"/>
    <w:uiPriority w:val="99"/>
    <w:semiHidden/>
    <w:unhideWhenUsed/>
    <w:rsid w:val="00361EB9"/>
  </w:style>
  <w:style w:type="numbering" w:customStyle="1" w:styleId="42313">
    <w:name w:val="Нет списка42313"/>
    <w:next w:val="a2"/>
    <w:uiPriority w:val="99"/>
    <w:semiHidden/>
    <w:unhideWhenUsed/>
    <w:rsid w:val="00361EB9"/>
  </w:style>
  <w:style w:type="numbering" w:customStyle="1" w:styleId="113313">
    <w:name w:val="Нет списка113313"/>
    <w:next w:val="a2"/>
    <w:uiPriority w:val="99"/>
    <w:semiHidden/>
    <w:unhideWhenUsed/>
    <w:rsid w:val="00361EB9"/>
  </w:style>
  <w:style w:type="numbering" w:customStyle="1" w:styleId="52313">
    <w:name w:val="Нет списка52313"/>
    <w:next w:val="a2"/>
    <w:uiPriority w:val="99"/>
    <w:semiHidden/>
    <w:unhideWhenUsed/>
    <w:rsid w:val="00361EB9"/>
  </w:style>
  <w:style w:type="numbering" w:customStyle="1" w:styleId="122313">
    <w:name w:val="Нет списка122313"/>
    <w:next w:val="a2"/>
    <w:uiPriority w:val="99"/>
    <w:semiHidden/>
    <w:unhideWhenUsed/>
    <w:rsid w:val="00361EB9"/>
  </w:style>
  <w:style w:type="numbering" w:customStyle="1" w:styleId="11111113313">
    <w:name w:val="1 / 1.1 / 1.1.113313"/>
    <w:basedOn w:val="a2"/>
    <w:next w:val="111111"/>
    <w:rsid w:val="00361EB9"/>
  </w:style>
  <w:style w:type="numbering" w:customStyle="1" w:styleId="1111114313">
    <w:name w:val="1 / 1.1 / 1.1.14313"/>
    <w:basedOn w:val="a2"/>
    <w:next w:val="111111"/>
    <w:rsid w:val="00361EB9"/>
  </w:style>
  <w:style w:type="numbering" w:customStyle="1" w:styleId="111111143">
    <w:name w:val="1 / 1.1 / 1.1.1143"/>
    <w:basedOn w:val="a2"/>
    <w:next w:val="111111"/>
    <w:rsid w:val="00361EB9"/>
  </w:style>
  <w:style w:type="numbering" w:customStyle="1" w:styleId="11111153">
    <w:name w:val="1 / 1.1 / 1.1.153"/>
    <w:basedOn w:val="a2"/>
    <w:next w:val="111111"/>
    <w:rsid w:val="00361EB9"/>
  </w:style>
  <w:style w:type="numbering" w:customStyle="1" w:styleId="273">
    <w:name w:val="Нет списка273"/>
    <w:next w:val="a2"/>
    <w:uiPriority w:val="99"/>
    <w:semiHidden/>
    <w:unhideWhenUsed/>
    <w:rsid w:val="00361EB9"/>
  </w:style>
  <w:style w:type="numbering" w:customStyle="1" w:styleId="1183">
    <w:name w:val="Нет списка1183"/>
    <w:next w:val="a2"/>
    <w:semiHidden/>
    <w:rsid w:val="00361EB9"/>
  </w:style>
  <w:style w:type="table" w:customStyle="1" w:styleId="373">
    <w:name w:val="Объемная таблица 37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3">
    <w:name w:val="HTA Tabellengitternetz117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3">
    <w:name w:val="Нет списка1193"/>
    <w:next w:val="a2"/>
    <w:semiHidden/>
    <w:rsid w:val="00361EB9"/>
  </w:style>
  <w:style w:type="numbering" w:customStyle="1" w:styleId="283">
    <w:name w:val="Нет списка283"/>
    <w:next w:val="a2"/>
    <w:uiPriority w:val="99"/>
    <w:semiHidden/>
    <w:unhideWhenUsed/>
    <w:rsid w:val="00361EB9"/>
  </w:style>
  <w:style w:type="numbering" w:customStyle="1" w:styleId="3730">
    <w:name w:val="Нет списка373"/>
    <w:next w:val="a2"/>
    <w:uiPriority w:val="99"/>
    <w:semiHidden/>
    <w:unhideWhenUsed/>
    <w:rsid w:val="00361EB9"/>
  </w:style>
  <w:style w:type="numbering" w:customStyle="1" w:styleId="473">
    <w:name w:val="Нет списка473"/>
    <w:next w:val="a2"/>
    <w:uiPriority w:val="99"/>
    <w:semiHidden/>
    <w:unhideWhenUsed/>
    <w:rsid w:val="00361EB9"/>
  </w:style>
  <w:style w:type="numbering" w:customStyle="1" w:styleId="11153">
    <w:name w:val="Нет списка11153"/>
    <w:next w:val="a2"/>
    <w:uiPriority w:val="99"/>
    <w:semiHidden/>
    <w:unhideWhenUsed/>
    <w:rsid w:val="00361EB9"/>
  </w:style>
  <w:style w:type="numbering" w:customStyle="1" w:styleId="573">
    <w:name w:val="Нет списка573"/>
    <w:next w:val="a2"/>
    <w:uiPriority w:val="99"/>
    <w:semiHidden/>
    <w:unhideWhenUsed/>
    <w:rsid w:val="00361EB9"/>
  </w:style>
  <w:style w:type="numbering" w:customStyle="1" w:styleId="1273">
    <w:name w:val="Нет списка1273"/>
    <w:next w:val="a2"/>
    <w:uiPriority w:val="99"/>
    <w:semiHidden/>
    <w:unhideWhenUsed/>
    <w:rsid w:val="00361EB9"/>
  </w:style>
  <w:style w:type="numbering" w:customStyle="1" w:styleId="653">
    <w:name w:val="Нет списка653"/>
    <w:next w:val="a2"/>
    <w:uiPriority w:val="99"/>
    <w:semiHidden/>
    <w:unhideWhenUsed/>
    <w:rsid w:val="00361EB9"/>
  </w:style>
  <w:style w:type="numbering" w:customStyle="1" w:styleId="753">
    <w:name w:val="Нет списка753"/>
    <w:next w:val="a2"/>
    <w:semiHidden/>
    <w:rsid w:val="00361EB9"/>
  </w:style>
  <w:style w:type="table" w:customStyle="1" w:styleId="3153">
    <w:name w:val="Объемная таблица 31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3">
    <w:name w:val="HTA Tabellengitternetz1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3">
    <w:name w:val="Нет списка1353"/>
    <w:next w:val="a2"/>
    <w:semiHidden/>
    <w:rsid w:val="00361EB9"/>
  </w:style>
  <w:style w:type="numbering" w:customStyle="1" w:styleId="1111111153">
    <w:name w:val="1 / 1.1 / 1.1.11153"/>
    <w:basedOn w:val="a2"/>
    <w:next w:val="111111"/>
    <w:rsid w:val="00361EB9"/>
  </w:style>
  <w:style w:type="numbering" w:customStyle="1" w:styleId="111111253">
    <w:name w:val="1 / 1.1 / 1.1.1253"/>
    <w:basedOn w:val="a2"/>
    <w:next w:val="111111"/>
    <w:rsid w:val="00361EB9"/>
  </w:style>
  <w:style w:type="numbering" w:customStyle="1" w:styleId="2153">
    <w:name w:val="Нет списка2153"/>
    <w:next w:val="a2"/>
    <w:uiPriority w:val="99"/>
    <w:semiHidden/>
    <w:unhideWhenUsed/>
    <w:rsid w:val="00361EB9"/>
  </w:style>
  <w:style w:type="numbering" w:customStyle="1" w:styleId="31530">
    <w:name w:val="Нет списка3153"/>
    <w:next w:val="a2"/>
    <w:uiPriority w:val="99"/>
    <w:semiHidden/>
    <w:unhideWhenUsed/>
    <w:rsid w:val="00361EB9"/>
  </w:style>
  <w:style w:type="numbering" w:customStyle="1" w:styleId="4153">
    <w:name w:val="Нет списка4153"/>
    <w:next w:val="a2"/>
    <w:uiPriority w:val="99"/>
    <w:semiHidden/>
    <w:unhideWhenUsed/>
    <w:rsid w:val="00361EB9"/>
  </w:style>
  <w:style w:type="numbering" w:customStyle="1" w:styleId="11253">
    <w:name w:val="Нет списка11253"/>
    <w:next w:val="a2"/>
    <w:uiPriority w:val="99"/>
    <w:semiHidden/>
    <w:unhideWhenUsed/>
    <w:rsid w:val="00361EB9"/>
  </w:style>
  <w:style w:type="numbering" w:customStyle="1" w:styleId="5153">
    <w:name w:val="Нет списка5153"/>
    <w:next w:val="a2"/>
    <w:uiPriority w:val="99"/>
    <w:semiHidden/>
    <w:unhideWhenUsed/>
    <w:rsid w:val="00361EB9"/>
  </w:style>
  <w:style w:type="numbering" w:customStyle="1" w:styleId="12153">
    <w:name w:val="Нет списка12153"/>
    <w:next w:val="a2"/>
    <w:uiPriority w:val="99"/>
    <w:semiHidden/>
    <w:unhideWhenUsed/>
    <w:rsid w:val="00361EB9"/>
  </w:style>
  <w:style w:type="numbering" w:customStyle="1" w:styleId="853">
    <w:name w:val="Нет списка853"/>
    <w:next w:val="a2"/>
    <w:semiHidden/>
    <w:rsid w:val="00361EB9"/>
  </w:style>
  <w:style w:type="table" w:customStyle="1" w:styleId="3253">
    <w:name w:val="Объемная таблица 32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3">
    <w:name w:val="HTA Tabellengitternetz112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3">
    <w:name w:val="Нет списка1453"/>
    <w:next w:val="a2"/>
    <w:semiHidden/>
    <w:rsid w:val="00361EB9"/>
  </w:style>
  <w:style w:type="numbering" w:customStyle="1" w:styleId="1111111253">
    <w:name w:val="1 / 1.1 / 1.1.11253"/>
    <w:basedOn w:val="a2"/>
    <w:next w:val="111111"/>
    <w:rsid w:val="00361EB9"/>
  </w:style>
  <w:style w:type="numbering" w:customStyle="1" w:styleId="111111353">
    <w:name w:val="1 / 1.1 / 1.1.1353"/>
    <w:basedOn w:val="a2"/>
    <w:next w:val="111111"/>
    <w:rsid w:val="00361EB9"/>
  </w:style>
  <w:style w:type="numbering" w:customStyle="1" w:styleId="2253">
    <w:name w:val="Нет списка2253"/>
    <w:next w:val="a2"/>
    <w:uiPriority w:val="99"/>
    <w:semiHidden/>
    <w:unhideWhenUsed/>
    <w:rsid w:val="00361EB9"/>
  </w:style>
  <w:style w:type="numbering" w:customStyle="1" w:styleId="32530">
    <w:name w:val="Нет списка3253"/>
    <w:next w:val="a2"/>
    <w:uiPriority w:val="99"/>
    <w:semiHidden/>
    <w:unhideWhenUsed/>
    <w:rsid w:val="00361EB9"/>
  </w:style>
  <w:style w:type="numbering" w:customStyle="1" w:styleId="4253">
    <w:name w:val="Нет списка4253"/>
    <w:next w:val="a2"/>
    <w:uiPriority w:val="99"/>
    <w:semiHidden/>
    <w:unhideWhenUsed/>
    <w:rsid w:val="00361EB9"/>
  </w:style>
  <w:style w:type="numbering" w:customStyle="1" w:styleId="11353">
    <w:name w:val="Нет списка11353"/>
    <w:next w:val="a2"/>
    <w:uiPriority w:val="99"/>
    <w:semiHidden/>
    <w:unhideWhenUsed/>
    <w:rsid w:val="00361EB9"/>
  </w:style>
  <w:style w:type="numbering" w:customStyle="1" w:styleId="5253">
    <w:name w:val="Нет списка5253"/>
    <w:next w:val="a2"/>
    <w:uiPriority w:val="99"/>
    <w:semiHidden/>
    <w:unhideWhenUsed/>
    <w:rsid w:val="00361EB9"/>
  </w:style>
  <w:style w:type="numbering" w:customStyle="1" w:styleId="12253">
    <w:name w:val="Нет списка12253"/>
    <w:next w:val="a2"/>
    <w:uiPriority w:val="99"/>
    <w:semiHidden/>
    <w:unhideWhenUsed/>
    <w:rsid w:val="00361EB9"/>
  </w:style>
  <w:style w:type="numbering" w:customStyle="1" w:styleId="1111111353">
    <w:name w:val="1 / 1.1 / 1.1.11353"/>
    <w:basedOn w:val="a2"/>
    <w:next w:val="111111"/>
    <w:rsid w:val="00361EB9"/>
  </w:style>
  <w:style w:type="numbering" w:customStyle="1" w:styleId="111111453">
    <w:name w:val="1 / 1.1 / 1.1.1453"/>
    <w:basedOn w:val="a2"/>
    <w:next w:val="111111"/>
    <w:rsid w:val="00361EB9"/>
  </w:style>
  <w:style w:type="numbering" w:customStyle="1" w:styleId="923">
    <w:name w:val="Нет списка923"/>
    <w:next w:val="a2"/>
    <w:uiPriority w:val="99"/>
    <w:semiHidden/>
    <w:unhideWhenUsed/>
    <w:rsid w:val="00361EB9"/>
  </w:style>
  <w:style w:type="numbering" w:customStyle="1" w:styleId="1023">
    <w:name w:val="Нет списка1023"/>
    <w:next w:val="a2"/>
    <w:uiPriority w:val="99"/>
    <w:semiHidden/>
    <w:unhideWhenUsed/>
    <w:rsid w:val="00361EB9"/>
  </w:style>
  <w:style w:type="numbering" w:customStyle="1" w:styleId="1523">
    <w:name w:val="Нет списка1523"/>
    <w:next w:val="a2"/>
    <w:semiHidden/>
    <w:rsid w:val="00361EB9"/>
  </w:style>
  <w:style w:type="table" w:customStyle="1" w:styleId="3323">
    <w:name w:val="Объемная таблица 3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3">
    <w:name w:val="HTA Tabellengitternetz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3">
    <w:name w:val="Нет списка11423"/>
    <w:next w:val="a2"/>
    <w:semiHidden/>
    <w:rsid w:val="00361EB9"/>
  </w:style>
  <w:style w:type="numbering" w:customStyle="1" w:styleId="2323">
    <w:name w:val="Нет списка2323"/>
    <w:next w:val="a2"/>
    <w:uiPriority w:val="99"/>
    <w:semiHidden/>
    <w:unhideWhenUsed/>
    <w:rsid w:val="00361EB9"/>
  </w:style>
  <w:style w:type="numbering" w:customStyle="1" w:styleId="33230">
    <w:name w:val="Нет списка3323"/>
    <w:next w:val="a2"/>
    <w:uiPriority w:val="99"/>
    <w:semiHidden/>
    <w:unhideWhenUsed/>
    <w:rsid w:val="00361EB9"/>
  </w:style>
  <w:style w:type="numbering" w:customStyle="1" w:styleId="4323">
    <w:name w:val="Нет списка4323"/>
    <w:next w:val="a2"/>
    <w:uiPriority w:val="99"/>
    <w:semiHidden/>
    <w:unhideWhenUsed/>
    <w:rsid w:val="00361EB9"/>
  </w:style>
  <w:style w:type="numbering" w:customStyle="1" w:styleId="111123">
    <w:name w:val="Нет списка111123"/>
    <w:next w:val="a2"/>
    <w:uiPriority w:val="99"/>
    <w:semiHidden/>
    <w:unhideWhenUsed/>
    <w:rsid w:val="00361EB9"/>
  </w:style>
  <w:style w:type="numbering" w:customStyle="1" w:styleId="5323">
    <w:name w:val="Нет списка5323"/>
    <w:next w:val="a2"/>
    <w:uiPriority w:val="99"/>
    <w:semiHidden/>
    <w:unhideWhenUsed/>
    <w:rsid w:val="00361EB9"/>
  </w:style>
  <w:style w:type="numbering" w:customStyle="1" w:styleId="12323">
    <w:name w:val="Нет списка12323"/>
    <w:next w:val="a2"/>
    <w:uiPriority w:val="99"/>
    <w:semiHidden/>
    <w:unhideWhenUsed/>
    <w:rsid w:val="00361EB9"/>
  </w:style>
  <w:style w:type="numbering" w:customStyle="1" w:styleId="6123">
    <w:name w:val="Нет списка6123"/>
    <w:next w:val="a2"/>
    <w:uiPriority w:val="99"/>
    <w:semiHidden/>
    <w:unhideWhenUsed/>
    <w:rsid w:val="00361EB9"/>
  </w:style>
  <w:style w:type="numbering" w:customStyle="1" w:styleId="7123">
    <w:name w:val="Нет списка7123"/>
    <w:next w:val="a2"/>
    <w:semiHidden/>
    <w:rsid w:val="00361EB9"/>
  </w:style>
  <w:style w:type="table" w:customStyle="1" w:styleId="31123">
    <w:name w:val="Объемная таблица 31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3">
    <w:name w:val="HTA Tabellengitternetz1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3">
    <w:name w:val="Нет списка13123"/>
    <w:next w:val="a2"/>
    <w:semiHidden/>
    <w:rsid w:val="00361EB9"/>
  </w:style>
  <w:style w:type="numbering" w:customStyle="1" w:styleId="11111111123">
    <w:name w:val="1 / 1.1 / 1.1.111123"/>
    <w:basedOn w:val="a2"/>
    <w:next w:val="111111"/>
    <w:rsid w:val="00361EB9"/>
  </w:style>
  <w:style w:type="numbering" w:customStyle="1" w:styleId="1111112123">
    <w:name w:val="1 / 1.1 / 1.1.12123"/>
    <w:basedOn w:val="a2"/>
    <w:next w:val="111111"/>
    <w:rsid w:val="00361EB9"/>
  </w:style>
  <w:style w:type="numbering" w:customStyle="1" w:styleId="21123">
    <w:name w:val="Нет списка21123"/>
    <w:next w:val="a2"/>
    <w:uiPriority w:val="99"/>
    <w:semiHidden/>
    <w:unhideWhenUsed/>
    <w:rsid w:val="00361EB9"/>
  </w:style>
  <w:style w:type="numbering" w:customStyle="1" w:styleId="311230">
    <w:name w:val="Нет списка31123"/>
    <w:next w:val="a2"/>
    <w:uiPriority w:val="99"/>
    <w:semiHidden/>
    <w:unhideWhenUsed/>
    <w:rsid w:val="00361EB9"/>
  </w:style>
  <w:style w:type="numbering" w:customStyle="1" w:styleId="41123">
    <w:name w:val="Нет списка41123"/>
    <w:next w:val="a2"/>
    <w:uiPriority w:val="99"/>
    <w:semiHidden/>
    <w:unhideWhenUsed/>
    <w:rsid w:val="00361EB9"/>
  </w:style>
  <w:style w:type="numbering" w:customStyle="1" w:styleId="112123">
    <w:name w:val="Нет списка112123"/>
    <w:next w:val="a2"/>
    <w:uiPriority w:val="99"/>
    <w:semiHidden/>
    <w:unhideWhenUsed/>
    <w:rsid w:val="00361EB9"/>
  </w:style>
  <w:style w:type="numbering" w:customStyle="1" w:styleId="51123">
    <w:name w:val="Нет списка51123"/>
    <w:next w:val="a2"/>
    <w:uiPriority w:val="99"/>
    <w:semiHidden/>
    <w:unhideWhenUsed/>
    <w:rsid w:val="00361EB9"/>
  </w:style>
  <w:style w:type="numbering" w:customStyle="1" w:styleId="121123">
    <w:name w:val="Нет списка121123"/>
    <w:next w:val="a2"/>
    <w:uiPriority w:val="99"/>
    <w:semiHidden/>
    <w:unhideWhenUsed/>
    <w:rsid w:val="00361EB9"/>
  </w:style>
  <w:style w:type="numbering" w:customStyle="1" w:styleId="8123">
    <w:name w:val="Нет списка8123"/>
    <w:next w:val="a2"/>
    <w:semiHidden/>
    <w:rsid w:val="00361EB9"/>
  </w:style>
  <w:style w:type="table" w:customStyle="1" w:styleId="32123">
    <w:name w:val="Объемная таблица 32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3">
    <w:name w:val="HTA Tabellengitternetz112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3">
    <w:name w:val="Нет списка14123"/>
    <w:next w:val="a2"/>
    <w:semiHidden/>
    <w:rsid w:val="00361EB9"/>
  </w:style>
  <w:style w:type="numbering" w:customStyle="1" w:styleId="11111112123">
    <w:name w:val="1 / 1.1 / 1.1.112123"/>
    <w:basedOn w:val="a2"/>
    <w:next w:val="111111"/>
    <w:rsid w:val="00361EB9"/>
  </w:style>
  <w:style w:type="numbering" w:customStyle="1" w:styleId="1111113123">
    <w:name w:val="1 / 1.1 / 1.1.13123"/>
    <w:basedOn w:val="a2"/>
    <w:next w:val="111111"/>
    <w:rsid w:val="00361EB9"/>
  </w:style>
  <w:style w:type="numbering" w:customStyle="1" w:styleId="22123">
    <w:name w:val="Нет списка22123"/>
    <w:next w:val="a2"/>
    <w:uiPriority w:val="99"/>
    <w:semiHidden/>
    <w:unhideWhenUsed/>
    <w:rsid w:val="00361EB9"/>
  </w:style>
  <w:style w:type="numbering" w:customStyle="1" w:styleId="321230">
    <w:name w:val="Нет списка32123"/>
    <w:next w:val="a2"/>
    <w:uiPriority w:val="99"/>
    <w:semiHidden/>
    <w:unhideWhenUsed/>
    <w:rsid w:val="00361EB9"/>
  </w:style>
  <w:style w:type="numbering" w:customStyle="1" w:styleId="42123">
    <w:name w:val="Нет списка42123"/>
    <w:next w:val="a2"/>
    <w:uiPriority w:val="99"/>
    <w:semiHidden/>
    <w:unhideWhenUsed/>
    <w:rsid w:val="00361EB9"/>
  </w:style>
  <w:style w:type="numbering" w:customStyle="1" w:styleId="113123">
    <w:name w:val="Нет списка113123"/>
    <w:next w:val="a2"/>
    <w:uiPriority w:val="99"/>
    <w:semiHidden/>
    <w:unhideWhenUsed/>
    <w:rsid w:val="00361EB9"/>
  </w:style>
  <w:style w:type="numbering" w:customStyle="1" w:styleId="52123">
    <w:name w:val="Нет списка52123"/>
    <w:next w:val="a2"/>
    <w:uiPriority w:val="99"/>
    <w:semiHidden/>
    <w:unhideWhenUsed/>
    <w:rsid w:val="00361EB9"/>
  </w:style>
  <w:style w:type="numbering" w:customStyle="1" w:styleId="122123">
    <w:name w:val="Нет списка122123"/>
    <w:next w:val="a2"/>
    <w:uiPriority w:val="99"/>
    <w:semiHidden/>
    <w:unhideWhenUsed/>
    <w:rsid w:val="00361EB9"/>
  </w:style>
  <w:style w:type="numbering" w:customStyle="1" w:styleId="11111113123">
    <w:name w:val="1 / 1.1 / 1.1.113123"/>
    <w:basedOn w:val="a2"/>
    <w:next w:val="111111"/>
    <w:rsid w:val="00361EB9"/>
  </w:style>
  <w:style w:type="numbering" w:customStyle="1" w:styleId="1111114123">
    <w:name w:val="1 / 1.1 / 1.1.14123"/>
    <w:basedOn w:val="a2"/>
    <w:next w:val="111111"/>
    <w:rsid w:val="00361EB9"/>
  </w:style>
  <w:style w:type="numbering" w:customStyle="1" w:styleId="1623">
    <w:name w:val="Нет списка1623"/>
    <w:next w:val="a2"/>
    <w:uiPriority w:val="99"/>
    <w:semiHidden/>
    <w:unhideWhenUsed/>
    <w:rsid w:val="00361EB9"/>
  </w:style>
  <w:style w:type="numbering" w:customStyle="1" w:styleId="1723">
    <w:name w:val="Нет списка1723"/>
    <w:next w:val="a2"/>
    <w:semiHidden/>
    <w:rsid w:val="00361EB9"/>
  </w:style>
  <w:style w:type="table" w:customStyle="1" w:styleId="3423">
    <w:name w:val="Объемная таблица 34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3">
    <w:name w:val="HTA Tabellengitternetz114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3">
    <w:name w:val="Нет списка11523"/>
    <w:next w:val="a2"/>
    <w:semiHidden/>
    <w:rsid w:val="00361EB9"/>
  </w:style>
  <w:style w:type="numbering" w:customStyle="1" w:styleId="2423">
    <w:name w:val="Нет списка2423"/>
    <w:next w:val="a2"/>
    <w:uiPriority w:val="99"/>
    <w:semiHidden/>
    <w:unhideWhenUsed/>
    <w:rsid w:val="00361EB9"/>
  </w:style>
  <w:style w:type="numbering" w:customStyle="1" w:styleId="34230">
    <w:name w:val="Нет списка3423"/>
    <w:next w:val="a2"/>
    <w:uiPriority w:val="99"/>
    <w:semiHidden/>
    <w:unhideWhenUsed/>
    <w:rsid w:val="00361EB9"/>
  </w:style>
  <w:style w:type="numbering" w:customStyle="1" w:styleId="4423">
    <w:name w:val="Нет списка4423"/>
    <w:next w:val="a2"/>
    <w:uiPriority w:val="99"/>
    <w:semiHidden/>
    <w:unhideWhenUsed/>
    <w:rsid w:val="00361EB9"/>
  </w:style>
  <w:style w:type="numbering" w:customStyle="1" w:styleId="111223">
    <w:name w:val="Нет списка111223"/>
    <w:next w:val="a2"/>
    <w:uiPriority w:val="99"/>
    <w:semiHidden/>
    <w:unhideWhenUsed/>
    <w:rsid w:val="00361EB9"/>
  </w:style>
  <w:style w:type="numbering" w:customStyle="1" w:styleId="5423">
    <w:name w:val="Нет списка5423"/>
    <w:next w:val="a2"/>
    <w:uiPriority w:val="99"/>
    <w:semiHidden/>
    <w:unhideWhenUsed/>
    <w:rsid w:val="00361EB9"/>
  </w:style>
  <w:style w:type="numbering" w:customStyle="1" w:styleId="12423">
    <w:name w:val="Нет списка12423"/>
    <w:next w:val="a2"/>
    <w:uiPriority w:val="99"/>
    <w:semiHidden/>
    <w:unhideWhenUsed/>
    <w:rsid w:val="00361EB9"/>
  </w:style>
  <w:style w:type="numbering" w:customStyle="1" w:styleId="6223">
    <w:name w:val="Нет списка6223"/>
    <w:next w:val="a2"/>
    <w:uiPriority w:val="99"/>
    <w:semiHidden/>
    <w:unhideWhenUsed/>
    <w:rsid w:val="00361EB9"/>
  </w:style>
  <w:style w:type="numbering" w:customStyle="1" w:styleId="7223">
    <w:name w:val="Нет списка7223"/>
    <w:next w:val="a2"/>
    <w:semiHidden/>
    <w:rsid w:val="00361EB9"/>
  </w:style>
  <w:style w:type="table" w:customStyle="1" w:styleId="31223">
    <w:name w:val="Объемная таблица 31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3">
    <w:name w:val="HTA Tabellengitternetz1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3">
    <w:name w:val="Нет списка13223"/>
    <w:next w:val="a2"/>
    <w:semiHidden/>
    <w:rsid w:val="00361EB9"/>
  </w:style>
  <w:style w:type="numbering" w:customStyle="1" w:styleId="11111111223">
    <w:name w:val="1 / 1.1 / 1.1.111223"/>
    <w:basedOn w:val="a2"/>
    <w:next w:val="111111"/>
    <w:rsid w:val="00361EB9"/>
  </w:style>
  <w:style w:type="numbering" w:customStyle="1" w:styleId="1111112223">
    <w:name w:val="1 / 1.1 / 1.1.12223"/>
    <w:basedOn w:val="a2"/>
    <w:next w:val="111111"/>
    <w:rsid w:val="00361EB9"/>
  </w:style>
  <w:style w:type="numbering" w:customStyle="1" w:styleId="21223">
    <w:name w:val="Нет списка21223"/>
    <w:next w:val="a2"/>
    <w:uiPriority w:val="99"/>
    <w:semiHidden/>
    <w:unhideWhenUsed/>
    <w:rsid w:val="00361EB9"/>
  </w:style>
  <w:style w:type="numbering" w:customStyle="1" w:styleId="312230">
    <w:name w:val="Нет списка31223"/>
    <w:next w:val="a2"/>
    <w:uiPriority w:val="99"/>
    <w:semiHidden/>
    <w:unhideWhenUsed/>
    <w:rsid w:val="00361EB9"/>
  </w:style>
  <w:style w:type="numbering" w:customStyle="1" w:styleId="41223">
    <w:name w:val="Нет списка41223"/>
    <w:next w:val="a2"/>
    <w:uiPriority w:val="99"/>
    <w:semiHidden/>
    <w:unhideWhenUsed/>
    <w:rsid w:val="00361EB9"/>
  </w:style>
  <w:style w:type="numbering" w:customStyle="1" w:styleId="112223">
    <w:name w:val="Нет списка112223"/>
    <w:next w:val="a2"/>
    <w:uiPriority w:val="99"/>
    <w:semiHidden/>
    <w:unhideWhenUsed/>
    <w:rsid w:val="00361EB9"/>
  </w:style>
  <w:style w:type="numbering" w:customStyle="1" w:styleId="51223">
    <w:name w:val="Нет списка51223"/>
    <w:next w:val="a2"/>
    <w:uiPriority w:val="99"/>
    <w:semiHidden/>
    <w:unhideWhenUsed/>
    <w:rsid w:val="00361EB9"/>
  </w:style>
  <w:style w:type="numbering" w:customStyle="1" w:styleId="121223">
    <w:name w:val="Нет списка121223"/>
    <w:next w:val="a2"/>
    <w:uiPriority w:val="99"/>
    <w:semiHidden/>
    <w:unhideWhenUsed/>
    <w:rsid w:val="00361EB9"/>
  </w:style>
  <w:style w:type="numbering" w:customStyle="1" w:styleId="8223">
    <w:name w:val="Нет списка8223"/>
    <w:next w:val="a2"/>
    <w:semiHidden/>
    <w:rsid w:val="00361EB9"/>
  </w:style>
  <w:style w:type="table" w:customStyle="1" w:styleId="32223">
    <w:name w:val="Объемная таблица 32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3">
    <w:name w:val="HTA Tabellengitternetz112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3">
    <w:name w:val="Нет списка14223"/>
    <w:next w:val="a2"/>
    <w:semiHidden/>
    <w:rsid w:val="00361EB9"/>
  </w:style>
  <w:style w:type="numbering" w:customStyle="1" w:styleId="11111112223">
    <w:name w:val="1 / 1.1 / 1.1.112223"/>
    <w:basedOn w:val="a2"/>
    <w:next w:val="111111"/>
    <w:rsid w:val="00361EB9"/>
  </w:style>
  <w:style w:type="numbering" w:customStyle="1" w:styleId="1111113223">
    <w:name w:val="1 / 1.1 / 1.1.13223"/>
    <w:basedOn w:val="a2"/>
    <w:next w:val="111111"/>
    <w:rsid w:val="00361EB9"/>
  </w:style>
  <w:style w:type="numbering" w:customStyle="1" w:styleId="22223">
    <w:name w:val="Нет списка22223"/>
    <w:next w:val="a2"/>
    <w:uiPriority w:val="99"/>
    <w:semiHidden/>
    <w:unhideWhenUsed/>
    <w:rsid w:val="00361EB9"/>
  </w:style>
  <w:style w:type="numbering" w:customStyle="1" w:styleId="322230">
    <w:name w:val="Нет списка32223"/>
    <w:next w:val="a2"/>
    <w:uiPriority w:val="99"/>
    <w:semiHidden/>
    <w:unhideWhenUsed/>
    <w:rsid w:val="00361EB9"/>
  </w:style>
  <w:style w:type="numbering" w:customStyle="1" w:styleId="42223">
    <w:name w:val="Нет списка42223"/>
    <w:next w:val="a2"/>
    <w:uiPriority w:val="99"/>
    <w:semiHidden/>
    <w:unhideWhenUsed/>
    <w:rsid w:val="00361EB9"/>
  </w:style>
  <w:style w:type="numbering" w:customStyle="1" w:styleId="113223">
    <w:name w:val="Нет списка113223"/>
    <w:next w:val="a2"/>
    <w:uiPriority w:val="99"/>
    <w:semiHidden/>
    <w:unhideWhenUsed/>
    <w:rsid w:val="00361EB9"/>
  </w:style>
  <w:style w:type="numbering" w:customStyle="1" w:styleId="52223">
    <w:name w:val="Нет списка52223"/>
    <w:next w:val="a2"/>
    <w:uiPriority w:val="99"/>
    <w:semiHidden/>
    <w:unhideWhenUsed/>
    <w:rsid w:val="00361EB9"/>
  </w:style>
  <w:style w:type="numbering" w:customStyle="1" w:styleId="122223">
    <w:name w:val="Нет списка122223"/>
    <w:next w:val="a2"/>
    <w:uiPriority w:val="99"/>
    <w:semiHidden/>
    <w:unhideWhenUsed/>
    <w:rsid w:val="00361EB9"/>
  </w:style>
  <w:style w:type="numbering" w:customStyle="1" w:styleId="11111113223">
    <w:name w:val="1 / 1.1 / 1.1.113223"/>
    <w:basedOn w:val="a2"/>
    <w:next w:val="111111"/>
    <w:rsid w:val="00361EB9"/>
  </w:style>
  <w:style w:type="numbering" w:customStyle="1" w:styleId="1111114223">
    <w:name w:val="1 / 1.1 / 1.1.14223"/>
    <w:basedOn w:val="a2"/>
    <w:next w:val="111111"/>
    <w:rsid w:val="00361EB9"/>
  </w:style>
  <w:style w:type="numbering" w:customStyle="1" w:styleId="1823">
    <w:name w:val="Нет списка1823"/>
    <w:next w:val="a2"/>
    <w:uiPriority w:val="99"/>
    <w:semiHidden/>
    <w:unhideWhenUsed/>
    <w:rsid w:val="00361EB9"/>
  </w:style>
  <w:style w:type="numbering" w:customStyle="1" w:styleId="1923">
    <w:name w:val="Нет списка1923"/>
    <w:next w:val="a2"/>
    <w:semiHidden/>
    <w:rsid w:val="00361EB9"/>
  </w:style>
  <w:style w:type="table" w:customStyle="1" w:styleId="3523">
    <w:name w:val="Объемная таблица 35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3">
    <w:name w:val="HTA Tabellengitternetz115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3">
    <w:name w:val="Нет списка11623"/>
    <w:next w:val="a2"/>
    <w:semiHidden/>
    <w:rsid w:val="00361EB9"/>
  </w:style>
  <w:style w:type="numbering" w:customStyle="1" w:styleId="2523">
    <w:name w:val="Нет списка2523"/>
    <w:next w:val="a2"/>
    <w:uiPriority w:val="99"/>
    <w:semiHidden/>
    <w:unhideWhenUsed/>
    <w:rsid w:val="00361EB9"/>
  </w:style>
  <w:style w:type="numbering" w:customStyle="1" w:styleId="35230">
    <w:name w:val="Нет списка3523"/>
    <w:next w:val="a2"/>
    <w:uiPriority w:val="99"/>
    <w:semiHidden/>
    <w:unhideWhenUsed/>
    <w:rsid w:val="00361EB9"/>
  </w:style>
  <w:style w:type="numbering" w:customStyle="1" w:styleId="4523">
    <w:name w:val="Нет списка4523"/>
    <w:next w:val="a2"/>
    <w:uiPriority w:val="99"/>
    <w:semiHidden/>
    <w:unhideWhenUsed/>
    <w:rsid w:val="00361EB9"/>
  </w:style>
  <w:style w:type="numbering" w:customStyle="1" w:styleId="111323">
    <w:name w:val="Нет списка111323"/>
    <w:next w:val="a2"/>
    <w:uiPriority w:val="99"/>
    <w:semiHidden/>
    <w:unhideWhenUsed/>
    <w:rsid w:val="00361EB9"/>
  </w:style>
  <w:style w:type="numbering" w:customStyle="1" w:styleId="5523">
    <w:name w:val="Нет списка5523"/>
    <w:next w:val="a2"/>
    <w:uiPriority w:val="99"/>
    <w:semiHidden/>
    <w:unhideWhenUsed/>
    <w:rsid w:val="00361EB9"/>
  </w:style>
  <w:style w:type="numbering" w:customStyle="1" w:styleId="12523">
    <w:name w:val="Нет списка12523"/>
    <w:next w:val="a2"/>
    <w:uiPriority w:val="99"/>
    <w:semiHidden/>
    <w:unhideWhenUsed/>
    <w:rsid w:val="00361EB9"/>
  </w:style>
  <w:style w:type="numbering" w:customStyle="1" w:styleId="6323">
    <w:name w:val="Нет списка6323"/>
    <w:next w:val="a2"/>
    <w:uiPriority w:val="99"/>
    <w:semiHidden/>
    <w:unhideWhenUsed/>
    <w:rsid w:val="00361EB9"/>
  </w:style>
  <w:style w:type="numbering" w:customStyle="1" w:styleId="7323">
    <w:name w:val="Нет списка7323"/>
    <w:next w:val="a2"/>
    <w:semiHidden/>
    <w:rsid w:val="00361EB9"/>
  </w:style>
  <w:style w:type="table" w:customStyle="1" w:styleId="31323">
    <w:name w:val="Объемная таблица 31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3">
    <w:name w:val="HTA Tabellengitternetz1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3">
    <w:name w:val="Нет списка13323"/>
    <w:next w:val="a2"/>
    <w:semiHidden/>
    <w:rsid w:val="00361EB9"/>
  </w:style>
  <w:style w:type="numbering" w:customStyle="1" w:styleId="11111111323">
    <w:name w:val="1 / 1.1 / 1.1.111323"/>
    <w:basedOn w:val="a2"/>
    <w:next w:val="111111"/>
    <w:rsid w:val="00361EB9"/>
  </w:style>
  <w:style w:type="numbering" w:customStyle="1" w:styleId="1111112323">
    <w:name w:val="1 / 1.1 / 1.1.12323"/>
    <w:basedOn w:val="a2"/>
    <w:next w:val="111111"/>
    <w:rsid w:val="00361EB9"/>
  </w:style>
  <w:style w:type="numbering" w:customStyle="1" w:styleId="21323">
    <w:name w:val="Нет списка21323"/>
    <w:next w:val="a2"/>
    <w:uiPriority w:val="99"/>
    <w:semiHidden/>
    <w:unhideWhenUsed/>
    <w:rsid w:val="00361EB9"/>
  </w:style>
  <w:style w:type="numbering" w:customStyle="1" w:styleId="313230">
    <w:name w:val="Нет списка31323"/>
    <w:next w:val="a2"/>
    <w:uiPriority w:val="99"/>
    <w:semiHidden/>
    <w:unhideWhenUsed/>
    <w:rsid w:val="00361EB9"/>
  </w:style>
  <w:style w:type="numbering" w:customStyle="1" w:styleId="41323">
    <w:name w:val="Нет списка41323"/>
    <w:next w:val="a2"/>
    <w:uiPriority w:val="99"/>
    <w:semiHidden/>
    <w:unhideWhenUsed/>
    <w:rsid w:val="00361EB9"/>
  </w:style>
  <w:style w:type="numbering" w:customStyle="1" w:styleId="112323">
    <w:name w:val="Нет списка112323"/>
    <w:next w:val="a2"/>
    <w:uiPriority w:val="99"/>
    <w:semiHidden/>
    <w:unhideWhenUsed/>
    <w:rsid w:val="00361EB9"/>
  </w:style>
  <w:style w:type="numbering" w:customStyle="1" w:styleId="51323">
    <w:name w:val="Нет списка51323"/>
    <w:next w:val="a2"/>
    <w:uiPriority w:val="99"/>
    <w:semiHidden/>
    <w:unhideWhenUsed/>
    <w:rsid w:val="00361EB9"/>
  </w:style>
  <w:style w:type="numbering" w:customStyle="1" w:styleId="121323">
    <w:name w:val="Нет списка121323"/>
    <w:next w:val="a2"/>
    <w:uiPriority w:val="99"/>
    <w:semiHidden/>
    <w:unhideWhenUsed/>
    <w:rsid w:val="00361EB9"/>
  </w:style>
  <w:style w:type="numbering" w:customStyle="1" w:styleId="8323">
    <w:name w:val="Нет списка8323"/>
    <w:next w:val="a2"/>
    <w:semiHidden/>
    <w:rsid w:val="00361EB9"/>
  </w:style>
  <w:style w:type="table" w:customStyle="1" w:styleId="32323">
    <w:name w:val="Объемная таблица 32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3">
    <w:name w:val="HTA Tabellengitternetz112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3">
    <w:name w:val="Нет списка14323"/>
    <w:next w:val="a2"/>
    <w:semiHidden/>
    <w:rsid w:val="00361EB9"/>
  </w:style>
  <w:style w:type="numbering" w:customStyle="1" w:styleId="11111112323">
    <w:name w:val="1 / 1.1 / 1.1.112323"/>
    <w:basedOn w:val="a2"/>
    <w:next w:val="111111"/>
    <w:rsid w:val="00361EB9"/>
  </w:style>
  <w:style w:type="numbering" w:customStyle="1" w:styleId="1111113323">
    <w:name w:val="1 / 1.1 / 1.1.13323"/>
    <w:basedOn w:val="a2"/>
    <w:next w:val="111111"/>
    <w:rsid w:val="00361EB9"/>
  </w:style>
  <w:style w:type="numbering" w:customStyle="1" w:styleId="22323">
    <w:name w:val="Нет списка22323"/>
    <w:next w:val="a2"/>
    <w:uiPriority w:val="99"/>
    <w:semiHidden/>
    <w:unhideWhenUsed/>
    <w:rsid w:val="00361EB9"/>
  </w:style>
  <w:style w:type="numbering" w:customStyle="1" w:styleId="323230">
    <w:name w:val="Нет списка32323"/>
    <w:next w:val="a2"/>
    <w:uiPriority w:val="99"/>
    <w:semiHidden/>
    <w:unhideWhenUsed/>
    <w:rsid w:val="00361EB9"/>
  </w:style>
  <w:style w:type="numbering" w:customStyle="1" w:styleId="42323">
    <w:name w:val="Нет списка42323"/>
    <w:next w:val="a2"/>
    <w:uiPriority w:val="99"/>
    <w:semiHidden/>
    <w:unhideWhenUsed/>
    <w:rsid w:val="00361EB9"/>
  </w:style>
  <w:style w:type="numbering" w:customStyle="1" w:styleId="113323">
    <w:name w:val="Нет списка113323"/>
    <w:next w:val="a2"/>
    <w:uiPriority w:val="99"/>
    <w:semiHidden/>
    <w:unhideWhenUsed/>
    <w:rsid w:val="00361EB9"/>
  </w:style>
  <w:style w:type="numbering" w:customStyle="1" w:styleId="52323">
    <w:name w:val="Нет списка52323"/>
    <w:next w:val="a2"/>
    <w:uiPriority w:val="99"/>
    <w:semiHidden/>
    <w:unhideWhenUsed/>
    <w:rsid w:val="00361EB9"/>
  </w:style>
  <w:style w:type="numbering" w:customStyle="1" w:styleId="122323">
    <w:name w:val="Нет списка122323"/>
    <w:next w:val="a2"/>
    <w:uiPriority w:val="99"/>
    <w:semiHidden/>
    <w:unhideWhenUsed/>
    <w:rsid w:val="00361EB9"/>
  </w:style>
  <w:style w:type="numbering" w:customStyle="1" w:styleId="11111113323">
    <w:name w:val="1 / 1.1 / 1.1.113323"/>
    <w:basedOn w:val="a2"/>
    <w:next w:val="111111"/>
    <w:rsid w:val="00361EB9"/>
  </w:style>
  <w:style w:type="numbering" w:customStyle="1" w:styleId="1111114323">
    <w:name w:val="1 / 1.1 / 1.1.14323"/>
    <w:basedOn w:val="a2"/>
    <w:next w:val="111111"/>
    <w:rsid w:val="00361EB9"/>
  </w:style>
  <w:style w:type="numbering" w:customStyle="1" w:styleId="293">
    <w:name w:val="Нет списка293"/>
    <w:next w:val="a2"/>
    <w:uiPriority w:val="99"/>
    <w:semiHidden/>
    <w:unhideWhenUsed/>
    <w:rsid w:val="00361EB9"/>
  </w:style>
  <w:style w:type="numbering" w:customStyle="1" w:styleId="1203">
    <w:name w:val="Нет списка1203"/>
    <w:next w:val="a2"/>
    <w:semiHidden/>
    <w:rsid w:val="00361EB9"/>
  </w:style>
  <w:style w:type="table" w:customStyle="1" w:styleId="383">
    <w:name w:val="Объемная таблица 38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3">
    <w:name w:val="HTA Tabellengitternetz118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3">
    <w:name w:val="Нет списка11103"/>
    <w:next w:val="a2"/>
    <w:semiHidden/>
    <w:rsid w:val="00361EB9"/>
  </w:style>
  <w:style w:type="numbering" w:customStyle="1" w:styleId="2103">
    <w:name w:val="Нет списка2103"/>
    <w:next w:val="a2"/>
    <w:uiPriority w:val="99"/>
    <w:semiHidden/>
    <w:unhideWhenUsed/>
    <w:rsid w:val="00361EB9"/>
  </w:style>
  <w:style w:type="numbering" w:customStyle="1" w:styleId="3830">
    <w:name w:val="Нет списка383"/>
    <w:next w:val="a2"/>
    <w:uiPriority w:val="99"/>
    <w:semiHidden/>
    <w:unhideWhenUsed/>
    <w:rsid w:val="00361EB9"/>
  </w:style>
  <w:style w:type="numbering" w:customStyle="1" w:styleId="483">
    <w:name w:val="Нет списка483"/>
    <w:next w:val="a2"/>
    <w:uiPriority w:val="99"/>
    <w:semiHidden/>
    <w:unhideWhenUsed/>
    <w:rsid w:val="00361EB9"/>
  </w:style>
  <w:style w:type="numbering" w:customStyle="1" w:styleId="11163">
    <w:name w:val="Нет списка11163"/>
    <w:next w:val="a2"/>
    <w:uiPriority w:val="99"/>
    <w:semiHidden/>
    <w:unhideWhenUsed/>
    <w:rsid w:val="00361EB9"/>
  </w:style>
  <w:style w:type="numbering" w:customStyle="1" w:styleId="583">
    <w:name w:val="Нет списка583"/>
    <w:next w:val="a2"/>
    <w:uiPriority w:val="99"/>
    <w:semiHidden/>
    <w:unhideWhenUsed/>
    <w:rsid w:val="00361EB9"/>
  </w:style>
  <w:style w:type="numbering" w:customStyle="1" w:styleId="1283">
    <w:name w:val="Нет списка1283"/>
    <w:next w:val="a2"/>
    <w:uiPriority w:val="99"/>
    <w:semiHidden/>
    <w:unhideWhenUsed/>
    <w:rsid w:val="00361EB9"/>
  </w:style>
  <w:style w:type="numbering" w:customStyle="1" w:styleId="663">
    <w:name w:val="Нет списка663"/>
    <w:next w:val="a2"/>
    <w:uiPriority w:val="99"/>
    <w:semiHidden/>
    <w:unhideWhenUsed/>
    <w:rsid w:val="00361EB9"/>
  </w:style>
  <w:style w:type="numbering" w:customStyle="1" w:styleId="763">
    <w:name w:val="Нет списка763"/>
    <w:next w:val="a2"/>
    <w:semiHidden/>
    <w:rsid w:val="00361EB9"/>
  </w:style>
  <w:style w:type="table" w:customStyle="1" w:styleId="3163">
    <w:name w:val="Объемная таблица 31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3">
    <w:name w:val="HTA Tabellengitternetz1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3">
    <w:name w:val="Нет списка1363"/>
    <w:next w:val="a2"/>
    <w:semiHidden/>
    <w:rsid w:val="00361EB9"/>
  </w:style>
  <w:style w:type="numbering" w:customStyle="1" w:styleId="1111111163">
    <w:name w:val="1 / 1.1 / 1.1.11163"/>
    <w:basedOn w:val="a2"/>
    <w:next w:val="111111"/>
    <w:rsid w:val="00361EB9"/>
  </w:style>
  <w:style w:type="numbering" w:customStyle="1" w:styleId="111111263">
    <w:name w:val="1 / 1.1 / 1.1.1263"/>
    <w:basedOn w:val="a2"/>
    <w:next w:val="111111"/>
    <w:rsid w:val="00361EB9"/>
  </w:style>
  <w:style w:type="numbering" w:customStyle="1" w:styleId="2163">
    <w:name w:val="Нет списка2163"/>
    <w:next w:val="a2"/>
    <w:uiPriority w:val="99"/>
    <w:semiHidden/>
    <w:unhideWhenUsed/>
    <w:rsid w:val="00361EB9"/>
  </w:style>
  <w:style w:type="numbering" w:customStyle="1" w:styleId="31630">
    <w:name w:val="Нет списка3163"/>
    <w:next w:val="a2"/>
    <w:uiPriority w:val="99"/>
    <w:semiHidden/>
    <w:unhideWhenUsed/>
    <w:rsid w:val="00361EB9"/>
  </w:style>
  <w:style w:type="numbering" w:customStyle="1" w:styleId="4163">
    <w:name w:val="Нет списка4163"/>
    <w:next w:val="a2"/>
    <w:uiPriority w:val="99"/>
    <w:semiHidden/>
    <w:unhideWhenUsed/>
    <w:rsid w:val="00361EB9"/>
  </w:style>
  <w:style w:type="numbering" w:customStyle="1" w:styleId="11263">
    <w:name w:val="Нет списка11263"/>
    <w:next w:val="a2"/>
    <w:uiPriority w:val="99"/>
    <w:semiHidden/>
    <w:unhideWhenUsed/>
    <w:rsid w:val="00361EB9"/>
  </w:style>
  <w:style w:type="numbering" w:customStyle="1" w:styleId="5163">
    <w:name w:val="Нет списка5163"/>
    <w:next w:val="a2"/>
    <w:uiPriority w:val="99"/>
    <w:semiHidden/>
    <w:unhideWhenUsed/>
    <w:rsid w:val="00361EB9"/>
  </w:style>
  <w:style w:type="numbering" w:customStyle="1" w:styleId="12163">
    <w:name w:val="Нет списка12163"/>
    <w:next w:val="a2"/>
    <w:uiPriority w:val="99"/>
    <w:semiHidden/>
    <w:unhideWhenUsed/>
    <w:rsid w:val="00361EB9"/>
  </w:style>
  <w:style w:type="numbering" w:customStyle="1" w:styleId="863">
    <w:name w:val="Нет списка863"/>
    <w:next w:val="a2"/>
    <w:semiHidden/>
    <w:rsid w:val="00361EB9"/>
  </w:style>
  <w:style w:type="table" w:customStyle="1" w:styleId="3263">
    <w:name w:val="Объемная таблица 32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3">
    <w:name w:val="HTA Tabellengitternetz112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3">
    <w:name w:val="Нет списка1463"/>
    <w:next w:val="a2"/>
    <w:semiHidden/>
    <w:rsid w:val="00361EB9"/>
  </w:style>
  <w:style w:type="numbering" w:customStyle="1" w:styleId="1111111263">
    <w:name w:val="1 / 1.1 / 1.1.11263"/>
    <w:basedOn w:val="a2"/>
    <w:next w:val="111111"/>
    <w:rsid w:val="00361EB9"/>
  </w:style>
  <w:style w:type="numbering" w:customStyle="1" w:styleId="111111363">
    <w:name w:val="1 / 1.1 / 1.1.1363"/>
    <w:basedOn w:val="a2"/>
    <w:next w:val="111111"/>
    <w:rsid w:val="00361EB9"/>
  </w:style>
  <w:style w:type="numbering" w:customStyle="1" w:styleId="2263">
    <w:name w:val="Нет списка2263"/>
    <w:next w:val="a2"/>
    <w:uiPriority w:val="99"/>
    <w:semiHidden/>
    <w:unhideWhenUsed/>
    <w:rsid w:val="00361EB9"/>
  </w:style>
  <w:style w:type="numbering" w:customStyle="1" w:styleId="32630">
    <w:name w:val="Нет списка3263"/>
    <w:next w:val="a2"/>
    <w:uiPriority w:val="99"/>
    <w:semiHidden/>
    <w:unhideWhenUsed/>
    <w:rsid w:val="00361EB9"/>
  </w:style>
  <w:style w:type="numbering" w:customStyle="1" w:styleId="4263">
    <w:name w:val="Нет списка4263"/>
    <w:next w:val="a2"/>
    <w:uiPriority w:val="99"/>
    <w:semiHidden/>
    <w:unhideWhenUsed/>
    <w:rsid w:val="00361EB9"/>
  </w:style>
  <w:style w:type="numbering" w:customStyle="1" w:styleId="11363">
    <w:name w:val="Нет списка11363"/>
    <w:next w:val="a2"/>
    <w:uiPriority w:val="99"/>
    <w:semiHidden/>
    <w:unhideWhenUsed/>
    <w:rsid w:val="00361EB9"/>
  </w:style>
  <w:style w:type="numbering" w:customStyle="1" w:styleId="5263">
    <w:name w:val="Нет списка5263"/>
    <w:next w:val="a2"/>
    <w:uiPriority w:val="99"/>
    <w:semiHidden/>
    <w:unhideWhenUsed/>
    <w:rsid w:val="00361EB9"/>
  </w:style>
  <w:style w:type="numbering" w:customStyle="1" w:styleId="12263">
    <w:name w:val="Нет списка12263"/>
    <w:next w:val="a2"/>
    <w:uiPriority w:val="99"/>
    <w:semiHidden/>
    <w:unhideWhenUsed/>
    <w:rsid w:val="00361EB9"/>
  </w:style>
  <w:style w:type="numbering" w:customStyle="1" w:styleId="1111111363">
    <w:name w:val="1 / 1.1 / 1.1.11363"/>
    <w:basedOn w:val="a2"/>
    <w:next w:val="111111"/>
    <w:rsid w:val="00361EB9"/>
  </w:style>
  <w:style w:type="numbering" w:customStyle="1" w:styleId="111111463">
    <w:name w:val="1 / 1.1 / 1.1.1463"/>
    <w:basedOn w:val="a2"/>
    <w:next w:val="111111"/>
    <w:rsid w:val="00361EB9"/>
  </w:style>
  <w:style w:type="numbering" w:customStyle="1" w:styleId="933">
    <w:name w:val="Нет списка933"/>
    <w:next w:val="a2"/>
    <w:uiPriority w:val="99"/>
    <w:semiHidden/>
    <w:unhideWhenUsed/>
    <w:rsid w:val="00361EB9"/>
  </w:style>
  <w:style w:type="numbering" w:customStyle="1" w:styleId="1033">
    <w:name w:val="Нет списка1033"/>
    <w:next w:val="a2"/>
    <w:uiPriority w:val="99"/>
    <w:semiHidden/>
    <w:unhideWhenUsed/>
    <w:rsid w:val="00361EB9"/>
  </w:style>
  <w:style w:type="numbering" w:customStyle="1" w:styleId="1533">
    <w:name w:val="Нет списка1533"/>
    <w:next w:val="a2"/>
    <w:semiHidden/>
    <w:rsid w:val="00361EB9"/>
  </w:style>
  <w:style w:type="table" w:customStyle="1" w:styleId="3333">
    <w:name w:val="Объемная таблица 3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3">
    <w:name w:val="HTA Tabellengitternetz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3">
    <w:name w:val="Нет списка11433"/>
    <w:next w:val="a2"/>
    <w:semiHidden/>
    <w:rsid w:val="00361EB9"/>
  </w:style>
  <w:style w:type="numbering" w:customStyle="1" w:styleId="2333">
    <w:name w:val="Нет списка2333"/>
    <w:next w:val="a2"/>
    <w:uiPriority w:val="99"/>
    <w:semiHidden/>
    <w:unhideWhenUsed/>
    <w:rsid w:val="00361EB9"/>
  </w:style>
  <w:style w:type="numbering" w:customStyle="1" w:styleId="33330">
    <w:name w:val="Нет списка3333"/>
    <w:next w:val="a2"/>
    <w:uiPriority w:val="99"/>
    <w:semiHidden/>
    <w:unhideWhenUsed/>
    <w:rsid w:val="00361EB9"/>
  </w:style>
  <w:style w:type="numbering" w:customStyle="1" w:styleId="4333">
    <w:name w:val="Нет списка4333"/>
    <w:next w:val="a2"/>
    <w:uiPriority w:val="99"/>
    <w:semiHidden/>
    <w:unhideWhenUsed/>
    <w:rsid w:val="00361EB9"/>
  </w:style>
  <w:style w:type="numbering" w:customStyle="1" w:styleId="111133">
    <w:name w:val="Нет списка111133"/>
    <w:next w:val="a2"/>
    <w:uiPriority w:val="99"/>
    <w:semiHidden/>
    <w:unhideWhenUsed/>
    <w:rsid w:val="00361EB9"/>
  </w:style>
  <w:style w:type="numbering" w:customStyle="1" w:styleId="5333">
    <w:name w:val="Нет списка5333"/>
    <w:next w:val="a2"/>
    <w:uiPriority w:val="99"/>
    <w:semiHidden/>
    <w:unhideWhenUsed/>
    <w:rsid w:val="00361EB9"/>
  </w:style>
  <w:style w:type="numbering" w:customStyle="1" w:styleId="12333">
    <w:name w:val="Нет списка12333"/>
    <w:next w:val="a2"/>
    <w:uiPriority w:val="99"/>
    <w:semiHidden/>
    <w:unhideWhenUsed/>
    <w:rsid w:val="00361EB9"/>
  </w:style>
  <w:style w:type="numbering" w:customStyle="1" w:styleId="6133">
    <w:name w:val="Нет списка6133"/>
    <w:next w:val="a2"/>
    <w:uiPriority w:val="99"/>
    <w:semiHidden/>
    <w:unhideWhenUsed/>
    <w:rsid w:val="00361EB9"/>
  </w:style>
  <w:style w:type="numbering" w:customStyle="1" w:styleId="7133">
    <w:name w:val="Нет списка7133"/>
    <w:next w:val="a2"/>
    <w:semiHidden/>
    <w:rsid w:val="00361EB9"/>
  </w:style>
  <w:style w:type="table" w:customStyle="1" w:styleId="31133">
    <w:name w:val="Объемная таблица 31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3">
    <w:name w:val="HTA Tabellengitternetz1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3">
    <w:name w:val="Нет списка13133"/>
    <w:next w:val="a2"/>
    <w:semiHidden/>
    <w:rsid w:val="00361EB9"/>
  </w:style>
  <w:style w:type="numbering" w:customStyle="1" w:styleId="11111111133">
    <w:name w:val="1 / 1.1 / 1.1.111133"/>
    <w:basedOn w:val="a2"/>
    <w:next w:val="111111"/>
    <w:rsid w:val="00361EB9"/>
  </w:style>
  <w:style w:type="numbering" w:customStyle="1" w:styleId="1111112133">
    <w:name w:val="1 / 1.1 / 1.1.12133"/>
    <w:basedOn w:val="a2"/>
    <w:next w:val="111111"/>
    <w:rsid w:val="00361EB9"/>
  </w:style>
  <w:style w:type="numbering" w:customStyle="1" w:styleId="21133">
    <w:name w:val="Нет списка21133"/>
    <w:next w:val="a2"/>
    <w:uiPriority w:val="99"/>
    <w:semiHidden/>
    <w:unhideWhenUsed/>
    <w:rsid w:val="00361EB9"/>
  </w:style>
  <w:style w:type="numbering" w:customStyle="1" w:styleId="311330">
    <w:name w:val="Нет списка31133"/>
    <w:next w:val="a2"/>
    <w:uiPriority w:val="99"/>
    <w:semiHidden/>
    <w:unhideWhenUsed/>
    <w:rsid w:val="00361EB9"/>
  </w:style>
  <w:style w:type="numbering" w:customStyle="1" w:styleId="41133">
    <w:name w:val="Нет списка41133"/>
    <w:next w:val="a2"/>
    <w:uiPriority w:val="99"/>
    <w:semiHidden/>
    <w:unhideWhenUsed/>
    <w:rsid w:val="00361EB9"/>
  </w:style>
  <w:style w:type="numbering" w:customStyle="1" w:styleId="112133">
    <w:name w:val="Нет списка112133"/>
    <w:next w:val="a2"/>
    <w:uiPriority w:val="99"/>
    <w:semiHidden/>
    <w:unhideWhenUsed/>
    <w:rsid w:val="00361EB9"/>
  </w:style>
  <w:style w:type="numbering" w:customStyle="1" w:styleId="51133">
    <w:name w:val="Нет списка51133"/>
    <w:next w:val="a2"/>
    <w:uiPriority w:val="99"/>
    <w:semiHidden/>
    <w:unhideWhenUsed/>
    <w:rsid w:val="00361EB9"/>
  </w:style>
  <w:style w:type="numbering" w:customStyle="1" w:styleId="121133">
    <w:name w:val="Нет списка121133"/>
    <w:next w:val="a2"/>
    <w:uiPriority w:val="99"/>
    <w:semiHidden/>
    <w:unhideWhenUsed/>
    <w:rsid w:val="00361EB9"/>
  </w:style>
  <w:style w:type="numbering" w:customStyle="1" w:styleId="8133">
    <w:name w:val="Нет списка8133"/>
    <w:next w:val="a2"/>
    <w:semiHidden/>
    <w:rsid w:val="00361EB9"/>
  </w:style>
  <w:style w:type="table" w:customStyle="1" w:styleId="32133">
    <w:name w:val="Объемная таблица 32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3">
    <w:name w:val="HTA Tabellengitternetz112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3">
    <w:name w:val="Нет списка14133"/>
    <w:next w:val="a2"/>
    <w:semiHidden/>
    <w:rsid w:val="00361EB9"/>
  </w:style>
  <w:style w:type="numbering" w:customStyle="1" w:styleId="11111112133">
    <w:name w:val="1 / 1.1 / 1.1.112133"/>
    <w:basedOn w:val="a2"/>
    <w:next w:val="111111"/>
    <w:rsid w:val="00361EB9"/>
  </w:style>
  <w:style w:type="numbering" w:customStyle="1" w:styleId="1111113133">
    <w:name w:val="1 / 1.1 / 1.1.13133"/>
    <w:basedOn w:val="a2"/>
    <w:next w:val="111111"/>
    <w:rsid w:val="00361EB9"/>
  </w:style>
  <w:style w:type="numbering" w:customStyle="1" w:styleId="22133">
    <w:name w:val="Нет списка22133"/>
    <w:next w:val="a2"/>
    <w:uiPriority w:val="99"/>
    <w:semiHidden/>
    <w:unhideWhenUsed/>
    <w:rsid w:val="00361EB9"/>
  </w:style>
  <w:style w:type="numbering" w:customStyle="1" w:styleId="321330">
    <w:name w:val="Нет списка32133"/>
    <w:next w:val="a2"/>
    <w:uiPriority w:val="99"/>
    <w:semiHidden/>
    <w:unhideWhenUsed/>
    <w:rsid w:val="00361EB9"/>
  </w:style>
  <w:style w:type="numbering" w:customStyle="1" w:styleId="42133">
    <w:name w:val="Нет списка42133"/>
    <w:next w:val="a2"/>
    <w:uiPriority w:val="99"/>
    <w:semiHidden/>
    <w:unhideWhenUsed/>
    <w:rsid w:val="00361EB9"/>
  </w:style>
  <w:style w:type="numbering" w:customStyle="1" w:styleId="113133">
    <w:name w:val="Нет списка113133"/>
    <w:next w:val="a2"/>
    <w:uiPriority w:val="99"/>
    <w:semiHidden/>
    <w:unhideWhenUsed/>
    <w:rsid w:val="00361EB9"/>
  </w:style>
  <w:style w:type="numbering" w:customStyle="1" w:styleId="52133">
    <w:name w:val="Нет списка52133"/>
    <w:next w:val="a2"/>
    <w:uiPriority w:val="99"/>
    <w:semiHidden/>
    <w:unhideWhenUsed/>
    <w:rsid w:val="00361EB9"/>
  </w:style>
  <w:style w:type="numbering" w:customStyle="1" w:styleId="122133">
    <w:name w:val="Нет списка122133"/>
    <w:next w:val="a2"/>
    <w:uiPriority w:val="99"/>
    <w:semiHidden/>
    <w:unhideWhenUsed/>
    <w:rsid w:val="00361EB9"/>
  </w:style>
  <w:style w:type="numbering" w:customStyle="1" w:styleId="11111113133">
    <w:name w:val="1 / 1.1 / 1.1.113133"/>
    <w:basedOn w:val="a2"/>
    <w:next w:val="111111"/>
    <w:rsid w:val="00361EB9"/>
  </w:style>
  <w:style w:type="numbering" w:customStyle="1" w:styleId="1111114133">
    <w:name w:val="1 / 1.1 / 1.1.14133"/>
    <w:basedOn w:val="a2"/>
    <w:next w:val="111111"/>
    <w:rsid w:val="00361EB9"/>
  </w:style>
  <w:style w:type="numbering" w:customStyle="1" w:styleId="1633">
    <w:name w:val="Нет списка1633"/>
    <w:next w:val="a2"/>
    <w:uiPriority w:val="99"/>
    <w:semiHidden/>
    <w:unhideWhenUsed/>
    <w:rsid w:val="00361EB9"/>
  </w:style>
  <w:style w:type="numbering" w:customStyle="1" w:styleId="1733">
    <w:name w:val="Нет списка1733"/>
    <w:next w:val="a2"/>
    <w:semiHidden/>
    <w:rsid w:val="00361EB9"/>
  </w:style>
  <w:style w:type="table" w:customStyle="1" w:styleId="3433">
    <w:name w:val="Объемная таблица 34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3">
    <w:name w:val="HTA Tabellengitternetz114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3">
    <w:name w:val="Нет списка11533"/>
    <w:next w:val="a2"/>
    <w:semiHidden/>
    <w:rsid w:val="00361EB9"/>
  </w:style>
  <w:style w:type="numbering" w:customStyle="1" w:styleId="2433">
    <w:name w:val="Нет списка2433"/>
    <w:next w:val="a2"/>
    <w:uiPriority w:val="99"/>
    <w:semiHidden/>
    <w:unhideWhenUsed/>
    <w:rsid w:val="00361EB9"/>
  </w:style>
  <w:style w:type="numbering" w:customStyle="1" w:styleId="34330">
    <w:name w:val="Нет списка3433"/>
    <w:next w:val="a2"/>
    <w:uiPriority w:val="99"/>
    <w:semiHidden/>
    <w:unhideWhenUsed/>
    <w:rsid w:val="00361EB9"/>
  </w:style>
  <w:style w:type="numbering" w:customStyle="1" w:styleId="4433">
    <w:name w:val="Нет списка4433"/>
    <w:next w:val="a2"/>
    <w:uiPriority w:val="99"/>
    <w:semiHidden/>
    <w:unhideWhenUsed/>
    <w:rsid w:val="00361EB9"/>
  </w:style>
  <w:style w:type="numbering" w:customStyle="1" w:styleId="111233">
    <w:name w:val="Нет списка111233"/>
    <w:next w:val="a2"/>
    <w:uiPriority w:val="99"/>
    <w:semiHidden/>
    <w:unhideWhenUsed/>
    <w:rsid w:val="00361EB9"/>
  </w:style>
  <w:style w:type="numbering" w:customStyle="1" w:styleId="5433">
    <w:name w:val="Нет списка5433"/>
    <w:next w:val="a2"/>
    <w:uiPriority w:val="99"/>
    <w:semiHidden/>
    <w:unhideWhenUsed/>
    <w:rsid w:val="00361EB9"/>
  </w:style>
  <w:style w:type="numbering" w:customStyle="1" w:styleId="12433">
    <w:name w:val="Нет списка12433"/>
    <w:next w:val="a2"/>
    <w:uiPriority w:val="99"/>
    <w:semiHidden/>
    <w:unhideWhenUsed/>
    <w:rsid w:val="00361EB9"/>
  </w:style>
  <w:style w:type="numbering" w:customStyle="1" w:styleId="6233">
    <w:name w:val="Нет списка6233"/>
    <w:next w:val="a2"/>
    <w:uiPriority w:val="99"/>
    <w:semiHidden/>
    <w:unhideWhenUsed/>
    <w:rsid w:val="00361EB9"/>
  </w:style>
  <w:style w:type="numbering" w:customStyle="1" w:styleId="7233">
    <w:name w:val="Нет списка7233"/>
    <w:next w:val="a2"/>
    <w:semiHidden/>
    <w:rsid w:val="00361EB9"/>
  </w:style>
  <w:style w:type="table" w:customStyle="1" w:styleId="31233">
    <w:name w:val="Объемная таблица 31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3">
    <w:name w:val="HTA Tabellengitternetz1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3">
    <w:name w:val="Нет списка13233"/>
    <w:next w:val="a2"/>
    <w:semiHidden/>
    <w:rsid w:val="00361EB9"/>
  </w:style>
  <w:style w:type="numbering" w:customStyle="1" w:styleId="11111111233">
    <w:name w:val="1 / 1.1 / 1.1.111233"/>
    <w:basedOn w:val="a2"/>
    <w:next w:val="111111"/>
    <w:rsid w:val="00361EB9"/>
  </w:style>
  <w:style w:type="numbering" w:customStyle="1" w:styleId="1111112233">
    <w:name w:val="1 / 1.1 / 1.1.12233"/>
    <w:basedOn w:val="a2"/>
    <w:next w:val="111111"/>
    <w:rsid w:val="00361EB9"/>
  </w:style>
  <w:style w:type="numbering" w:customStyle="1" w:styleId="21233">
    <w:name w:val="Нет списка21233"/>
    <w:next w:val="a2"/>
    <w:uiPriority w:val="99"/>
    <w:semiHidden/>
    <w:unhideWhenUsed/>
    <w:rsid w:val="00361EB9"/>
  </w:style>
  <w:style w:type="numbering" w:customStyle="1" w:styleId="312330">
    <w:name w:val="Нет списка31233"/>
    <w:next w:val="a2"/>
    <w:uiPriority w:val="99"/>
    <w:semiHidden/>
    <w:unhideWhenUsed/>
    <w:rsid w:val="00361EB9"/>
  </w:style>
  <w:style w:type="numbering" w:customStyle="1" w:styleId="41233">
    <w:name w:val="Нет списка41233"/>
    <w:next w:val="a2"/>
    <w:uiPriority w:val="99"/>
    <w:semiHidden/>
    <w:unhideWhenUsed/>
    <w:rsid w:val="00361EB9"/>
  </w:style>
  <w:style w:type="numbering" w:customStyle="1" w:styleId="112233">
    <w:name w:val="Нет списка112233"/>
    <w:next w:val="a2"/>
    <w:uiPriority w:val="99"/>
    <w:semiHidden/>
    <w:unhideWhenUsed/>
    <w:rsid w:val="00361EB9"/>
  </w:style>
  <w:style w:type="numbering" w:customStyle="1" w:styleId="51233">
    <w:name w:val="Нет списка51233"/>
    <w:next w:val="a2"/>
    <w:uiPriority w:val="99"/>
    <w:semiHidden/>
    <w:unhideWhenUsed/>
    <w:rsid w:val="00361EB9"/>
  </w:style>
  <w:style w:type="numbering" w:customStyle="1" w:styleId="121233">
    <w:name w:val="Нет списка121233"/>
    <w:next w:val="a2"/>
    <w:uiPriority w:val="99"/>
    <w:semiHidden/>
    <w:unhideWhenUsed/>
    <w:rsid w:val="00361EB9"/>
  </w:style>
  <w:style w:type="numbering" w:customStyle="1" w:styleId="8233">
    <w:name w:val="Нет списка8233"/>
    <w:next w:val="a2"/>
    <w:semiHidden/>
    <w:rsid w:val="00361EB9"/>
  </w:style>
  <w:style w:type="table" w:customStyle="1" w:styleId="32233">
    <w:name w:val="Объемная таблица 32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3">
    <w:name w:val="HTA Tabellengitternetz112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3">
    <w:name w:val="Нет списка14233"/>
    <w:next w:val="a2"/>
    <w:semiHidden/>
    <w:rsid w:val="00361EB9"/>
  </w:style>
  <w:style w:type="numbering" w:customStyle="1" w:styleId="11111112233">
    <w:name w:val="1 / 1.1 / 1.1.112233"/>
    <w:basedOn w:val="a2"/>
    <w:next w:val="111111"/>
    <w:rsid w:val="00361EB9"/>
  </w:style>
  <w:style w:type="numbering" w:customStyle="1" w:styleId="1111113233">
    <w:name w:val="1 / 1.1 / 1.1.13233"/>
    <w:basedOn w:val="a2"/>
    <w:next w:val="111111"/>
    <w:rsid w:val="00361EB9"/>
  </w:style>
  <w:style w:type="numbering" w:customStyle="1" w:styleId="22233">
    <w:name w:val="Нет списка22233"/>
    <w:next w:val="a2"/>
    <w:uiPriority w:val="99"/>
    <w:semiHidden/>
    <w:unhideWhenUsed/>
    <w:rsid w:val="00361EB9"/>
  </w:style>
  <w:style w:type="numbering" w:customStyle="1" w:styleId="322330">
    <w:name w:val="Нет списка32233"/>
    <w:next w:val="a2"/>
    <w:uiPriority w:val="99"/>
    <w:semiHidden/>
    <w:unhideWhenUsed/>
    <w:rsid w:val="00361EB9"/>
  </w:style>
  <w:style w:type="numbering" w:customStyle="1" w:styleId="42233">
    <w:name w:val="Нет списка42233"/>
    <w:next w:val="a2"/>
    <w:uiPriority w:val="99"/>
    <w:semiHidden/>
    <w:unhideWhenUsed/>
    <w:rsid w:val="00361EB9"/>
  </w:style>
  <w:style w:type="numbering" w:customStyle="1" w:styleId="113233">
    <w:name w:val="Нет списка113233"/>
    <w:next w:val="a2"/>
    <w:uiPriority w:val="99"/>
    <w:semiHidden/>
    <w:unhideWhenUsed/>
    <w:rsid w:val="00361EB9"/>
  </w:style>
  <w:style w:type="numbering" w:customStyle="1" w:styleId="52233">
    <w:name w:val="Нет списка52233"/>
    <w:next w:val="a2"/>
    <w:uiPriority w:val="99"/>
    <w:semiHidden/>
    <w:unhideWhenUsed/>
    <w:rsid w:val="00361EB9"/>
  </w:style>
  <w:style w:type="numbering" w:customStyle="1" w:styleId="122233">
    <w:name w:val="Нет списка122233"/>
    <w:next w:val="a2"/>
    <w:uiPriority w:val="99"/>
    <w:semiHidden/>
    <w:unhideWhenUsed/>
    <w:rsid w:val="00361EB9"/>
  </w:style>
  <w:style w:type="numbering" w:customStyle="1" w:styleId="11111113233">
    <w:name w:val="1 / 1.1 / 1.1.113233"/>
    <w:basedOn w:val="a2"/>
    <w:next w:val="111111"/>
    <w:rsid w:val="00361EB9"/>
  </w:style>
  <w:style w:type="numbering" w:customStyle="1" w:styleId="1111114233">
    <w:name w:val="1 / 1.1 / 1.1.14233"/>
    <w:basedOn w:val="a2"/>
    <w:next w:val="111111"/>
    <w:rsid w:val="00361EB9"/>
  </w:style>
  <w:style w:type="numbering" w:customStyle="1" w:styleId="1833">
    <w:name w:val="Нет списка1833"/>
    <w:next w:val="a2"/>
    <w:uiPriority w:val="99"/>
    <w:semiHidden/>
    <w:unhideWhenUsed/>
    <w:rsid w:val="00361EB9"/>
  </w:style>
  <w:style w:type="numbering" w:customStyle="1" w:styleId="1933">
    <w:name w:val="Нет списка1933"/>
    <w:next w:val="a2"/>
    <w:semiHidden/>
    <w:rsid w:val="00361EB9"/>
  </w:style>
  <w:style w:type="table" w:customStyle="1" w:styleId="3533">
    <w:name w:val="Объемная таблица 35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3">
    <w:name w:val="HTA Tabellengitternetz115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3">
    <w:name w:val="Нет списка11633"/>
    <w:next w:val="a2"/>
    <w:semiHidden/>
    <w:rsid w:val="00361EB9"/>
  </w:style>
  <w:style w:type="numbering" w:customStyle="1" w:styleId="2533">
    <w:name w:val="Нет списка2533"/>
    <w:next w:val="a2"/>
    <w:uiPriority w:val="99"/>
    <w:semiHidden/>
    <w:unhideWhenUsed/>
    <w:rsid w:val="00361EB9"/>
  </w:style>
  <w:style w:type="numbering" w:customStyle="1" w:styleId="35330">
    <w:name w:val="Нет списка3533"/>
    <w:next w:val="a2"/>
    <w:uiPriority w:val="99"/>
    <w:semiHidden/>
    <w:unhideWhenUsed/>
    <w:rsid w:val="00361EB9"/>
  </w:style>
  <w:style w:type="numbering" w:customStyle="1" w:styleId="4533">
    <w:name w:val="Нет списка4533"/>
    <w:next w:val="a2"/>
    <w:uiPriority w:val="99"/>
    <w:semiHidden/>
    <w:unhideWhenUsed/>
    <w:rsid w:val="00361EB9"/>
  </w:style>
  <w:style w:type="numbering" w:customStyle="1" w:styleId="111333">
    <w:name w:val="Нет списка111333"/>
    <w:next w:val="a2"/>
    <w:uiPriority w:val="99"/>
    <w:semiHidden/>
    <w:unhideWhenUsed/>
    <w:rsid w:val="00361EB9"/>
  </w:style>
  <w:style w:type="numbering" w:customStyle="1" w:styleId="5533">
    <w:name w:val="Нет списка5533"/>
    <w:next w:val="a2"/>
    <w:uiPriority w:val="99"/>
    <w:semiHidden/>
    <w:unhideWhenUsed/>
    <w:rsid w:val="00361EB9"/>
  </w:style>
  <w:style w:type="numbering" w:customStyle="1" w:styleId="12533">
    <w:name w:val="Нет списка12533"/>
    <w:next w:val="a2"/>
    <w:uiPriority w:val="99"/>
    <w:semiHidden/>
    <w:unhideWhenUsed/>
    <w:rsid w:val="00361EB9"/>
  </w:style>
  <w:style w:type="numbering" w:customStyle="1" w:styleId="6333">
    <w:name w:val="Нет списка6333"/>
    <w:next w:val="a2"/>
    <w:uiPriority w:val="99"/>
    <w:semiHidden/>
    <w:unhideWhenUsed/>
    <w:rsid w:val="00361EB9"/>
  </w:style>
  <w:style w:type="numbering" w:customStyle="1" w:styleId="7333">
    <w:name w:val="Нет списка7333"/>
    <w:next w:val="a2"/>
    <w:semiHidden/>
    <w:rsid w:val="00361EB9"/>
  </w:style>
  <w:style w:type="table" w:customStyle="1" w:styleId="31333">
    <w:name w:val="Объемная таблица 31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3">
    <w:name w:val="HTA Tabellengitternetz1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3">
    <w:name w:val="Нет списка13333"/>
    <w:next w:val="a2"/>
    <w:semiHidden/>
    <w:rsid w:val="00361EB9"/>
  </w:style>
  <w:style w:type="numbering" w:customStyle="1" w:styleId="11111111333">
    <w:name w:val="1 / 1.1 / 1.1.111333"/>
    <w:basedOn w:val="a2"/>
    <w:next w:val="111111"/>
    <w:rsid w:val="00361EB9"/>
  </w:style>
  <w:style w:type="numbering" w:customStyle="1" w:styleId="1111112333">
    <w:name w:val="1 / 1.1 / 1.1.12333"/>
    <w:basedOn w:val="a2"/>
    <w:next w:val="111111"/>
    <w:rsid w:val="00361EB9"/>
  </w:style>
  <w:style w:type="numbering" w:customStyle="1" w:styleId="21333">
    <w:name w:val="Нет списка21333"/>
    <w:next w:val="a2"/>
    <w:uiPriority w:val="99"/>
    <w:semiHidden/>
    <w:unhideWhenUsed/>
    <w:rsid w:val="00361EB9"/>
  </w:style>
  <w:style w:type="numbering" w:customStyle="1" w:styleId="313330">
    <w:name w:val="Нет списка31333"/>
    <w:next w:val="a2"/>
    <w:uiPriority w:val="99"/>
    <w:semiHidden/>
    <w:unhideWhenUsed/>
    <w:rsid w:val="00361EB9"/>
  </w:style>
  <w:style w:type="numbering" w:customStyle="1" w:styleId="41333">
    <w:name w:val="Нет списка41333"/>
    <w:next w:val="a2"/>
    <w:uiPriority w:val="99"/>
    <w:semiHidden/>
    <w:unhideWhenUsed/>
    <w:rsid w:val="00361EB9"/>
  </w:style>
  <w:style w:type="numbering" w:customStyle="1" w:styleId="112333">
    <w:name w:val="Нет списка112333"/>
    <w:next w:val="a2"/>
    <w:uiPriority w:val="99"/>
    <w:semiHidden/>
    <w:unhideWhenUsed/>
    <w:rsid w:val="00361EB9"/>
  </w:style>
  <w:style w:type="numbering" w:customStyle="1" w:styleId="51333">
    <w:name w:val="Нет списка51333"/>
    <w:next w:val="a2"/>
    <w:uiPriority w:val="99"/>
    <w:semiHidden/>
    <w:unhideWhenUsed/>
    <w:rsid w:val="00361EB9"/>
  </w:style>
  <w:style w:type="numbering" w:customStyle="1" w:styleId="121333">
    <w:name w:val="Нет списка121333"/>
    <w:next w:val="a2"/>
    <w:uiPriority w:val="99"/>
    <w:semiHidden/>
    <w:unhideWhenUsed/>
    <w:rsid w:val="00361EB9"/>
  </w:style>
  <w:style w:type="numbering" w:customStyle="1" w:styleId="8333">
    <w:name w:val="Нет списка8333"/>
    <w:next w:val="a2"/>
    <w:semiHidden/>
    <w:rsid w:val="00361EB9"/>
  </w:style>
  <w:style w:type="table" w:customStyle="1" w:styleId="32333">
    <w:name w:val="Объемная таблица 32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3">
    <w:name w:val="HTA Tabellengitternetz112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3">
    <w:name w:val="Нет списка14333"/>
    <w:next w:val="a2"/>
    <w:semiHidden/>
    <w:rsid w:val="00361EB9"/>
  </w:style>
  <w:style w:type="numbering" w:customStyle="1" w:styleId="11111112333">
    <w:name w:val="1 / 1.1 / 1.1.112333"/>
    <w:basedOn w:val="a2"/>
    <w:next w:val="111111"/>
    <w:rsid w:val="00361EB9"/>
  </w:style>
  <w:style w:type="numbering" w:customStyle="1" w:styleId="1111113333">
    <w:name w:val="1 / 1.1 / 1.1.13333"/>
    <w:basedOn w:val="a2"/>
    <w:next w:val="111111"/>
    <w:rsid w:val="00361EB9"/>
  </w:style>
  <w:style w:type="numbering" w:customStyle="1" w:styleId="22333">
    <w:name w:val="Нет списка22333"/>
    <w:next w:val="a2"/>
    <w:uiPriority w:val="99"/>
    <w:semiHidden/>
    <w:unhideWhenUsed/>
    <w:rsid w:val="00361EB9"/>
  </w:style>
  <w:style w:type="numbering" w:customStyle="1" w:styleId="323330">
    <w:name w:val="Нет списка32333"/>
    <w:next w:val="a2"/>
    <w:uiPriority w:val="99"/>
    <w:semiHidden/>
    <w:unhideWhenUsed/>
    <w:rsid w:val="00361EB9"/>
  </w:style>
  <w:style w:type="numbering" w:customStyle="1" w:styleId="42333">
    <w:name w:val="Нет списка42333"/>
    <w:next w:val="a2"/>
    <w:uiPriority w:val="99"/>
    <w:semiHidden/>
    <w:unhideWhenUsed/>
    <w:rsid w:val="00361EB9"/>
  </w:style>
  <w:style w:type="numbering" w:customStyle="1" w:styleId="113333">
    <w:name w:val="Нет списка113333"/>
    <w:next w:val="a2"/>
    <w:uiPriority w:val="99"/>
    <w:semiHidden/>
    <w:unhideWhenUsed/>
    <w:rsid w:val="00361EB9"/>
  </w:style>
  <w:style w:type="numbering" w:customStyle="1" w:styleId="52333">
    <w:name w:val="Нет списка52333"/>
    <w:next w:val="a2"/>
    <w:uiPriority w:val="99"/>
    <w:semiHidden/>
    <w:unhideWhenUsed/>
    <w:rsid w:val="00361EB9"/>
  </w:style>
  <w:style w:type="numbering" w:customStyle="1" w:styleId="122333">
    <w:name w:val="Нет списка122333"/>
    <w:next w:val="a2"/>
    <w:uiPriority w:val="99"/>
    <w:semiHidden/>
    <w:unhideWhenUsed/>
    <w:rsid w:val="00361EB9"/>
  </w:style>
  <w:style w:type="numbering" w:customStyle="1" w:styleId="11111113333">
    <w:name w:val="1 / 1.1 / 1.1.113333"/>
    <w:basedOn w:val="a2"/>
    <w:next w:val="111111"/>
    <w:rsid w:val="00361EB9"/>
  </w:style>
  <w:style w:type="numbering" w:customStyle="1" w:styleId="1111114333">
    <w:name w:val="1 / 1.1 / 1.1.14333"/>
    <w:basedOn w:val="a2"/>
    <w:next w:val="111111"/>
    <w:rsid w:val="00361EB9"/>
  </w:style>
  <w:style w:type="numbering" w:customStyle="1" w:styleId="302">
    <w:name w:val="Нет списка302"/>
    <w:next w:val="a2"/>
    <w:uiPriority w:val="99"/>
    <w:semiHidden/>
    <w:unhideWhenUsed/>
    <w:rsid w:val="00361EB9"/>
  </w:style>
  <w:style w:type="numbering" w:customStyle="1" w:styleId="1292">
    <w:name w:val="Нет списка1292"/>
    <w:next w:val="a2"/>
    <w:semiHidden/>
    <w:rsid w:val="00361EB9"/>
  </w:style>
  <w:style w:type="table" w:customStyle="1" w:styleId="3920">
    <w:name w:val="Объемная таблица 39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2">
    <w:name w:val="HTA Tabellengitternetz119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2">
    <w:name w:val="Нет списка11172"/>
    <w:next w:val="a2"/>
    <w:semiHidden/>
    <w:rsid w:val="00361EB9"/>
  </w:style>
  <w:style w:type="numbering" w:customStyle="1" w:styleId="2172">
    <w:name w:val="Нет списка2172"/>
    <w:next w:val="a2"/>
    <w:uiPriority w:val="99"/>
    <w:semiHidden/>
    <w:unhideWhenUsed/>
    <w:rsid w:val="00361EB9"/>
  </w:style>
  <w:style w:type="numbering" w:customStyle="1" w:styleId="3921">
    <w:name w:val="Нет списка392"/>
    <w:next w:val="a2"/>
    <w:uiPriority w:val="99"/>
    <w:semiHidden/>
    <w:unhideWhenUsed/>
    <w:rsid w:val="00361EB9"/>
  </w:style>
  <w:style w:type="numbering" w:customStyle="1" w:styleId="492">
    <w:name w:val="Нет списка492"/>
    <w:next w:val="a2"/>
    <w:uiPriority w:val="99"/>
    <w:semiHidden/>
    <w:unhideWhenUsed/>
    <w:rsid w:val="00361EB9"/>
  </w:style>
  <w:style w:type="numbering" w:customStyle="1" w:styleId="11182">
    <w:name w:val="Нет списка11182"/>
    <w:next w:val="a2"/>
    <w:uiPriority w:val="99"/>
    <w:semiHidden/>
    <w:unhideWhenUsed/>
    <w:rsid w:val="00361EB9"/>
  </w:style>
  <w:style w:type="numbering" w:customStyle="1" w:styleId="592">
    <w:name w:val="Нет списка592"/>
    <w:next w:val="a2"/>
    <w:uiPriority w:val="99"/>
    <w:semiHidden/>
    <w:unhideWhenUsed/>
    <w:rsid w:val="00361EB9"/>
  </w:style>
  <w:style w:type="numbering" w:customStyle="1" w:styleId="12102">
    <w:name w:val="Нет списка12102"/>
    <w:next w:val="a2"/>
    <w:uiPriority w:val="99"/>
    <w:semiHidden/>
    <w:unhideWhenUsed/>
    <w:rsid w:val="00361EB9"/>
  </w:style>
  <w:style w:type="numbering" w:customStyle="1" w:styleId="672">
    <w:name w:val="Нет списка672"/>
    <w:next w:val="a2"/>
    <w:uiPriority w:val="99"/>
    <w:semiHidden/>
    <w:unhideWhenUsed/>
    <w:rsid w:val="00361EB9"/>
  </w:style>
  <w:style w:type="numbering" w:customStyle="1" w:styleId="772">
    <w:name w:val="Нет списка772"/>
    <w:next w:val="a2"/>
    <w:semiHidden/>
    <w:rsid w:val="00361EB9"/>
  </w:style>
  <w:style w:type="table" w:customStyle="1" w:styleId="3172">
    <w:name w:val="Объемная таблица 31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2">
    <w:name w:val="HTA Tabellengitternetz1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2">
    <w:name w:val="Нет списка1372"/>
    <w:next w:val="a2"/>
    <w:semiHidden/>
    <w:rsid w:val="00361EB9"/>
  </w:style>
  <w:style w:type="numbering" w:customStyle="1" w:styleId="1111111172">
    <w:name w:val="1 / 1.1 / 1.1.11172"/>
    <w:basedOn w:val="a2"/>
    <w:next w:val="111111"/>
    <w:rsid w:val="00361EB9"/>
  </w:style>
  <w:style w:type="numbering" w:customStyle="1" w:styleId="111111272">
    <w:name w:val="1 / 1.1 / 1.1.1272"/>
    <w:basedOn w:val="a2"/>
    <w:next w:val="111111"/>
    <w:rsid w:val="00361EB9"/>
  </w:style>
  <w:style w:type="numbering" w:customStyle="1" w:styleId="2182">
    <w:name w:val="Нет списка2182"/>
    <w:next w:val="a2"/>
    <w:uiPriority w:val="99"/>
    <w:semiHidden/>
    <w:unhideWhenUsed/>
    <w:rsid w:val="00361EB9"/>
  </w:style>
  <w:style w:type="numbering" w:customStyle="1" w:styleId="31720">
    <w:name w:val="Нет списка3172"/>
    <w:next w:val="a2"/>
    <w:uiPriority w:val="99"/>
    <w:semiHidden/>
    <w:unhideWhenUsed/>
    <w:rsid w:val="00361EB9"/>
  </w:style>
  <w:style w:type="numbering" w:customStyle="1" w:styleId="4172">
    <w:name w:val="Нет списка4172"/>
    <w:next w:val="a2"/>
    <w:uiPriority w:val="99"/>
    <w:semiHidden/>
    <w:unhideWhenUsed/>
    <w:rsid w:val="00361EB9"/>
  </w:style>
  <w:style w:type="numbering" w:customStyle="1" w:styleId="11272">
    <w:name w:val="Нет списка11272"/>
    <w:next w:val="a2"/>
    <w:uiPriority w:val="99"/>
    <w:semiHidden/>
    <w:unhideWhenUsed/>
    <w:rsid w:val="00361EB9"/>
  </w:style>
  <w:style w:type="numbering" w:customStyle="1" w:styleId="5172">
    <w:name w:val="Нет списка5172"/>
    <w:next w:val="a2"/>
    <w:uiPriority w:val="99"/>
    <w:semiHidden/>
    <w:unhideWhenUsed/>
    <w:rsid w:val="00361EB9"/>
  </w:style>
  <w:style w:type="numbering" w:customStyle="1" w:styleId="12172">
    <w:name w:val="Нет списка12172"/>
    <w:next w:val="a2"/>
    <w:uiPriority w:val="99"/>
    <w:semiHidden/>
    <w:unhideWhenUsed/>
    <w:rsid w:val="00361EB9"/>
  </w:style>
  <w:style w:type="numbering" w:customStyle="1" w:styleId="872">
    <w:name w:val="Нет списка872"/>
    <w:next w:val="a2"/>
    <w:semiHidden/>
    <w:rsid w:val="00361EB9"/>
  </w:style>
  <w:style w:type="table" w:customStyle="1" w:styleId="3272">
    <w:name w:val="Объемная таблица 32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2">
    <w:name w:val="HTA Tabellengitternetz112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2">
    <w:name w:val="Нет списка1472"/>
    <w:next w:val="a2"/>
    <w:semiHidden/>
    <w:rsid w:val="00361EB9"/>
  </w:style>
  <w:style w:type="numbering" w:customStyle="1" w:styleId="1111111272">
    <w:name w:val="1 / 1.1 / 1.1.11272"/>
    <w:basedOn w:val="a2"/>
    <w:next w:val="111111"/>
    <w:rsid w:val="00361EB9"/>
  </w:style>
  <w:style w:type="numbering" w:customStyle="1" w:styleId="111111372">
    <w:name w:val="1 / 1.1 / 1.1.1372"/>
    <w:basedOn w:val="a2"/>
    <w:next w:val="111111"/>
    <w:rsid w:val="00361EB9"/>
  </w:style>
  <w:style w:type="numbering" w:customStyle="1" w:styleId="2272">
    <w:name w:val="Нет списка2272"/>
    <w:next w:val="a2"/>
    <w:uiPriority w:val="99"/>
    <w:semiHidden/>
    <w:unhideWhenUsed/>
    <w:rsid w:val="00361EB9"/>
  </w:style>
  <w:style w:type="numbering" w:customStyle="1" w:styleId="32720">
    <w:name w:val="Нет списка3272"/>
    <w:next w:val="a2"/>
    <w:uiPriority w:val="99"/>
    <w:semiHidden/>
    <w:unhideWhenUsed/>
    <w:rsid w:val="00361EB9"/>
  </w:style>
  <w:style w:type="numbering" w:customStyle="1" w:styleId="4272">
    <w:name w:val="Нет списка4272"/>
    <w:next w:val="a2"/>
    <w:uiPriority w:val="99"/>
    <w:semiHidden/>
    <w:unhideWhenUsed/>
    <w:rsid w:val="00361EB9"/>
  </w:style>
  <w:style w:type="numbering" w:customStyle="1" w:styleId="11372">
    <w:name w:val="Нет списка11372"/>
    <w:next w:val="a2"/>
    <w:uiPriority w:val="99"/>
    <w:semiHidden/>
    <w:unhideWhenUsed/>
    <w:rsid w:val="00361EB9"/>
  </w:style>
  <w:style w:type="numbering" w:customStyle="1" w:styleId="5272">
    <w:name w:val="Нет списка5272"/>
    <w:next w:val="a2"/>
    <w:uiPriority w:val="99"/>
    <w:semiHidden/>
    <w:unhideWhenUsed/>
    <w:rsid w:val="00361EB9"/>
  </w:style>
  <w:style w:type="numbering" w:customStyle="1" w:styleId="12272">
    <w:name w:val="Нет списка12272"/>
    <w:next w:val="a2"/>
    <w:uiPriority w:val="99"/>
    <w:semiHidden/>
    <w:unhideWhenUsed/>
    <w:rsid w:val="00361EB9"/>
  </w:style>
  <w:style w:type="numbering" w:customStyle="1" w:styleId="1111111372">
    <w:name w:val="1 / 1.1 / 1.1.11372"/>
    <w:basedOn w:val="a2"/>
    <w:next w:val="111111"/>
    <w:rsid w:val="00361EB9"/>
  </w:style>
  <w:style w:type="numbering" w:customStyle="1" w:styleId="111111472">
    <w:name w:val="1 / 1.1 / 1.1.1472"/>
    <w:basedOn w:val="a2"/>
    <w:next w:val="111111"/>
    <w:rsid w:val="00361EB9"/>
  </w:style>
  <w:style w:type="numbering" w:customStyle="1" w:styleId="942">
    <w:name w:val="Нет списка942"/>
    <w:next w:val="a2"/>
    <w:uiPriority w:val="99"/>
    <w:semiHidden/>
    <w:unhideWhenUsed/>
    <w:rsid w:val="00361EB9"/>
  </w:style>
  <w:style w:type="numbering" w:customStyle="1" w:styleId="1042">
    <w:name w:val="Нет списка1042"/>
    <w:next w:val="a2"/>
    <w:uiPriority w:val="99"/>
    <w:semiHidden/>
    <w:unhideWhenUsed/>
    <w:rsid w:val="00361EB9"/>
  </w:style>
  <w:style w:type="numbering" w:customStyle="1" w:styleId="1542">
    <w:name w:val="Нет списка1542"/>
    <w:next w:val="a2"/>
    <w:semiHidden/>
    <w:rsid w:val="00361EB9"/>
  </w:style>
  <w:style w:type="table" w:customStyle="1" w:styleId="3342">
    <w:name w:val="Объемная таблица 3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2">
    <w:name w:val="HTA Tabellengitternetz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2">
    <w:name w:val="Нет списка11442"/>
    <w:next w:val="a2"/>
    <w:semiHidden/>
    <w:rsid w:val="00361EB9"/>
  </w:style>
  <w:style w:type="numbering" w:customStyle="1" w:styleId="2342">
    <w:name w:val="Нет списка2342"/>
    <w:next w:val="a2"/>
    <w:uiPriority w:val="99"/>
    <w:semiHidden/>
    <w:unhideWhenUsed/>
    <w:rsid w:val="00361EB9"/>
  </w:style>
  <w:style w:type="numbering" w:customStyle="1" w:styleId="33420">
    <w:name w:val="Нет списка3342"/>
    <w:next w:val="a2"/>
    <w:uiPriority w:val="99"/>
    <w:semiHidden/>
    <w:unhideWhenUsed/>
    <w:rsid w:val="00361EB9"/>
  </w:style>
  <w:style w:type="numbering" w:customStyle="1" w:styleId="4342">
    <w:name w:val="Нет списка4342"/>
    <w:next w:val="a2"/>
    <w:uiPriority w:val="99"/>
    <w:semiHidden/>
    <w:unhideWhenUsed/>
    <w:rsid w:val="00361EB9"/>
  </w:style>
  <w:style w:type="numbering" w:customStyle="1" w:styleId="111142">
    <w:name w:val="Нет списка111142"/>
    <w:next w:val="a2"/>
    <w:uiPriority w:val="99"/>
    <w:semiHidden/>
    <w:unhideWhenUsed/>
    <w:rsid w:val="00361EB9"/>
  </w:style>
  <w:style w:type="numbering" w:customStyle="1" w:styleId="5342">
    <w:name w:val="Нет списка5342"/>
    <w:next w:val="a2"/>
    <w:uiPriority w:val="99"/>
    <w:semiHidden/>
    <w:unhideWhenUsed/>
    <w:rsid w:val="00361EB9"/>
  </w:style>
  <w:style w:type="numbering" w:customStyle="1" w:styleId="12342">
    <w:name w:val="Нет списка12342"/>
    <w:next w:val="a2"/>
    <w:uiPriority w:val="99"/>
    <w:semiHidden/>
    <w:unhideWhenUsed/>
    <w:rsid w:val="00361EB9"/>
  </w:style>
  <w:style w:type="numbering" w:customStyle="1" w:styleId="6142">
    <w:name w:val="Нет списка6142"/>
    <w:next w:val="a2"/>
    <w:uiPriority w:val="99"/>
    <w:semiHidden/>
    <w:unhideWhenUsed/>
    <w:rsid w:val="00361EB9"/>
  </w:style>
  <w:style w:type="numbering" w:customStyle="1" w:styleId="7142">
    <w:name w:val="Нет списка7142"/>
    <w:next w:val="a2"/>
    <w:semiHidden/>
    <w:rsid w:val="00361EB9"/>
  </w:style>
  <w:style w:type="table" w:customStyle="1" w:styleId="31142">
    <w:name w:val="Объемная таблица 31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2">
    <w:name w:val="HTA Tabellengitternetz1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2">
    <w:name w:val="Нет списка13142"/>
    <w:next w:val="a2"/>
    <w:semiHidden/>
    <w:rsid w:val="00361EB9"/>
  </w:style>
  <w:style w:type="numbering" w:customStyle="1" w:styleId="11111111142">
    <w:name w:val="1 / 1.1 / 1.1.111142"/>
    <w:basedOn w:val="a2"/>
    <w:next w:val="111111"/>
    <w:rsid w:val="00361EB9"/>
  </w:style>
  <w:style w:type="numbering" w:customStyle="1" w:styleId="1111112142">
    <w:name w:val="1 / 1.1 / 1.1.12142"/>
    <w:basedOn w:val="a2"/>
    <w:next w:val="111111"/>
    <w:rsid w:val="00361EB9"/>
  </w:style>
  <w:style w:type="numbering" w:customStyle="1" w:styleId="21142">
    <w:name w:val="Нет списка21142"/>
    <w:next w:val="a2"/>
    <w:uiPriority w:val="99"/>
    <w:semiHidden/>
    <w:unhideWhenUsed/>
    <w:rsid w:val="00361EB9"/>
  </w:style>
  <w:style w:type="numbering" w:customStyle="1" w:styleId="311420">
    <w:name w:val="Нет списка31142"/>
    <w:next w:val="a2"/>
    <w:uiPriority w:val="99"/>
    <w:semiHidden/>
    <w:unhideWhenUsed/>
    <w:rsid w:val="00361EB9"/>
  </w:style>
  <w:style w:type="numbering" w:customStyle="1" w:styleId="41142">
    <w:name w:val="Нет списка41142"/>
    <w:next w:val="a2"/>
    <w:uiPriority w:val="99"/>
    <w:semiHidden/>
    <w:unhideWhenUsed/>
    <w:rsid w:val="00361EB9"/>
  </w:style>
  <w:style w:type="numbering" w:customStyle="1" w:styleId="112142">
    <w:name w:val="Нет списка112142"/>
    <w:next w:val="a2"/>
    <w:uiPriority w:val="99"/>
    <w:semiHidden/>
    <w:unhideWhenUsed/>
    <w:rsid w:val="00361EB9"/>
  </w:style>
  <w:style w:type="numbering" w:customStyle="1" w:styleId="51142">
    <w:name w:val="Нет списка51142"/>
    <w:next w:val="a2"/>
    <w:uiPriority w:val="99"/>
    <w:semiHidden/>
    <w:unhideWhenUsed/>
    <w:rsid w:val="00361EB9"/>
  </w:style>
  <w:style w:type="numbering" w:customStyle="1" w:styleId="121142">
    <w:name w:val="Нет списка121142"/>
    <w:next w:val="a2"/>
    <w:uiPriority w:val="99"/>
    <w:semiHidden/>
    <w:unhideWhenUsed/>
    <w:rsid w:val="00361EB9"/>
  </w:style>
  <w:style w:type="numbering" w:customStyle="1" w:styleId="8142">
    <w:name w:val="Нет списка8142"/>
    <w:next w:val="a2"/>
    <w:semiHidden/>
    <w:rsid w:val="00361EB9"/>
  </w:style>
  <w:style w:type="table" w:customStyle="1" w:styleId="32142">
    <w:name w:val="Объемная таблица 32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2">
    <w:name w:val="HTA Tabellengitternetz112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2">
    <w:name w:val="Нет списка14142"/>
    <w:next w:val="a2"/>
    <w:semiHidden/>
    <w:rsid w:val="00361EB9"/>
  </w:style>
  <w:style w:type="numbering" w:customStyle="1" w:styleId="11111112142">
    <w:name w:val="1 / 1.1 / 1.1.112142"/>
    <w:basedOn w:val="a2"/>
    <w:next w:val="111111"/>
    <w:rsid w:val="00361EB9"/>
  </w:style>
  <w:style w:type="numbering" w:customStyle="1" w:styleId="1111113142">
    <w:name w:val="1 / 1.1 / 1.1.13142"/>
    <w:basedOn w:val="a2"/>
    <w:next w:val="111111"/>
    <w:rsid w:val="00361EB9"/>
  </w:style>
  <w:style w:type="numbering" w:customStyle="1" w:styleId="22142">
    <w:name w:val="Нет списка22142"/>
    <w:next w:val="a2"/>
    <w:uiPriority w:val="99"/>
    <w:semiHidden/>
    <w:unhideWhenUsed/>
    <w:rsid w:val="00361EB9"/>
  </w:style>
  <w:style w:type="numbering" w:customStyle="1" w:styleId="321420">
    <w:name w:val="Нет списка32142"/>
    <w:next w:val="a2"/>
    <w:uiPriority w:val="99"/>
    <w:semiHidden/>
    <w:unhideWhenUsed/>
    <w:rsid w:val="00361EB9"/>
  </w:style>
  <w:style w:type="numbering" w:customStyle="1" w:styleId="42142">
    <w:name w:val="Нет списка42142"/>
    <w:next w:val="a2"/>
    <w:uiPriority w:val="99"/>
    <w:semiHidden/>
    <w:unhideWhenUsed/>
    <w:rsid w:val="00361EB9"/>
  </w:style>
  <w:style w:type="numbering" w:customStyle="1" w:styleId="113142">
    <w:name w:val="Нет списка113142"/>
    <w:next w:val="a2"/>
    <w:uiPriority w:val="99"/>
    <w:semiHidden/>
    <w:unhideWhenUsed/>
    <w:rsid w:val="00361EB9"/>
  </w:style>
  <w:style w:type="numbering" w:customStyle="1" w:styleId="52142">
    <w:name w:val="Нет списка52142"/>
    <w:next w:val="a2"/>
    <w:uiPriority w:val="99"/>
    <w:semiHidden/>
    <w:unhideWhenUsed/>
    <w:rsid w:val="00361EB9"/>
  </w:style>
  <w:style w:type="numbering" w:customStyle="1" w:styleId="122142">
    <w:name w:val="Нет списка122142"/>
    <w:next w:val="a2"/>
    <w:uiPriority w:val="99"/>
    <w:semiHidden/>
    <w:unhideWhenUsed/>
    <w:rsid w:val="00361EB9"/>
  </w:style>
  <w:style w:type="numbering" w:customStyle="1" w:styleId="11111113142">
    <w:name w:val="1 / 1.1 / 1.1.113142"/>
    <w:basedOn w:val="a2"/>
    <w:next w:val="111111"/>
    <w:rsid w:val="00361EB9"/>
  </w:style>
  <w:style w:type="numbering" w:customStyle="1" w:styleId="1111114142">
    <w:name w:val="1 / 1.1 / 1.1.14142"/>
    <w:basedOn w:val="a2"/>
    <w:next w:val="111111"/>
    <w:rsid w:val="00361EB9"/>
  </w:style>
  <w:style w:type="numbering" w:customStyle="1" w:styleId="1642">
    <w:name w:val="Нет списка1642"/>
    <w:next w:val="a2"/>
    <w:uiPriority w:val="99"/>
    <w:semiHidden/>
    <w:unhideWhenUsed/>
    <w:rsid w:val="00361EB9"/>
  </w:style>
  <w:style w:type="numbering" w:customStyle="1" w:styleId="1742">
    <w:name w:val="Нет списка1742"/>
    <w:next w:val="a2"/>
    <w:semiHidden/>
    <w:rsid w:val="00361EB9"/>
  </w:style>
  <w:style w:type="table" w:customStyle="1" w:styleId="3442">
    <w:name w:val="Объемная таблица 34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2">
    <w:name w:val="HTA Tabellengitternetz114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2">
    <w:name w:val="Нет списка11542"/>
    <w:next w:val="a2"/>
    <w:semiHidden/>
    <w:rsid w:val="00361EB9"/>
  </w:style>
  <w:style w:type="numbering" w:customStyle="1" w:styleId="2442">
    <w:name w:val="Нет списка2442"/>
    <w:next w:val="a2"/>
    <w:uiPriority w:val="99"/>
    <w:semiHidden/>
    <w:unhideWhenUsed/>
    <w:rsid w:val="00361EB9"/>
  </w:style>
  <w:style w:type="numbering" w:customStyle="1" w:styleId="34420">
    <w:name w:val="Нет списка3442"/>
    <w:next w:val="a2"/>
    <w:uiPriority w:val="99"/>
    <w:semiHidden/>
    <w:unhideWhenUsed/>
    <w:rsid w:val="00361EB9"/>
  </w:style>
  <w:style w:type="numbering" w:customStyle="1" w:styleId="4442">
    <w:name w:val="Нет списка4442"/>
    <w:next w:val="a2"/>
    <w:uiPriority w:val="99"/>
    <w:semiHidden/>
    <w:unhideWhenUsed/>
    <w:rsid w:val="00361EB9"/>
  </w:style>
  <w:style w:type="numbering" w:customStyle="1" w:styleId="111242">
    <w:name w:val="Нет списка111242"/>
    <w:next w:val="a2"/>
    <w:uiPriority w:val="99"/>
    <w:semiHidden/>
    <w:unhideWhenUsed/>
    <w:rsid w:val="00361EB9"/>
  </w:style>
  <w:style w:type="numbering" w:customStyle="1" w:styleId="5442">
    <w:name w:val="Нет списка5442"/>
    <w:next w:val="a2"/>
    <w:uiPriority w:val="99"/>
    <w:semiHidden/>
    <w:unhideWhenUsed/>
    <w:rsid w:val="00361EB9"/>
  </w:style>
  <w:style w:type="numbering" w:customStyle="1" w:styleId="12442">
    <w:name w:val="Нет списка12442"/>
    <w:next w:val="a2"/>
    <w:uiPriority w:val="99"/>
    <w:semiHidden/>
    <w:unhideWhenUsed/>
    <w:rsid w:val="00361EB9"/>
  </w:style>
  <w:style w:type="numbering" w:customStyle="1" w:styleId="6242">
    <w:name w:val="Нет списка6242"/>
    <w:next w:val="a2"/>
    <w:uiPriority w:val="99"/>
    <w:semiHidden/>
    <w:unhideWhenUsed/>
    <w:rsid w:val="00361EB9"/>
  </w:style>
  <w:style w:type="numbering" w:customStyle="1" w:styleId="7242">
    <w:name w:val="Нет списка7242"/>
    <w:next w:val="a2"/>
    <w:semiHidden/>
    <w:rsid w:val="00361EB9"/>
  </w:style>
  <w:style w:type="table" w:customStyle="1" w:styleId="31242">
    <w:name w:val="Объемная таблица 31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2">
    <w:name w:val="HTA Tabellengitternetz1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2">
    <w:name w:val="Нет списка13242"/>
    <w:next w:val="a2"/>
    <w:semiHidden/>
    <w:rsid w:val="00361EB9"/>
  </w:style>
  <w:style w:type="numbering" w:customStyle="1" w:styleId="11111111242">
    <w:name w:val="1 / 1.1 / 1.1.111242"/>
    <w:basedOn w:val="a2"/>
    <w:next w:val="111111"/>
    <w:rsid w:val="00361EB9"/>
  </w:style>
  <w:style w:type="numbering" w:customStyle="1" w:styleId="1111112242">
    <w:name w:val="1 / 1.1 / 1.1.12242"/>
    <w:basedOn w:val="a2"/>
    <w:next w:val="111111"/>
    <w:rsid w:val="00361EB9"/>
  </w:style>
  <w:style w:type="numbering" w:customStyle="1" w:styleId="21242">
    <w:name w:val="Нет списка21242"/>
    <w:next w:val="a2"/>
    <w:uiPriority w:val="99"/>
    <w:semiHidden/>
    <w:unhideWhenUsed/>
    <w:rsid w:val="00361EB9"/>
  </w:style>
  <w:style w:type="numbering" w:customStyle="1" w:styleId="312420">
    <w:name w:val="Нет списка31242"/>
    <w:next w:val="a2"/>
    <w:uiPriority w:val="99"/>
    <w:semiHidden/>
    <w:unhideWhenUsed/>
    <w:rsid w:val="00361EB9"/>
  </w:style>
  <w:style w:type="numbering" w:customStyle="1" w:styleId="41242">
    <w:name w:val="Нет списка41242"/>
    <w:next w:val="a2"/>
    <w:uiPriority w:val="99"/>
    <w:semiHidden/>
    <w:unhideWhenUsed/>
    <w:rsid w:val="00361EB9"/>
  </w:style>
  <w:style w:type="numbering" w:customStyle="1" w:styleId="112242">
    <w:name w:val="Нет списка112242"/>
    <w:next w:val="a2"/>
    <w:uiPriority w:val="99"/>
    <w:semiHidden/>
    <w:unhideWhenUsed/>
    <w:rsid w:val="00361EB9"/>
  </w:style>
  <w:style w:type="numbering" w:customStyle="1" w:styleId="51242">
    <w:name w:val="Нет списка51242"/>
    <w:next w:val="a2"/>
    <w:uiPriority w:val="99"/>
    <w:semiHidden/>
    <w:unhideWhenUsed/>
    <w:rsid w:val="00361EB9"/>
  </w:style>
  <w:style w:type="numbering" w:customStyle="1" w:styleId="121242">
    <w:name w:val="Нет списка121242"/>
    <w:next w:val="a2"/>
    <w:uiPriority w:val="99"/>
    <w:semiHidden/>
    <w:unhideWhenUsed/>
    <w:rsid w:val="00361EB9"/>
  </w:style>
  <w:style w:type="numbering" w:customStyle="1" w:styleId="8242">
    <w:name w:val="Нет списка8242"/>
    <w:next w:val="a2"/>
    <w:semiHidden/>
    <w:rsid w:val="00361EB9"/>
  </w:style>
  <w:style w:type="table" w:customStyle="1" w:styleId="32242">
    <w:name w:val="Объемная таблица 32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2">
    <w:name w:val="HTA Tabellengitternetz112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2">
    <w:name w:val="Нет списка14242"/>
    <w:next w:val="a2"/>
    <w:semiHidden/>
    <w:rsid w:val="00361EB9"/>
  </w:style>
  <w:style w:type="numbering" w:customStyle="1" w:styleId="11111112242">
    <w:name w:val="1 / 1.1 / 1.1.112242"/>
    <w:basedOn w:val="a2"/>
    <w:next w:val="111111"/>
    <w:rsid w:val="00361EB9"/>
  </w:style>
  <w:style w:type="numbering" w:customStyle="1" w:styleId="1111113242">
    <w:name w:val="1 / 1.1 / 1.1.13242"/>
    <w:basedOn w:val="a2"/>
    <w:next w:val="111111"/>
    <w:rsid w:val="00361EB9"/>
  </w:style>
  <w:style w:type="numbering" w:customStyle="1" w:styleId="22242">
    <w:name w:val="Нет списка22242"/>
    <w:next w:val="a2"/>
    <w:uiPriority w:val="99"/>
    <w:semiHidden/>
    <w:unhideWhenUsed/>
    <w:rsid w:val="00361EB9"/>
  </w:style>
  <w:style w:type="numbering" w:customStyle="1" w:styleId="322420">
    <w:name w:val="Нет списка32242"/>
    <w:next w:val="a2"/>
    <w:uiPriority w:val="99"/>
    <w:semiHidden/>
    <w:unhideWhenUsed/>
    <w:rsid w:val="00361EB9"/>
  </w:style>
  <w:style w:type="numbering" w:customStyle="1" w:styleId="42242">
    <w:name w:val="Нет списка42242"/>
    <w:next w:val="a2"/>
    <w:uiPriority w:val="99"/>
    <w:semiHidden/>
    <w:unhideWhenUsed/>
    <w:rsid w:val="00361EB9"/>
  </w:style>
  <w:style w:type="numbering" w:customStyle="1" w:styleId="113242">
    <w:name w:val="Нет списка113242"/>
    <w:next w:val="a2"/>
    <w:uiPriority w:val="99"/>
    <w:semiHidden/>
    <w:unhideWhenUsed/>
    <w:rsid w:val="00361EB9"/>
  </w:style>
  <w:style w:type="numbering" w:customStyle="1" w:styleId="52242">
    <w:name w:val="Нет списка52242"/>
    <w:next w:val="a2"/>
    <w:uiPriority w:val="99"/>
    <w:semiHidden/>
    <w:unhideWhenUsed/>
    <w:rsid w:val="00361EB9"/>
  </w:style>
  <w:style w:type="numbering" w:customStyle="1" w:styleId="122242">
    <w:name w:val="Нет списка122242"/>
    <w:next w:val="a2"/>
    <w:uiPriority w:val="99"/>
    <w:semiHidden/>
    <w:unhideWhenUsed/>
    <w:rsid w:val="00361EB9"/>
  </w:style>
  <w:style w:type="numbering" w:customStyle="1" w:styleId="11111113242">
    <w:name w:val="1 / 1.1 / 1.1.113242"/>
    <w:basedOn w:val="a2"/>
    <w:next w:val="111111"/>
    <w:rsid w:val="00361EB9"/>
  </w:style>
  <w:style w:type="numbering" w:customStyle="1" w:styleId="1111114242">
    <w:name w:val="1 / 1.1 / 1.1.14242"/>
    <w:basedOn w:val="a2"/>
    <w:next w:val="111111"/>
    <w:rsid w:val="00361EB9"/>
  </w:style>
  <w:style w:type="numbering" w:customStyle="1" w:styleId="1842">
    <w:name w:val="Нет списка1842"/>
    <w:next w:val="a2"/>
    <w:uiPriority w:val="99"/>
    <w:semiHidden/>
    <w:unhideWhenUsed/>
    <w:rsid w:val="00361EB9"/>
  </w:style>
  <w:style w:type="numbering" w:customStyle="1" w:styleId="1942">
    <w:name w:val="Нет списка1942"/>
    <w:next w:val="a2"/>
    <w:semiHidden/>
    <w:rsid w:val="00361EB9"/>
  </w:style>
  <w:style w:type="table" w:customStyle="1" w:styleId="3542">
    <w:name w:val="Объемная таблица 35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2">
    <w:name w:val="HTA Tabellengitternetz115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2">
    <w:name w:val="Нет списка11642"/>
    <w:next w:val="a2"/>
    <w:semiHidden/>
    <w:rsid w:val="00361EB9"/>
  </w:style>
  <w:style w:type="numbering" w:customStyle="1" w:styleId="2542">
    <w:name w:val="Нет списка2542"/>
    <w:next w:val="a2"/>
    <w:uiPriority w:val="99"/>
    <w:semiHidden/>
    <w:unhideWhenUsed/>
    <w:rsid w:val="00361EB9"/>
  </w:style>
  <w:style w:type="numbering" w:customStyle="1" w:styleId="35420">
    <w:name w:val="Нет списка3542"/>
    <w:next w:val="a2"/>
    <w:uiPriority w:val="99"/>
    <w:semiHidden/>
    <w:unhideWhenUsed/>
    <w:rsid w:val="00361EB9"/>
  </w:style>
  <w:style w:type="numbering" w:customStyle="1" w:styleId="4542">
    <w:name w:val="Нет списка4542"/>
    <w:next w:val="a2"/>
    <w:uiPriority w:val="99"/>
    <w:semiHidden/>
    <w:unhideWhenUsed/>
    <w:rsid w:val="00361EB9"/>
  </w:style>
  <w:style w:type="numbering" w:customStyle="1" w:styleId="111342">
    <w:name w:val="Нет списка111342"/>
    <w:next w:val="a2"/>
    <w:uiPriority w:val="99"/>
    <w:semiHidden/>
    <w:unhideWhenUsed/>
    <w:rsid w:val="00361EB9"/>
  </w:style>
  <w:style w:type="numbering" w:customStyle="1" w:styleId="5542">
    <w:name w:val="Нет списка5542"/>
    <w:next w:val="a2"/>
    <w:uiPriority w:val="99"/>
    <w:semiHidden/>
    <w:unhideWhenUsed/>
    <w:rsid w:val="00361EB9"/>
  </w:style>
  <w:style w:type="numbering" w:customStyle="1" w:styleId="12542">
    <w:name w:val="Нет списка12542"/>
    <w:next w:val="a2"/>
    <w:uiPriority w:val="99"/>
    <w:semiHidden/>
    <w:unhideWhenUsed/>
    <w:rsid w:val="00361EB9"/>
  </w:style>
  <w:style w:type="numbering" w:customStyle="1" w:styleId="6342">
    <w:name w:val="Нет списка6342"/>
    <w:next w:val="a2"/>
    <w:uiPriority w:val="99"/>
    <w:semiHidden/>
    <w:unhideWhenUsed/>
    <w:rsid w:val="00361EB9"/>
  </w:style>
  <w:style w:type="numbering" w:customStyle="1" w:styleId="7342">
    <w:name w:val="Нет списка7342"/>
    <w:next w:val="a2"/>
    <w:semiHidden/>
    <w:rsid w:val="00361EB9"/>
  </w:style>
  <w:style w:type="table" w:customStyle="1" w:styleId="31342">
    <w:name w:val="Объемная таблица 31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2">
    <w:name w:val="HTA Tabellengitternetz1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2">
    <w:name w:val="Нет списка13342"/>
    <w:next w:val="a2"/>
    <w:semiHidden/>
    <w:rsid w:val="00361EB9"/>
  </w:style>
  <w:style w:type="numbering" w:customStyle="1" w:styleId="11111111342">
    <w:name w:val="1 / 1.1 / 1.1.111342"/>
    <w:basedOn w:val="a2"/>
    <w:next w:val="111111"/>
    <w:rsid w:val="00361EB9"/>
  </w:style>
  <w:style w:type="numbering" w:customStyle="1" w:styleId="1111112342">
    <w:name w:val="1 / 1.1 / 1.1.12342"/>
    <w:basedOn w:val="a2"/>
    <w:next w:val="111111"/>
    <w:rsid w:val="00361EB9"/>
  </w:style>
  <w:style w:type="numbering" w:customStyle="1" w:styleId="21342">
    <w:name w:val="Нет списка21342"/>
    <w:next w:val="a2"/>
    <w:uiPriority w:val="99"/>
    <w:semiHidden/>
    <w:unhideWhenUsed/>
    <w:rsid w:val="00361EB9"/>
  </w:style>
  <w:style w:type="numbering" w:customStyle="1" w:styleId="313420">
    <w:name w:val="Нет списка31342"/>
    <w:next w:val="a2"/>
    <w:uiPriority w:val="99"/>
    <w:semiHidden/>
    <w:unhideWhenUsed/>
    <w:rsid w:val="00361EB9"/>
  </w:style>
  <w:style w:type="numbering" w:customStyle="1" w:styleId="41342">
    <w:name w:val="Нет списка41342"/>
    <w:next w:val="a2"/>
    <w:uiPriority w:val="99"/>
    <w:semiHidden/>
    <w:unhideWhenUsed/>
    <w:rsid w:val="00361EB9"/>
  </w:style>
  <w:style w:type="numbering" w:customStyle="1" w:styleId="112342">
    <w:name w:val="Нет списка112342"/>
    <w:next w:val="a2"/>
    <w:uiPriority w:val="99"/>
    <w:semiHidden/>
    <w:unhideWhenUsed/>
    <w:rsid w:val="00361EB9"/>
  </w:style>
  <w:style w:type="numbering" w:customStyle="1" w:styleId="51342">
    <w:name w:val="Нет списка51342"/>
    <w:next w:val="a2"/>
    <w:uiPriority w:val="99"/>
    <w:semiHidden/>
    <w:unhideWhenUsed/>
    <w:rsid w:val="00361EB9"/>
  </w:style>
  <w:style w:type="numbering" w:customStyle="1" w:styleId="121342">
    <w:name w:val="Нет списка121342"/>
    <w:next w:val="a2"/>
    <w:uiPriority w:val="99"/>
    <w:semiHidden/>
    <w:unhideWhenUsed/>
    <w:rsid w:val="00361EB9"/>
  </w:style>
  <w:style w:type="numbering" w:customStyle="1" w:styleId="8342">
    <w:name w:val="Нет списка8342"/>
    <w:next w:val="a2"/>
    <w:semiHidden/>
    <w:rsid w:val="00361EB9"/>
  </w:style>
  <w:style w:type="table" w:customStyle="1" w:styleId="32342">
    <w:name w:val="Объемная таблица 32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2">
    <w:name w:val="HTA Tabellengitternetz112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2">
    <w:name w:val="Нет списка14342"/>
    <w:next w:val="a2"/>
    <w:semiHidden/>
    <w:rsid w:val="00361EB9"/>
  </w:style>
  <w:style w:type="numbering" w:customStyle="1" w:styleId="11111112342">
    <w:name w:val="1 / 1.1 / 1.1.112342"/>
    <w:basedOn w:val="a2"/>
    <w:next w:val="111111"/>
    <w:rsid w:val="00361EB9"/>
  </w:style>
  <w:style w:type="numbering" w:customStyle="1" w:styleId="1111113342">
    <w:name w:val="1 / 1.1 / 1.1.13342"/>
    <w:basedOn w:val="a2"/>
    <w:next w:val="111111"/>
    <w:rsid w:val="00361EB9"/>
  </w:style>
  <w:style w:type="numbering" w:customStyle="1" w:styleId="22342">
    <w:name w:val="Нет списка22342"/>
    <w:next w:val="a2"/>
    <w:uiPriority w:val="99"/>
    <w:semiHidden/>
    <w:unhideWhenUsed/>
    <w:rsid w:val="00361EB9"/>
  </w:style>
  <w:style w:type="numbering" w:customStyle="1" w:styleId="323420">
    <w:name w:val="Нет списка32342"/>
    <w:next w:val="a2"/>
    <w:uiPriority w:val="99"/>
    <w:semiHidden/>
    <w:unhideWhenUsed/>
    <w:rsid w:val="00361EB9"/>
  </w:style>
  <w:style w:type="numbering" w:customStyle="1" w:styleId="42342">
    <w:name w:val="Нет списка42342"/>
    <w:next w:val="a2"/>
    <w:uiPriority w:val="99"/>
    <w:semiHidden/>
    <w:unhideWhenUsed/>
    <w:rsid w:val="00361EB9"/>
  </w:style>
  <w:style w:type="numbering" w:customStyle="1" w:styleId="113342">
    <w:name w:val="Нет списка113342"/>
    <w:next w:val="a2"/>
    <w:uiPriority w:val="99"/>
    <w:semiHidden/>
    <w:unhideWhenUsed/>
    <w:rsid w:val="00361EB9"/>
  </w:style>
  <w:style w:type="numbering" w:customStyle="1" w:styleId="52342">
    <w:name w:val="Нет списка52342"/>
    <w:next w:val="a2"/>
    <w:uiPriority w:val="99"/>
    <w:semiHidden/>
    <w:unhideWhenUsed/>
    <w:rsid w:val="00361EB9"/>
  </w:style>
  <w:style w:type="numbering" w:customStyle="1" w:styleId="122342">
    <w:name w:val="Нет списка122342"/>
    <w:next w:val="a2"/>
    <w:uiPriority w:val="99"/>
    <w:semiHidden/>
    <w:unhideWhenUsed/>
    <w:rsid w:val="00361EB9"/>
  </w:style>
  <w:style w:type="numbering" w:customStyle="1" w:styleId="11111113342">
    <w:name w:val="1 / 1.1 / 1.1.113342"/>
    <w:basedOn w:val="a2"/>
    <w:next w:val="111111"/>
    <w:rsid w:val="00361EB9"/>
  </w:style>
  <w:style w:type="numbering" w:customStyle="1" w:styleId="1111114342">
    <w:name w:val="1 / 1.1 / 1.1.14342"/>
    <w:basedOn w:val="a2"/>
    <w:next w:val="111111"/>
    <w:rsid w:val="00361EB9"/>
  </w:style>
  <w:style w:type="numbering" w:customStyle="1" w:styleId="2012">
    <w:name w:val="Нет списка2012"/>
    <w:next w:val="a2"/>
    <w:uiPriority w:val="99"/>
    <w:semiHidden/>
    <w:unhideWhenUsed/>
    <w:rsid w:val="00361EB9"/>
  </w:style>
  <w:style w:type="numbering" w:customStyle="1" w:styleId="11012">
    <w:name w:val="Нет списка11012"/>
    <w:next w:val="a2"/>
    <w:semiHidden/>
    <w:rsid w:val="00361EB9"/>
  </w:style>
  <w:style w:type="table" w:customStyle="1" w:styleId="3612">
    <w:name w:val="Объемная таблица 3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2">
    <w:name w:val="HTA Tabellengitternetz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2">
    <w:name w:val="Нет списка11712"/>
    <w:next w:val="a2"/>
    <w:semiHidden/>
    <w:rsid w:val="00361EB9"/>
  </w:style>
  <w:style w:type="numbering" w:customStyle="1" w:styleId="2612">
    <w:name w:val="Нет списка2612"/>
    <w:next w:val="a2"/>
    <w:uiPriority w:val="99"/>
    <w:semiHidden/>
    <w:unhideWhenUsed/>
    <w:rsid w:val="00361EB9"/>
  </w:style>
  <w:style w:type="numbering" w:customStyle="1" w:styleId="36120">
    <w:name w:val="Нет списка3612"/>
    <w:next w:val="a2"/>
    <w:uiPriority w:val="99"/>
    <w:semiHidden/>
    <w:unhideWhenUsed/>
    <w:rsid w:val="00361EB9"/>
  </w:style>
  <w:style w:type="numbering" w:customStyle="1" w:styleId="4612">
    <w:name w:val="Нет списка4612"/>
    <w:next w:val="a2"/>
    <w:uiPriority w:val="99"/>
    <w:semiHidden/>
    <w:unhideWhenUsed/>
    <w:rsid w:val="00361EB9"/>
  </w:style>
  <w:style w:type="numbering" w:customStyle="1" w:styleId="111412">
    <w:name w:val="Нет списка111412"/>
    <w:next w:val="a2"/>
    <w:uiPriority w:val="99"/>
    <w:semiHidden/>
    <w:unhideWhenUsed/>
    <w:rsid w:val="00361EB9"/>
  </w:style>
  <w:style w:type="numbering" w:customStyle="1" w:styleId="5612">
    <w:name w:val="Нет списка5612"/>
    <w:next w:val="a2"/>
    <w:uiPriority w:val="99"/>
    <w:semiHidden/>
    <w:unhideWhenUsed/>
    <w:rsid w:val="00361EB9"/>
  </w:style>
  <w:style w:type="numbering" w:customStyle="1" w:styleId="12612">
    <w:name w:val="Нет списка12612"/>
    <w:next w:val="a2"/>
    <w:uiPriority w:val="99"/>
    <w:semiHidden/>
    <w:unhideWhenUsed/>
    <w:rsid w:val="00361EB9"/>
  </w:style>
  <w:style w:type="numbering" w:customStyle="1" w:styleId="6412">
    <w:name w:val="Нет списка6412"/>
    <w:next w:val="a2"/>
    <w:uiPriority w:val="99"/>
    <w:semiHidden/>
    <w:unhideWhenUsed/>
    <w:rsid w:val="00361EB9"/>
  </w:style>
  <w:style w:type="numbering" w:customStyle="1" w:styleId="7412">
    <w:name w:val="Нет списка7412"/>
    <w:next w:val="a2"/>
    <w:semiHidden/>
    <w:rsid w:val="00361EB9"/>
  </w:style>
  <w:style w:type="table" w:customStyle="1" w:styleId="31412">
    <w:name w:val="Объемная таблица 31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2">
    <w:name w:val="HTA Tabellengitternetz1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2">
    <w:name w:val="Нет списка13412"/>
    <w:next w:val="a2"/>
    <w:semiHidden/>
    <w:rsid w:val="00361EB9"/>
  </w:style>
  <w:style w:type="numbering" w:customStyle="1" w:styleId="11111111412">
    <w:name w:val="1 / 1.1 / 1.1.111412"/>
    <w:basedOn w:val="a2"/>
    <w:next w:val="111111"/>
    <w:rsid w:val="00361EB9"/>
  </w:style>
  <w:style w:type="numbering" w:customStyle="1" w:styleId="1111112412">
    <w:name w:val="1 / 1.1 / 1.1.12412"/>
    <w:basedOn w:val="a2"/>
    <w:next w:val="111111"/>
    <w:rsid w:val="00361EB9"/>
  </w:style>
  <w:style w:type="numbering" w:customStyle="1" w:styleId="21412">
    <w:name w:val="Нет списка21412"/>
    <w:next w:val="a2"/>
    <w:uiPriority w:val="99"/>
    <w:semiHidden/>
    <w:unhideWhenUsed/>
    <w:rsid w:val="00361EB9"/>
  </w:style>
  <w:style w:type="numbering" w:customStyle="1" w:styleId="314120">
    <w:name w:val="Нет списка31412"/>
    <w:next w:val="a2"/>
    <w:uiPriority w:val="99"/>
    <w:semiHidden/>
    <w:unhideWhenUsed/>
    <w:rsid w:val="00361EB9"/>
  </w:style>
  <w:style w:type="numbering" w:customStyle="1" w:styleId="41412">
    <w:name w:val="Нет списка41412"/>
    <w:next w:val="a2"/>
    <w:uiPriority w:val="99"/>
    <w:semiHidden/>
    <w:unhideWhenUsed/>
    <w:rsid w:val="00361EB9"/>
  </w:style>
  <w:style w:type="numbering" w:customStyle="1" w:styleId="112412">
    <w:name w:val="Нет списка112412"/>
    <w:next w:val="a2"/>
    <w:uiPriority w:val="99"/>
    <w:semiHidden/>
    <w:unhideWhenUsed/>
    <w:rsid w:val="00361EB9"/>
  </w:style>
  <w:style w:type="numbering" w:customStyle="1" w:styleId="51412">
    <w:name w:val="Нет списка51412"/>
    <w:next w:val="a2"/>
    <w:uiPriority w:val="99"/>
    <w:semiHidden/>
    <w:unhideWhenUsed/>
    <w:rsid w:val="00361EB9"/>
  </w:style>
  <w:style w:type="numbering" w:customStyle="1" w:styleId="121412">
    <w:name w:val="Нет списка121412"/>
    <w:next w:val="a2"/>
    <w:uiPriority w:val="99"/>
    <w:semiHidden/>
    <w:unhideWhenUsed/>
    <w:rsid w:val="00361EB9"/>
  </w:style>
  <w:style w:type="numbering" w:customStyle="1" w:styleId="8412">
    <w:name w:val="Нет списка8412"/>
    <w:next w:val="a2"/>
    <w:semiHidden/>
    <w:rsid w:val="00361EB9"/>
  </w:style>
  <w:style w:type="table" w:customStyle="1" w:styleId="32412">
    <w:name w:val="Объемная таблица 32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2">
    <w:name w:val="HTA Tabellengitternetz112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2">
    <w:name w:val="Нет списка14412"/>
    <w:next w:val="a2"/>
    <w:semiHidden/>
    <w:rsid w:val="00361EB9"/>
  </w:style>
  <w:style w:type="numbering" w:customStyle="1" w:styleId="11111112412">
    <w:name w:val="1 / 1.1 / 1.1.112412"/>
    <w:basedOn w:val="a2"/>
    <w:next w:val="111111"/>
    <w:rsid w:val="00361EB9"/>
  </w:style>
  <w:style w:type="numbering" w:customStyle="1" w:styleId="1111113412">
    <w:name w:val="1 / 1.1 / 1.1.13412"/>
    <w:basedOn w:val="a2"/>
    <w:next w:val="111111"/>
    <w:rsid w:val="00361EB9"/>
  </w:style>
  <w:style w:type="numbering" w:customStyle="1" w:styleId="22412">
    <w:name w:val="Нет списка22412"/>
    <w:next w:val="a2"/>
    <w:uiPriority w:val="99"/>
    <w:semiHidden/>
    <w:unhideWhenUsed/>
    <w:rsid w:val="00361EB9"/>
  </w:style>
  <w:style w:type="numbering" w:customStyle="1" w:styleId="324120">
    <w:name w:val="Нет списка32412"/>
    <w:next w:val="a2"/>
    <w:uiPriority w:val="99"/>
    <w:semiHidden/>
    <w:unhideWhenUsed/>
    <w:rsid w:val="00361EB9"/>
  </w:style>
  <w:style w:type="numbering" w:customStyle="1" w:styleId="42412">
    <w:name w:val="Нет списка42412"/>
    <w:next w:val="a2"/>
    <w:uiPriority w:val="99"/>
    <w:semiHidden/>
    <w:unhideWhenUsed/>
    <w:rsid w:val="00361EB9"/>
  </w:style>
  <w:style w:type="numbering" w:customStyle="1" w:styleId="113412">
    <w:name w:val="Нет списка113412"/>
    <w:next w:val="a2"/>
    <w:uiPriority w:val="99"/>
    <w:semiHidden/>
    <w:unhideWhenUsed/>
    <w:rsid w:val="00361EB9"/>
  </w:style>
  <w:style w:type="numbering" w:customStyle="1" w:styleId="52412">
    <w:name w:val="Нет списка52412"/>
    <w:next w:val="a2"/>
    <w:uiPriority w:val="99"/>
    <w:semiHidden/>
    <w:unhideWhenUsed/>
    <w:rsid w:val="00361EB9"/>
  </w:style>
  <w:style w:type="numbering" w:customStyle="1" w:styleId="122412">
    <w:name w:val="Нет списка122412"/>
    <w:next w:val="a2"/>
    <w:uiPriority w:val="99"/>
    <w:semiHidden/>
    <w:unhideWhenUsed/>
    <w:rsid w:val="00361EB9"/>
  </w:style>
  <w:style w:type="numbering" w:customStyle="1" w:styleId="11111113412">
    <w:name w:val="1 / 1.1 / 1.1.113412"/>
    <w:basedOn w:val="a2"/>
    <w:next w:val="111111"/>
    <w:rsid w:val="00361EB9"/>
  </w:style>
  <w:style w:type="numbering" w:customStyle="1" w:styleId="1111114412">
    <w:name w:val="1 / 1.1 / 1.1.14412"/>
    <w:basedOn w:val="a2"/>
    <w:next w:val="111111"/>
    <w:rsid w:val="00361EB9"/>
  </w:style>
  <w:style w:type="numbering" w:customStyle="1" w:styleId="9112">
    <w:name w:val="Нет списка9112"/>
    <w:next w:val="a2"/>
    <w:uiPriority w:val="99"/>
    <w:semiHidden/>
    <w:unhideWhenUsed/>
    <w:rsid w:val="00361EB9"/>
  </w:style>
  <w:style w:type="numbering" w:customStyle="1" w:styleId="10112">
    <w:name w:val="Нет списка10112"/>
    <w:next w:val="a2"/>
    <w:uiPriority w:val="99"/>
    <w:semiHidden/>
    <w:unhideWhenUsed/>
    <w:rsid w:val="00361EB9"/>
  </w:style>
  <w:style w:type="numbering" w:customStyle="1" w:styleId="15112">
    <w:name w:val="Нет списка15112"/>
    <w:next w:val="a2"/>
    <w:semiHidden/>
    <w:rsid w:val="00361EB9"/>
  </w:style>
  <w:style w:type="table" w:customStyle="1" w:styleId="33112">
    <w:name w:val="Объемная таблица 3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2">
    <w:name w:val="HTA Tabellengitternetz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2">
    <w:name w:val="Нет списка114112"/>
    <w:next w:val="a2"/>
    <w:semiHidden/>
    <w:rsid w:val="00361EB9"/>
  </w:style>
  <w:style w:type="numbering" w:customStyle="1" w:styleId="23112">
    <w:name w:val="Нет списка23112"/>
    <w:next w:val="a2"/>
    <w:uiPriority w:val="99"/>
    <w:semiHidden/>
    <w:unhideWhenUsed/>
    <w:rsid w:val="00361EB9"/>
  </w:style>
  <w:style w:type="numbering" w:customStyle="1" w:styleId="331120">
    <w:name w:val="Нет списка33112"/>
    <w:next w:val="a2"/>
    <w:uiPriority w:val="99"/>
    <w:semiHidden/>
    <w:unhideWhenUsed/>
    <w:rsid w:val="00361EB9"/>
  </w:style>
  <w:style w:type="numbering" w:customStyle="1" w:styleId="43112">
    <w:name w:val="Нет списка43112"/>
    <w:next w:val="a2"/>
    <w:uiPriority w:val="99"/>
    <w:semiHidden/>
    <w:unhideWhenUsed/>
    <w:rsid w:val="00361EB9"/>
  </w:style>
  <w:style w:type="numbering" w:customStyle="1" w:styleId="11111120">
    <w:name w:val="Нет списка1111112"/>
    <w:next w:val="a2"/>
    <w:uiPriority w:val="99"/>
    <w:semiHidden/>
    <w:unhideWhenUsed/>
    <w:rsid w:val="00361EB9"/>
  </w:style>
  <w:style w:type="numbering" w:customStyle="1" w:styleId="53112">
    <w:name w:val="Нет списка53112"/>
    <w:next w:val="a2"/>
    <w:uiPriority w:val="99"/>
    <w:semiHidden/>
    <w:unhideWhenUsed/>
    <w:rsid w:val="00361EB9"/>
  </w:style>
  <w:style w:type="numbering" w:customStyle="1" w:styleId="123112">
    <w:name w:val="Нет списка123112"/>
    <w:next w:val="a2"/>
    <w:uiPriority w:val="99"/>
    <w:semiHidden/>
    <w:unhideWhenUsed/>
    <w:rsid w:val="00361EB9"/>
  </w:style>
  <w:style w:type="numbering" w:customStyle="1" w:styleId="61112">
    <w:name w:val="Нет списка61112"/>
    <w:next w:val="a2"/>
    <w:uiPriority w:val="99"/>
    <w:semiHidden/>
    <w:unhideWhenUsed/>
    <w:rsid w:val="00361EB9"/>
  </w:style>
  <w:style w:type="numbering" w:customStyle="1" w:styleId="71112">
    <w:name w:val="Нет списка71112"/>
    <w:next w:val="a2"/>
    <w:semiHidden/>
    <w:rsid w:val="00361EB9"/>
  </w:style>
  <w:style w:type="table" w:customStyle="1" w:styleId="311112">
    <w:name w:val="Объемная таблица 31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2">
    <w:name w:val="HTA Tabellengitternetz1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2">
    <w:name w:val="Нет списка131112"/>
    <w:next w:val="a2"/>
    <w:semiHidden/>
    <w:rsid w:val="00361EB9"/>
  </w:style>
  <w:style w:type="numbering" w:customStyle="1" w:styleId="111111111112">
    <w:name w:val="1 / 1.1 / 1.1.1111112"/>
    <w:basedOn w:val="a2"/>
    <w:next w:val="111111"/>
    <w:rsid w:val="00361EB9"/>
  </w:style>
  <w:style w:type="numbering" w:customStyle="1" w:styleId="11111121112">
    <w:name w:val="1 / 1.1 / 1.1.121112"/>
    <w:basedOn w:val="a2"/>
    <w:next w:val="111111"/>
    <w:rsid w:val="00361EB9"/>
  </w:style>
  <w:style w:type="numbering" w:customStyle="1" w:styleId="211112">
    <w:name w:val="Нет списка211112"/>
    <w:next w:val="a2"/>
    <w:uiPriority w:val="99"/>
    <w:semiHidden/>
    <w:unhideWhenUsed/>
    <w:rsid w:val="00361EB9"/>
  </w:style>
  <w:style w:type="numbering" w:customStyle="1" w:styleId="3111120">
    <w:name w:val="Нет списка311112"/>
    <w:next w:val="a2"/>
    <w:uiPriority w:val="99"/>
    <w:semiHidden/>
    <w:unhideWhenUsed/>
    <w:rsid w:val="00361EB9"/>
  </w:style>
  <w:style w:type="numbering" w:customStyle="1" w:styleId="411112">
    <w:name w:val="Нет списка411112"/>
    <w:next w:val="a2"/>
    <w:uiPriority w:val="99"/>
    <w:semiHidden/>
    <w:unhideWhenUsed/>
    <w:rsid w:val="00361EB9"/>
  </w:style>
  <w:style w:type="numbering" w:customStyle="1" w:styleId="1121112">
    <w:name w:val="Нет списка1121112"/>
    <w:next w:val="a2"/>
    <w:uiPriority w:val="99"/>
    <w:semiHidden/>
    <w:unhideWhenUsed/>
    <w:rsid w:val="00361EB9"/>
  </w:style>
  <w:style w:type="numbering" w:customStyle="1" w:styleId="511112">
    <w:name w:val="Нет списка511112"/>
    <w:next w:val="a2"/>
    <w:uiPriority w:val="99"/>
    <w:semiHidden/>
    <w:unhideWhenUsed/>
    <w:rsid w:val="00361EB9"/>
  </w:style>
  <w:style w:type="numbering" w:customStyle="1" w:styleId="1211112">
    <w:name w:val="Нет списка1211112"/>
    <w:next w:val="a2"/>
    <w:uiPriority w:val="99"/>
    <w:semiHidden/>
    <w:unhideWhenUsed/>
    <w:rsid w:val="00361EB9"/>
  </w:style>
  <w:style w:type="numbering" w:customStyle="1" w:styleId="81112">
    <w:name w:val="Нет списка81112"/>
    <w:next w:val="a2"/>
    <w:semiHidden/>
    <w:rsid w:val="00361EB9"/>
  </w:style>
  <w:style w:type="table" w:customStyle="1" w:styleId="321112">
    <w:name w:val="Объемная таблица 32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2">
    <w:name w:val="HTA Tabellengitternetz112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2">
    <w:name w:val="Нет списка141112"/>
    <w:next w:val="a2"/>
    <w:semiHidden/>
    <w:rsid w:val="00361EB9"/>
  </w:style>
  <w:style w:type="numbering" w:customStyle="1" w:styleId="111111121112">
    <w:name w:val="1 / 1.1 / 1.1.1121112"/>
    <w:basedOn w:val="a2"/>
    <w:next w:val="111111"/>
    <w:rsid w:val="00361EB9"/>
  </w:style>
  <w:style w:type="numbering" w:customStyle="1" w:styleId="11111131112">
    <w:name w:val="1 / 1.1 / 1.1.131112"/>
    <w:basedOn w:val="a2"/>
    <w:next w:val="111111"/>
    <w:rsid w:val="00361EB9"/>
  </w:style>
  <w:style w:type="numbering" w:customStyle="1" w:styleId="221112">
    <w:name w:val="Нет списка221112"/>
    <w:next w:val="a2"/>
    <w:uiPriority w:val="99"/>
    <w:semiHidden/>
    <w:unhideWhenUsed/>
    <w:rsid w:val="00361EB9"/>
  </w:style>
  <w:style w:type="numbering" w:customStyle="1" w:styleId="3211120">
    <w:name w:val="Нет списка321112"/>
    <w:next w:val="a2"/>
    <w:uiPriority w:val="99"/>
    <w:semiHidden/>
    <w:unhideWhenUsed/>
    <w:rsid w:val="00361EB9"/>
  </w:style>
  <w:style w:type="numbering" w:customStyle="1" w:styleId="421112">
    <w:name w:val="Нет списка421112"/>
    <w:next w:val="a2"/>
    <w:uiPriority w:val="99"/>
    <w:semiHidden/>
    <w:unhideWhenUsed/>
    <w:rsid w:val="00361EB9"/>
  </w:style>
  <w:style w:type="numbering" w:customStyle="1" w:styleId="1131112">
    <w:name w:val="Нет списка1131112"/>
    <w:next w:val="a2"/>
    <w:uiPriority w:val="99"/>
    <w:semiHidden/>
    <w:unhideWhenUsed/>
    <w:rsid w:val="00361EB9"/>
  </w:style>
  <w:style w:type="numbering" w:customStyle="1" w:styleId="521112">
    <w:name w:val="Нет списка521112"/>
    <w:next w:val="a2"/>
    <w:uiPriority w:val="99"/>
    <w:semiHidden/>
    <w:unhideWhenUsed/>
    <w:rsid w:val="00361EB9"/>
  </w:style>
  <w:style w:type="numbering" w:customStyle="1" w:styleId="1221112">
    <w:name w:val="Нет списка1221112"/>
    <w:next w:val="a2"/>
    <w:uiPriority w:val="99"/>
    <w:semiHidden/>
    <w:unhideWhenUsed/>
    <w:rsid w:val="00361EB9"/>
  </w:style>
  <w:style w:type="numbering" w:customStyle="1" w:styleId="111111131112">
    <w:name w:val="1 / 1.1 / 1.1.1131112"/>
    <w:basedOn w:val="a2"/>
    <w:next w:val="111111"/>
    <w:rsid w:val="00361EB9"/>
  </w:style>
  <w:style w:type="numbering" w:customStyle="1" w:styleId="11111141112">
    <w:name w:val="1 / 1.1 / 1.1.141112"/>
    <w:basedOn w:val="a2"/>
    <w:next w:val="111111"/>
    <w:rsid w:val="00361EB9"/>
  </w:style>
  <w:style w:type="numbering" w:customStyle="1" w:styleId="16112">
    <w:name w:val="Нет списка16112"/>
    <w:next w:val="a2"/>
    <w:uiPriority w:val="99"/>
    <w:semiHidden/>
    <w:unhideWhenUsed/>
    <w:rsid w:val="00361EB9"/>
  </w:style>
  <w:style w:type="numbering" w:customStyle="1" w:styleId="17112">
    <w:name w:val="Нет списка17112"/>
    <w:next w:val="a2"/>
    <w:semiHidden/>
    <w:rsid w:val="00361EB9"/>
  </w:style>
  <w:style w:type="table" w:customStyle="1" w:styleId="34112">
    <w:name w:val="Объемная таблица 34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2">
    <w:name w:val="HTA Tabellengitternetz114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2">
    <w:name w:val="Нет списка115112"/>
    <w:next w:val="a2"/>
    <w:semiHidden/>
    <w:rsid w:val="00361EB9"/>
  </w:style>
  <w:style w:type="numbering" w:customStyle="1" w:styleId="24112">
    <w:name w:val="Нет списка24112"/>
    <w:next w:val="a2"/>
    <w:uiPriority w:val="99"/>
    <w:semiHidden/>
    <w:unhideWhenUsed/>
    <w:rsid w:val="00361EB9"/>
  </w:style>
  <w:style w:type="numbering" w:customStyle="1" w:styleId="341120">
    <w:name w:val="Нет списка34112"/>
    <w:next w:val="a2"/>
    <w:uiPriority w:val="99"/>
    <w:semiHidden/>
    <w:unhideWhenUsed/>
    <w:rsid w:val="00361EB9"/>
  </w:style>
  <w:style w:type="numbering" w:customStyle="1" w:styleId="44112">
    <w:name w:val="Нет списка44112"/>
    <w:next w:val="a2"/>
    <w:uiPriority w:val="99"/>
    <w:semiHidden/>
    <w:unhideWhenUsed/>
    <w:rsid w:val="00361EB9"/>
  </w:style>
  <w:style w:type="numbering" w:customStyle="1" w:styleId="1112112">
    <w:name w:val="Нет списка1112112"/>
    <w:next w:val="a2"/>
    <w:uiPriority w:val="99"/>
    <w:semiHidden/>
    <w:unhideWhenUsed/>
    <w:rsid w:val="00361EB9"/>
  </w:style>
  <w:style w:type="numbering" w:customStyle="1" w:styleId="54112">
    <w:name w:val="Нет списка54112"/>
    <w:next w:val="a2"/>
    <w:uiPriority w:val="99"/>
    <w:semiHidden/>
    <w:unhideWhenUsed/>
    <w:rsid w:val="00361EB9"/>
  </w:style>
  <w:style w:type="numbering" w:customStyle="1" w:styleId="124112">
    <w:name w:val="Нет списка124112"/>
    <w:next w:val="a2"/>
    <w:uiPriority w:val="99"/>
    <w:semiHidden/>
    <w:unhideWhenUsed/>
    <w:rsid w:val="00361EB9"/>
  </w:style>
  <w:style w:type="numbering" w:customStyle="1" w:styleId="62112">
    <w:name w:val="Нет списка62112"/>
    <w:next w:val="a2"/>
    <w:uiPriority w:val="99"/>
    <w:semiHidden/>
    <w:unhideWhenUsed/>
    <w:rsid w:val="00361EB9"/>
  </w:style>
  <w:style w:type="numbering" w:customStyle="1" w:styleId="72112">
    <w:name w:val="Нет списка72112"/>
    <w:next w:val="a2"/>
    <w:semiHidden/>
    <w:rsid w:val="00361EB9"/>
  </w:style>
  <w:style w:type="table" w:customStyle="1" w:styleId="312112">
    <w:name w:val="Объемная таблица 31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2">
    <w:name w:val="HTA Tabellengitternetz1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2">
    <w:name w:val="Нет списка132112"/>
    <w:next w:val="a2"/>
    <w:semiHidden/>
    <w:rsid w:val="00361EB9"/>
  </w:style>
  <w:style w:type="numbering" w:customStyle="1" w:styleId="111111112112">
    <w:name w:val="1 / 1.1 / 1.1.1112112"/>
    <w:basedOn w:val="a2"/>
    <w:next w:val="111111"/>
    <w:rsid w:val="00361EB9"/>
  </w:style>
  <w:style w:type="numbering" w:customStyle="1" w:styleId="11111122112">
    <w:name w:val="1 / 1.1 / 1.1.122112"/>
    <w:basedOn w:val="a2"/>
    <w:next w:val="111111"/>
    <w:rsid w:val="00361EB9"/>
  </w:style>
  <w:style w:type="numbering" w:customStyle="1" w:styleId="212112">
    <w:name w:val="Нет списка212112"/>
    <w:next w:val="a2"/>
    <w:uiPriority w:val="99"/>
    <w:semiHidden/>
    <w:unhideWhenUsed/>
    <w:rsid w:val="00361EB9"/>
  </w:style>
  <w:style w:type="numbering" w:customStyle="1" w:styleId="3121120">
    <w:name w:val="Нет списка312112"/>
    <w:next w:val="a2"/>
    <w:uiPriority w:val="99"/>
    <w:semiHidden/>
    <w:unhideWhenUsed/>
    <w:rsid w:val="00361EB9"/>
  </w:style>
  <w:style w:type="numbering" w:customStyle="1" w:styleId="412112">
    <w:name w:val="Нет списка412112"/>
    <w:next w:val="a2"/>
    <w:uiPriority w:val="99"/>
    <w:semiHidden/>
    <w:unhideWhenUsed/>
    <w:rsid w:val="00361EB9"/>
  </w:style>
  <w:style w:type="numbering" w:customStyle="1" w:styleId="1122112">
    <w:name w:val="Нет списка1122112"/>
    <w:next w:val="a2"/>
    <w:uiPriority w:val="99"/>
    <w:semiHidden/>
    <w:unhideWhenUsed/>
    <w:rsid w:val="00361EB9"/>
  </w:style>
  <w:style w:type="numbering" w:customStyle="1" w:styleId="512112">
    <w:name w:val="Нет списка512112"/>
    <w:next w:val="a2"/>
    <w:uiPriority w:val="99"/>
    <w:semiHidden/>
    <w:unhideWhenUsed/>
    <w:rsid w:val="00361EB9"/>
  </w:style>
  <w:style w:type="numbering" w:customStyle="1" w:styleId="1212112">
    <w:name w:val="Нет списка1212112"/>
    <w:next w:val="a2"/>
    <w:uiPriority w:val="99"/>
    <w:semiHidden/>
    <w:unhideWhenUsed/>
    <w:rsid w:val="00361EB9"/>
  </w:style>
  <w:style w:type="numbering" w:customStyle="1" w:styleId="82112">
    <w:name w:val="Нет списка82112"/>
    <w:next w:val="a2"/>
    <w:semiHidden/>
    <w:rsid w:val="00361EB9"/>
  </w:style>
  <w:style w:type="table" w:customStyle="1" w:styleId="322112">
    <w:name w:val="Объемная таблица 32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2">
    <w:name w:val="HTA Tabellengitternetz112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2">
    <w:name w:val="Нет списка142112"/>
    <w:next w:val="a2"/>
    <w:semiHidden/>
    <w:rsid w:val="00361EB9"/>
  </w:style>
  <w:style w:type="numbering" w:customStyle="1" w:styleId="111111122112">
    <w:name w:val="1 / 1.1 / 1.1.1122112"/>
    <w:basedOn w:val="a2"/>
    <w:next w:val="111111"/>
    <w:rsid w:val="00361EB9"/>
  </w:style>
  <w:style w:type="numbering" w:customStyle="1" w:styleId="11111132112">
    <w:name w:val="1 / 1.1 / 1.1.132112"/>
    <w:basedOn w:val="a2"/>
    <w:next w:val="111111"/>
    <w:rsid w:val="00361EB9"/>
  </w:style>
  <w:style w:type="numbering" w:customStyle="1" w:styleId="222112">
    <w:name w:val="Нет списка222112"/>
    <w:next w:val="a2"/>
    <w:uiPriority w:val="99"/>
    <w:semiHidden/>
    <w:unhideWhenUsed/>
    <w:rsid w:val="00361EB9"/>
  </w:style>
  <w:style w:type="numbering" w:customStyle="1" w:styleId="3221120">
    <w:name w:val="Нет списка322112"/>
    <w:next w:val="a2"/>
    <w:uiPriority w:val="99"/>
    <w:semiHidden/>
    <w:unhideWhenUsed/>
    <w:rsid w:val="00361EB9"/>
  </w:style>
  <w:style w:type="numbering" w:customStyle="1" w:styleId="422112">
    <w:name w:val="Нет списка422112"/>
    <w:next w:val="a2"/>
    <w:uiPriority w:val="99"/>
    <w:semiHidden/>
    <w:unhideWhenUsed/>
    <w:rsid w:val="00361EB9"/>
  </w:style>
  <w:style w:type="numbering" w:customStyle="1" w:styleId="1132112">
    <w:name w:val="Нет списка1132112"/>
    <w:next w:val="a2"/>
    <w:uiPriority w:val="99"/>
    <w:semiHidden/>
    <w:unhideWhenUsed/>
    <w:rsid w:val="00361EB9"/>
  </w:style>
  <w:style w:type="numbering" w:customStyle="1" w:styleId="522112">
    <w:name w:val="Нет списка522112"/>
    <w:next w:val="a2"/>
    <w:uiPriority w:val="99"/>
    <w:semiHidden/>
    <w:unhideWhenUsed/>
    <w:rsid w:val="00361EB9"/>
  </w:style>
  <w:style w:type="numbering" w:customStyle="1" w:styleId="1222112">
    <w:name w:val="Нет списка1222112"/>
    <w:next w:val="a2"/>
    <w:uiPriority w:val="99"/>
    <w:semiHidden/>
    <w:unhideWhenUsed/>
    <w:rsid w:val="00361EB9"/>
  </w:style>
  <w:style w:type="numbering" w:customStyle="1" w:styleId="111111132112">
    <w:name w:val="1 / 1.1 / 1.1.1132112"/>
    <w:basedOn w:val="a2"/>
    <w:next w:val="111111"/>
    <w:rsid w:val="00361EB9"/>
  </w:style>
  <w:style w:type="numbering" w:customStyle="1" w:styleId="11111142112">
    <w:name w:val="1 / 1.1 / 1.1.142112"/>
    <w:basedOn w:val="a2"/>
    <w:next w:val="111111"/>
    <w:rsid w:val="00361EB9"/>
  </w:style>
  <w:style w:type="numbering" w:customStyle="1" w:styleId="18112">
    <w:name w:val="Нет списка18112"/>
    <w:next w:val="a2"/>
    <w:uiPriority w:val="99"/>
    <w:semiHidden/>
    <w:unhideWhenUsed/>
    <w:rsid w:val="00361EB9"/>
  </w:style>
  <w:style w:type="numbering" w:customStyle="1" w:styleId="19112">
    <w:name w:val="Нет списка19112"/>
    <w:next w:val="a2"/>
    <w:semiHidden/>
    <w:rsid w:val="00361EB9"/>
  </w:style>
  <w:style w:type="table" w:customStyle="1" w:styleId="35112">
    <w:name w:val="Объемная таблица 35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2">
    <w:name w:val="HTA Tabellengitternetz115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2">
    <w:name w:val="Нет списка116112"/>
    <w:next w:val="a2"/>
    <w:semiHidden/>
    <w:rsid w:val="00361EB9"/>
  </w:style>
  <w:style w:type="numbering" w:customStyle="1" w:styleId="25112">
    <w:name w:val="Нет списка25112"/>
    <w:next w:val="a2"/>
    <w:uiPriority w:val="99"/>
    <w:semiHidden/>
    <w:unhideWhenUsed/>
    <w:rsid w:val="00361EB9"/>
  </w:style>
  <w:style w:type="numbering" w:customStyle="1" w:styleId="351120">
    <w:name w:val="Нет списка35112"/>
    <w:next w:val="a2"/>
    <w:uiPriority w:val="99"/>
    <w:semiHidden/>
    <w:unhideWhenUsed/>
    <w:rsid w:val="00361EB9"/>
  </w:style>
  <w:style w:type="numbering" w:customStyle="1" w:styleId="45112">
    <w:name w:val="Нет списка45112"/>
    <w:next w:val="a2"/>
    <w:uiPriority w:val="99"/>
    <w:semiHidden/>
    <w:unhideWhenUsed/>
    <w:rsid w:val="00361EB9"/>
  </w:style>
  <w:style w:type="numbering" w:customStyle="1" w:styleId="1113112">
    <w:name w:val="Нет списка1113112"/>
    <w:next w:val="a2"/>
    <w:uiPriority w:val="99"/>
    <w:semiHidden/>
    <w:unhideWhenUsed/>
    <w:rsid w:val="00361EB9"/>
  </w:style>
  <w:style w:type="numbering" w:customStyle="1" w:styleId="55112">
    <w:name w:val="Нет списка55112"/>
    <w:next w:val="a2"/>
    <w:uiPriority w:val="99"/>
    <w:semiHidden/>
    <w:unhideWhenUsed/>
    <w:rsid w:val="00361EB9"/>
  </w:style>
  <w:style w:type="numbering" w:customStyle="1" w:styleId="125112">
    <w:name w:val="Нет списка125112"/>
    <w:next w:val="a2"/>
    <w:uiPriority w:val="99"/>
    <w:semiHidden/>
    <w:unhideWhenUsed/>
    <w:rsid w:val="00361EB9"/>
  </w:style>
  <w:style w:type="numbering" w:customStyle="1" w:styleId="63112">
    <w:name w:val="Нет списка63112"/>
    <w:next w:val="a2"/>
    <w:uiPriority w:val="99"/>
    <w:semiHidden/>
    <w:unhideWhenUsed/>
    <w:rsid w:val="00361EB9"/>
  </w:style>
  <w:style w:type="numbering" w:customStyle="1" w:styleId="73112">
    <w:name w:val="Нет списка73112"/>
    <w:next w:val="a2"/>
    <w:semiHidden/>
    <w:rsid w:val="00361EB9"/>
  </w:style>
  <w:style w:type="table" w:customStyle="1" w:styleId="313112">
    <w:name w:val="Объемная таблица 31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2">
    <w:name w:val="HTA Tabellengitternetz1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2">
    <w:name w:val="Нет списка133112"/>
    <w:next w:val="a2"/>
    <w:semiHidden/>
    <w:rsid w:val="00361EB9"/>
  </w:style>
  <w:style w:type="numbering" w:customStyle="1" w:styleId="111111113112">
    <w:name w:val="1 / 1.1 / 1.1.1113112"/>
    <w:basedOn w:val="a2"/>
    <w:next w:val="111111"/>
    <w:rsid w:val="00361EB9"/>
  </w:style>
  <w:style w:type="numbering" w:customStyle="1" w:styleId="11111123112">
    <w:name w:val="1 / 1.1 / 1.1.123112"/>
    <w:basedOn w:val="a2"/>
    <w:next w:val="111111"/>
    <w:rsid w:val="00361EB9"/>
  </w:style>
  <w:style w:type="numbering" w:customStyle="1" w:styleId="213112">
    <w:name w:val="Нет списка213112"/>
    <w:next w:val="a2"/>
    <w:uiPriority w:val="99"/>
    <w:semiHidden/>
    <w:unhideWhenUsed/>
    <w:rsid w:val="00361EB9"/>
  </w:style>
  <w:style w:type="numbering" w:customStyle="1" w:styleId="3131120">
    <w:name w:val="Нет списка313112"/>
    <w:next w:val="a2"/>
    <w:uiPriority w:val="99"/>
    <w:semiHidden/>
    <w:unhideWhenUsed/>
    <w:rsid w:val="00361EB9"/>
  </w:style>
  <w:style w:type="numbering" w:customStyle="1" w:styleId="413112">
    <w:name w:val="Нет списка413112"/>
    <w:next w:val="a2"/>
    <w:uiPriority w:val="99"/>
    <w:semiHidden/>
    <w:unhideWhenUsed/>
    <w:rsid w:val="00361EB9"/>
  </w:style>
  <w:style w:type="numbering" w:customStyle="1" w:styleId="1123112">
    <w:name w:val="Нет списка1123112"/>
    <w:next w:val="a2"/>
    <w:uiPriority w:val="99"/>
    <w:semiHidden/>
    <w:unhideWhenUsed/>
    <w:rsid w:val="00361EB9"/>
  </w:style>
  <w:style w:type="numbering" w:customStyle="1" w:styleId="513112">
    <w:name w:val="Нет списка513112"/>
    <w:next w:val="a2"/>
    <w:uiPriority w:val="99"/>
    <w:semiHidden/>
    <w:unhideWhenUsed/>
    <w:rsid w:val="00361EB9"/>
  </w:style>
  <w:style w:type="numbering" w:customStyle="1" w:styleId="1213112">
    <w:name w:val="Нет списка1213112"/>
    <w:next w:val="a2"/>
    <w:uiPriority w:val="99"/>
    <w:semiHidden/>
    <w:unhideWhenUsed/>
    <w:rsid w:val="00361EB9"/>
  </w:style>
  <w:style w:type="numbering" w:customStyle="1" w:styleId="83112">
    <w:name w:val="Нет списка83112"/>
    <w:next w:val="a2"/>
    <w:semiHidden/>
    <w:rsid w:val="00361EB9"/>
  </w:style>
  <w:style w:type="table" w:customStyle="1" w:styleId="323112">
    <w:name w:val="Объемная таблица 32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2">
    <w:name w:val="HTA Tabellengitternetz112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2">
    <w:name w:val="Нет списка143112"/>
    <w:next w:val="a2"/>
    <w:semiHidden/>
    <w:rsid w:val="00361EB9"/>
  </w:style>
  <w:style w:type="numbering" w:customStyle="1" w:styleId="111111123112">
    <w:name w:val="1 / 1.1 / 1.1.1123112"/>
    <w:basedOn w:val="a2"/>
    <w:next w:val="111111"/>
    <w:rsid w:val="00361EB9"/>
  </w:style>
  <w:style w:type="numbering" w:customStyle="1" w:styleId="11111133112">
    <w:name w:val="1 / 1.1 / 1.1.133112"/>
    <w:basedOn w:val="a2"/>
    <w:next w:val="111111"/>
    <w:rsid w:val="00361EB9"/>
  </w:style>
  <w:style w:type="numbering" w:customStyle="1" w:styleId="223112">
    <w:name w:val="Нет списка223112"/>
    <w:next w:val="a2"/>
    <w:uiPriority w:val="99"/>
    <w:semiHidden/>
    <w:unhideWhenUsed/>
    <w:rsid w:val="00361EB9"/>
  </w:style>
  <w:style w:type="numbering" w:customStyle="1" w:styleId="3231120">
    <w:name w:val="Нет списка323112"/>
    <w:next w:val="a2"/>
    <w:uiPriority w:val="99"/>
    <w:semiHidden/>
    <w:unhideWhenUsed/>
    <w:rsid w:val="00361EB9"/>
  </w:style>
  <w:style w:type="numbering" w:customStyle="1" w:styleId="423112">
    <w:name w:val="Нет списка423112"/>
    <w:next w:val="a2"/>
    <w:uiPriority w:val="99"/>
    <w:semiHidden/>
    <w:unhideWhenUsed/>
    <w:rsid w:val="00361EB9"/>
  </w:style>
  <w:style w:type="numbering" w:customStyle="1" w:styleId="1133112">
    <w:name w:val="Нет списка1133112"/>
    <w:next w:val="a2"/>
    <w:uiPriority w:val="99"/>
    <w:semiHidden/>
    <w:unhideWhenUsed/>
    <w:rsid w:val="00361EB9"/>
  </w:style>
  <w:style w:type="numbering" w:customStyle="1" w:styleId="523112">
    <w:name w:val="Нет списка523112"/>
    <w:next w:val="a2"/>
    <w:uiPriority w:val="99"/>
    <w:semiHidden/>
    <w:unhideWhenUsed/>
    <w:rsid w:val="00361EB9"/>
  </w:style>
  <w:style w:type="numbering" w:customStyle="1" w:styleId="1223112">
    <w:name w:val="Нет списка1223112"/>
    <w:next w:val="a2"/>
    <w:uiPriority w:val="99"/>
    <w:semiHidden/>
    <w:unhideWhenUsed/>
    <w:rsid w:val="00361EB9"/>
  </w:style>
  <w:style w:type="numbering" w:customStyle="1" w:styleId="111111133112">
    <w:name w:val="1 / 1.1 / 1.1.1133112"/>
    <w:basedOn w:val="a2"/>
    <w:next w:val="111111"/>
    <w:rsid w:val="00361EB9"/>
  </w:style>
  <w:style w:type="numbering" w:customStyle="1" w:styleId="11111143112">
    <w:name w:val="1 / 1.1 / 1.1.143112"/>
    <w:basedOn w:val="a2"/>
    <w:next w:val="111111"/>
    <w:rsid w:val="00361EB9"/>
  </w:style>
  <w:style w:type="numbering" w:customStyle="1" w:styleId="1111111412">
    <w:name w:val="1 / 1.1 / 1.1.11412"/>
    <w:basedOn w:val="a2"/>
    <w:next w:val="111111"/>
    <w:rsid w:val="00361EB9"/>
  </w:style>
  <w:style w:type="numbering" w:customStyle="1" w:styleId="111111512">
    <w:name w:val="1 / 1.1 / 1.1.1512"/>
    <w:basedOn w:val="a2"/>
    <w:next w:val="111111"/>
    <w:rsid w:val="00361EB9"/>
  </w:style>
  <w:style w:type="numbering" w:customStyle="1" w:styleId="2712">
    <w:name w:val="Нет списка2712"/>
    <w:next w:val="a2"/>
    <w:uiPriority w:val="99"/>
    <w:semiHidden/>
    <w:unhideWhenUsed/>
    <w:rsid w:val="00361EB9"/>
  </w:style>
  <w:style w:type="numbering" w:customStyle="1" w:styleId="11812">
    <w:name w:val="Нет списка11812"/>
    <w:next w:val="a2"/>
    <w:semiHidden/>
    <w:rsid w:val="00361EB9"/>
  </w:style>
  <w:style w:type="table" w:customStyle="1" w:styleId="3712">
    <w:name w:val="Объемная таблица 37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2">
    <w:name w:val="HTA Tabellengitternetz117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2">
    <w:name w:val="Нет списка11912"/>
    <w:next w:val="a2"/>
    <w:semiHidden/>
    <w:rsid w:val="00361EB9"/>
  </w:style>
  <w:style w:type="numbering" w:customStyle="1" w:styleId="2812">
    <w:name w:val="Нет списка2812"/>
    <w:next w:val="a2"/>
    <w:uiPriority w:val="99"/>
    <w:semiHidden/>
    <w:unhideWhenUsed/>
    <w:rsid w:val="00361EB9"/>
  </w:style>
  <w:style w:type="numbering" w:customStyle="1" w:styleId="37120">
    <w:name w:val="Нет списка3712"/>
    <w:next w:val="a2"/>
    <w:uiPriority w:val="99"/>
    <w:semiHidden/>
    <w:unhideWhenUsed/>
    <w:rsid w:val="00361EB9"/>
  </w:style>
  <w:style w:type="numbering" w:customStyle="1" w:styleId="4712">
    <w:name w:val="Нет списка4712"/>
    <w:next w:val="a2"/>
    <w:uiPriority w:val="99"/>
    <w:semiHidden/>
    <w:unhideWhenUsed/>
    <w:rsid w:val="00361EB9"/>
  </w:style>
  <w:style w:type="numbering" w:customStyle="1" w:styleId="111512">
    <w:name w:val="Нет списка111512"/>
    <w:next w:val="a2"/>
    <w:uiPriority w:val="99"/>
    <w:semiHidden/>
    <w:unhideWhenUsed/>
    <w:rsid w:val="00361EB9"/>
  </w:style>
  <w:style w:type="numbering" w:customStyle="1" w:styleId="5712">
    <w:name w:val="Нет списка5712"/>
    <w:next w:val="a2"/>
    <w:uiPriority w:val="99"/>
    <w:semiHidden/>
    <w:unhideWhenUsed/>
    <w:rsid w:val="00361EB9"/>
  </w:style>
  <w:style w:type="numbering" w:customStyle="1" w:styleId="12712">
    <w:name w:val="Нет списка12712"/>
    <w:next w:val="a2"/>
    <w:uiPriority w:val="99"/>
    <w:semiHidden/>
    <w:unhideWhenUsed/>
    <w:rsid w:val="00361EB9"/>
  </w:style>
  <w:style w:type="numbering" w:customStyle="1" w:styleId="6512">
    <w:name w:val="Нет списка6512"/>
    <w:next w:val="a2"/>
    <w:uiPriority w:val="99"/>
    <w:semiHidden/>
    <w:unhideWhenUsed/>
    <w:rsid w:val="00361EB9"/>
  </w:style>
  <w:style w:type="numbering" w:customStyle="1" w:styleId="7512">
    <w:name w:val="Нет списка7512"/>
    <w:next w:val="a2"/>
    <w:semiHidden/>
    <w:rsid w:val="00361EB9"/>
  </w:style>
  <w:style w:type="table" w:customStyle="1" w:styleId="31512">
    <w:name w:val="Объемная таблица 31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2">
    <w:name w:val="HTA Tabellengitternetz1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2">
    <w:name w:val="Нет списка13512"/>
    <w:next w:val="a2"/>
    <w:semiHidden/>
    <w:rsid w:val="00361EB9"/>
  </w:style>
  <w:style w:type="numbering" w:customStyle="1" w:styleId="11111111512">
    <w:name w:val="1 / 1.1 / 1.1.111512"/>
    <w:basedOn w:val="a2"/>
    <w:next w:val="111111"/>
    <w:rsid w:val="00361EB9"/>
  </w:style>
  <w:style w:type="numbering" w:customStyle="1" w:styleId="1111112512">
    <w:name w:val="1 / 1.1 / 1.1.12512"/>
    <w:basedOn w:val="a2"/>
    <w:next w:val="111111"/>
    <w:rsid w:val="00361EB9"/>
  </w:style>
  <w:style w:type="numbering" w:customStyle="1" w:styleId="21512">
    <w:name w:val="Нет списка21512"/>
    <w:next w:val="a2"/>
    <w:uiPriority w:val="99"/>
    <w:semiHidden/>
    <w:unhideWhenUsed/>
    <w:rsid w:val="00361EB9"/>
  </w:style>
  <w:style w:type="numbering" w:customStyle="1" w:styleId="315120">
    <w:name w:val="Нет списка31512"/>
    <w:next w:val="a2"/>
    <w:uiPriority w:val="99"/>
    <w:semiHidden/>
    <w:unhideWhenUsed/>
    <w:rsid w:val="00361EB9"/>
  </w:style>
  <w:style w:type="numbering" w:customStyle="1" w:styleId="41512">
    <w:name w:val="Нет списка41512"/>
    <w:next w:val="a2"/>
    <w:uiPriority w:val="99"/>
    <w:semiHidden/>
    <w:unhideWhenUsed/>
    <w:rsid w:val="00361EB9"/>
  </w:style>
  <w:style w:type="numbering" w:customStyle="1" w:styleId="112512">
    <w:name w:val="Нет списка112512"/>
    <w:next w:val="a2"/>
    <w:uiPriority w:val="99"/>
    <w:semiHidden/>
    <w:unhideWhenUsed/>
    <w:rsid w:val="00361EB9"/>
  </w:style>
  <w:style w:type="numbering" w:customStyle="1" w:styleId="51512">
    <w:name w:val="Нет списка51512"/>
    <w:next w:val="a2"/>
    <w:uiPriority w:val="99"/>
    <w:semiHidden/>
    <w:unhideWhenUsed/>
    <w:rsid w:val="00361EB9"/>
  </w:style>
  <w:style w:type="numbering" w:customStyle="1" w:styleId="121512">
    <w:name w:val="Нет списка121512"/>
    <w:next w:val="a2"/>
    <w:uiPriority w:val="99"/>
    <w:semiHidden/>
    <w:unhideWhenUsed/>
    <w:rsid w:val="00361EB9"/>
  </w:style>
  <w:style w:type="numbering" w:customStyle="1" w:styleId="8512">
    <w:name w:val="Нет списка8512"/>
    <w:next w:val="a2"/>
    <w:semiHidden/>
    <w:rsid w:val="00361EB9"/>
  </w:style>
  <w:style w:type="table" w:customStyle="1" w:styleId="32512">
    <w:name w:val="Объемная таблица 32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2">
    <w:name w:val="HTA Tabellengitternetz112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2">
    <w:name w:val="Нет списка14512"/>
    <w:next w:val="a2"/>
    <w:semiHidden/>
    <w:rsid w:val="00361EB9"/>
  </w:style>
  <w:style w:type="numbering" w:customStyle="1" w:styleId="11111112512">
    <w:name w:val="1 / 1.1 / 1.1.112512"/>
    <w:basedOn w:val="a2"/>
    <w:next w:val="111111"/>
    <w:rsid w:val="00361EB9"/>
  </w:style>
  <w:style w:type="numbering" w:customStyle="1" w:styleId="1111113512">
    <w:name w:val="1 / 1.1 / 1.1.13512"/>
    <w:basedOn w:val="a2"/>
    <w:next w:val="111111"/>
    <w:rsid w:val="00361EB9"/>
  </w:style>
  <w:style w:type="numbering" w:customStyle="1" w:styleId="22512">
    <w:name w:val="Нет списка22512"/>
    <w:next w:val="a2"/>
    <w:uiPriority w:val="99"/>
    <w:semiHidden/>
    <w:unhideWhenUsed/>
    <w:rsid w:val="00361EB9"/>
  </w:style>
  <w:style w:type="numbering" w:customStyle="1" w:styleId="325120">
    <w:name w:val="Нет списка32512"/>
    <w:next w:val="a2"/>
    <w:uiPriority w:val="99"/>
    <w:semiHidden/>
    <w:unhideWhenUsed/>
    <w:rsid w:val="00361EB9"/>
  </w:style>
  <w:style w:type="numbering" w:customStyle="1" w:styleId="42512">
    <w:name w:val="Нет списка42512"/>
    <w:next w:val="a2"/>
    <w:uiPriority w:val="99"/>
    <w:semiHidden/>
    <w:unhideWhenUsed/>
    <w:rsid w:val="00361EB9"/>
  </w:style>
  <w:style w:type="numbering" w:customStyle="1" w:styleId="113512">
    <w:name w:val="Нет списка113512"/>
    <w:next w:val="a2"/>
    <w:uiPriority w:val="99"/>
    <w:semiHidden/>
    <w:unhideWhenUsed/>
    <w:rsid w:val="00361EB9"/>
  </w:style>
  <w:style w:type="numbering" w:customStyle="1" w:styleId="52512">
    <w:name w:val="Нет списка52512"/>
    <w:next w:val="a2"/>
    <w:uiPriority w:val="99"/>
    <w:semiHidden/>
    <w:unhideWhenUsed/>
    <w:rsid w:val="00361EB9"/>
  </w:style>
  <w:style w:type="numbering" w:customStyle="1" w:styleId="122512">
    <w:name w:val="Нет списка122512"/>
    <w:next w:val="a2"/>
    <w:uiPriority w:val="99"/>
    <w:semiHidden/>
    <w:unhideWhenUsed/>
    <w:rsid w:val="00361EB9"/>
  </w:style>
  <w:style w:type="numbering" w:customStyle="1" w:styleId="11111113512">
    <w:name w:val="1 / 1.1 / 1.1.113512"/>
    <w:basedOn w:val="a2"/>
    <w:next w:val="111111"/>
    <w:rsid w:val="00361EB9"/>
  </w:style>
  <w:style w:type="numbering" w:customStyle="1" w:styleId="1111114512">
    <w:name w:val="1 / 1.1 / 1.1.14512"/>
    <w:basedOn w:val="a2"/>
    <w:next w:val="111111"/>
    <w:rsid w:val="00361EB9"/>
  </w:style>
  <w:style w:type="numbering" w:customStyle="1" w:styleId="9212">
    <w:name w:val="Нет списка9212"/>
    <w:next w:val="a2"/>
    <w:uiPriority w:val="99"/>
    <w:semiHidden/>
    <w:unhideWhenUsed/>
    <w:rsid w:val="00361EB9"/>
  </w:style>
  <w:style w:type="numbering" w:customStyle="1" w:styleId="10212">
    <w:name w:val="Нет списка10212"/>
    <w:next w:val="a2"/>
    <w:uiPriority w:val="99"/>
    <w:semiHidden/>
    <w:unhideWhenUsed/>
    <w:rsid w:val="00361EB9"/>
  </w:style>
  <w:style w:type="numbering" w:customStyle="1" w:styleId="15212">
    <w:name w:val="Нет списка15212"/>
    <w:next w:val="a2"/>
    <w:semiHidden/>
    <w:rsid w:val="00361EB9"/>
  </w:style>
  <w:style w:type="table" w:customStyle="1" w:styleId="33212">
    <w:name w:val="Объемная таблица 3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2">
    <w:name w:val="HTA Tabellengitternetz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2">
    <w:name w:val="Нет списка114212"/>
    <w:next w:val="a2"/>
    <w:semiHidden/>
    <w:rsid w:val="00361EB9"/>
  </w:style>
  <w:style w:type="numbering" w:customStyle="1" w:styleId="23212">
    <w:name w:val="Нет списка23212"/>
    <w:next w:val="a2"/>
    <w:uiPriority w:val="99"/>
    <w:semiHidden/>
    <w:unhideWhenUsed/>
    <w:rsid w:val="00361EB9"/>
  </w:style>
  <w:style w:type="numbering" w:customStyle="1" w:styleId="332120">
    <w:name w:val="Нет списка33212"/>
    <w:next w:val="a2"/>
    <w:uiPriority w:val="99"/>
    <w:semiHidden/>
    <w:unhideWhenUsed/>
    <w:rsid w:val="00361EB9"/>
  </w:style>
  <w:style w:type="numbering" w:customStyle="1" w:styleId="43212">
    <w:name w:val="Нет списка43212"/>
    <w:next w:val="a2"/>
    <w:uiPriority w:val="99"/>
    <w:semiHidden/>
    <w:unhideWhenUsed/>
    <w:rsid w:val="00361EB9"/>
  </w:style>
  <w:style w:type="numbering" w:customStyle="1" w:styleId="1111212">
    <w:name w:val="Нет списка1111212"/>
    <w:next w:val="a2"/>
    <w:uiPriority w:val="99"/>
    <w:semiHidden/>
    <w:unhideWhenUsed/>
    <w:rsid w:val="00361EB9"/>
  </w:style>
  <w:style w:type="numbering" w:customStyle="1" w:styleId="53212">
    <w:name w:val="Нет списка53212"/>
    <w:next w:val="a2"/>
    <w:uiPriority w:val="99"/>
    <w:semiHidden/>
    <w:unhideWhenUsed/>
    <w:rsid w:val="00361EB9"/>
  </w:style>
  <w:style w:type="numbering" w:customStyle="1" w:styleId="123212">
    <w:name w:val="Нет списка123212"/>
    <w:next w:val="a2"/>
    <w:uiPriority w:val="99"/>
    <w:semiHidden/>
    <w:unhideWhenUsed/>
    <w:rsid w:val="00361EB9"/>
  </w:style>
  <w:style w:type="numbering" w:customStyle="1" w:styleId="61212">
    <w:name w:val="Нет списка61212"/>
    <w:next w:val="a2"/>
    <w:uiPriority w:val="99"/>
    <w:semiHidden/>
    <w:unhideWhenUsed/>
    <w:rsid w:val="00361EB9"/>
  </w:style>
  <w:style w:type="numbering" w:customStyle="1" w:styleId="71212">
    <w:name w:val="Нет списка71212"/>
    <w:next w:val="a2"/>
    <w:semiHidden/>
    <w:rsid w:val="00361EB9"/>
  </w:style>
  <w:style w:type="table" w:customStyle="1" w:styleId="311212">
    <w:name w:val="Объемная таблица 31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2">
    <w:name w:val="HTA Tabellengitternetz1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2">
    <w:name w:val="Нет списка131212"/>
    <w:next w:val="a2"/>
    <w:semiHidden/>
    <w:rsid w:val="00361EB9"/>
  </w:style>
  <w:style w:type="numbering" w:customStyle="1" w:styleId="111111111212">
    <w:name w:val="1 / 1.1 / 1.1.1111212"/>
    <w:basedOn w:val="a2"/>
    <w:next w:val="111111"/>
    <w:rsid w:val="00361EB9"/>
  </w:style>
  <w:style w:type="numbering" w:customStyle="1" w:styleId="11111121212">
    <w:name w:val="1 / 1.1 / 1.1.121212"/>
    <w:basedOn w:val="a2"/>
    <w:next w:val="111111"/>
    <w:rsid w:val="00361EB9"/>
  </w:style>
  <w:style w:type="numbering" w:customStyle="1" w:styleId="211212">
    <w:name w:val="Нет списка211212"/>
    <w:next w:val="a2"/>
    <w:uiPriority w:val="99"/>
    <w:semiHidden/>
    <w:unhideWhenUsed/>
    <w:rsid w:val="00361EB9"/>
  </w:style>
  <w:style w:type="numbering" w:customStyle="1" w:styleId="3112120">
    <w:name w:val="Нет списка311212"/>
    <w:next w:val="a2"/>
    <w:uiPriority w:val="99"/>
    <w:semiHidden/>
    <w:unhideWhenUsed/>
    <w:rsid w:val="00361EB9"/>
  </w:style>
  <w:style w:type="numbering" w:customStyle="1" w:styleId="411212">
    <w:name w:val="Нет списка411212"/>
    <w:next w:val="a2"/>
    <w:uiPriority w:val="99"/>
    <w:semiHidden/>
    <w:unhideWhenUsed/>
    <w:rsid w:val="00361EB9"/>
  </w:style>
  <w:style w:type="numbering" w:customStyle="1" w:styleId="1121212">
    <w:name w:val="Нет списка1121212"/>
    <w:next w:val="a2"/>
    <w:uiPriority w:val="99"/>
    <w:semiHidden/>
    <w:unhideWhenUsed/>
    <w:rsid w:val="00361EB9"/>
  </w:style>
  <w:style w:type="numbering" w:customStyle="1" w:styleId="511212">
    <w:name w:val="Нет списка511212"/>
    <w:next w:val="a2"/>
    <w:uiPriority w:val="99"/>
    <w:semiHidden/>
    <w:unhideWhenUsed/>
    <w:rsid w:val="00361EB9"/>
  </w:style>
  <w:style w:type="numbering" w:customStyle="1" w:styleId="1211212">
    <w:name w:val="Нет списка1211212"/>
    <w:next w:val="a2"/>
    <w:uiPriority w:val="99"/>
    <w:semiHidden/>
    <w:unhideWhenUsed/>
    <w:rsid w:val="00361EB9"/>
  </w:style>
  <w:style w:type="numbering" w:customStyle="1" w:styleId="81212">
    <w:name w:val="Нет списка81212"/>
    <w:next w:val="a2"/>
    <w:semiHidden/>
    <w:rsid w:val="00361EB9"/>
  </w:style>
  <w:style w:type="table" w:customStyle="1" w:styleId="321212">
    <w:name w:val="Объемная таблица 32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2">
    <w:name w:val="HTA Tabellengitternetz112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2">
    <w:name w:val="Нет списка141212"/>
    <w:next w:val="a2"/>
    <w:semiHidden/>
    <w:rsid w:val="00361EB9"/>
  </w:style>
  <w:style w:type="numbering" w:customStyle="1" w:styleId="111111121212">
    <w:name w:val="1 / 1.1 / 1.1.1121212"/>
    <w:basedOn w:val="a2"/>
    <w:next w:val="111111"/>
    <w:rsid w:val="00361EB9"/>
  </w:style>
  <w:style w:type="numbering" w:customStyle="1" w:styleId="11111131212">
    <w:name w:val="1 / 1.1 / 1.1.131212"/>
    <w:basedOn w:val="a2"/>
    <w:next w:val="111111"/>
    <w:rsid w:val="00361EB9"/>
  </w:style>
  <w:style w:type="numbering" w:customStyle="1" w:styleId="221212">
    <w:name w:val="Нет списка221212"/>
    <w:next w:val="a2"/>
    <w:uiPriority w:val="99"/>
    <w:semiHidden/>
    <w:unhideWhenUsed/>
    <w:rsid w:val="00361EB9"/>
  </w:style>
  <w:style w:type="numbering" w:customStyle="1" w:styleId="3212120">
    <w:name w:val="Нет списка321212"/>
    <w:next w:val="a2"/>
    <w:uiPriority w:val="99"/>
    <w:semiHidden/>
    <w:unhideWhenUsed/>
    <w:rsid w:val="00361EB9"/>
  </w:style>
  <w:style w:type="numbering" w:customStyle="1" w:styleId="421212">
    <w:name w:val="Нет списка421212"/>
    <w:next w:val="a2"/>
    <w:uiPriority w:val="99"/>
    <w:semiHidden/>
    <w:unhideWhenUsed/>
    <w:rsid w:val="00361EB9"/>
  </w:style>
  <w:style w:type="numbering" w:customStyle="1" w:styleId="1131212">
    <w:name w:val="Нет списка1131212"/>
    <w:next w:val="a2"/>
    <w:uiPriority w:val="99"/>
    <w:semiHidden/>
    <w:unhideWhenUsed/>
    <w:rsid w:val="00361EB9"/>
  </w:style>
  <w:style w:type="numbering" w:customStyle="1" w:styleId="521212">
    <w:name w:val="Нет списка521212"/>
    <w:next w:val="a2"/>
    <w:uiPriority w:val="99"/>
    <w:semiHidden/>
    <w:unhideWhenUsed/>
    <w:rsid w:val="00361EB9"/>
  </w:style>
  <w:style w:type="numbering" w:customStyle="1" w:styleId="1221212">
    <w:name w:val="Нет списка1221212"/>
    <w:next w:val="a2"/>
    <w:uiPriority w:val="99"/>
    <w:semiHidden/>
    <w:unhideWhenUsed/>
    <w:rsid w:val="00361EB9"/>
  </w:style>
  <w:style w:type="numbering" w:customStyle="1" w:styleId="111111131212">
    <w:name w:val="1 / 1.1 / 1.1.1131212"/>
    <w:basedOn w:val="a2"/>
    <w:next w:val="111111"/>
    <w:rsid w:val="00361EB9"/>
  </w:style>
  <w:style w:type="numbering" w:customStyle="1" w:styleId="11111141212">
    <w:name w:val="1 / 1.1 / 1.1.141212"/>
    <w:basedOn w:val="a2"/>
    <w:next w:val="111111"/>
    <w:rsid w:val="00361EB9"/>
  </w:style>
  <w:style w:type="numbering" w:customStyle="1" w:styleId="16212">
    <w:name w:val="Нет списка16212"/>
    <w:next w:val="a2"/>
    <w:uiPriority w:val="99"/>
    <w:semiHidden/>
    <w:unhideWhenUsed/>
    <w:rsid w:val="00361EB9"/>
  </w:style>
  <w:style w:type="numbering" w:customStyle="1" w:styleId="17212">
    <w:name w:val="Нет списка17212"/>
    <w:next w:val="a2"/>
    <w:semiHidden/>
    <w:rsid w:val="00361EB9"/>
  </w:style>
  <w:style w:type="table" w:customStyle="1" w:styleId="34212">
    <w:name w:val="Объемная таблица 34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2">
    <w:name w:val="HTA Tabellengitternetz114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2">
    <w:name w:val="Нет списка115212"/>
    <w:next w:val="a2"/>
    <w:semiHidden/>
    <w:rsid w:val="00361EB9"/>
  </w:style>
  <w:style w:type="numbering" w:customStyle="1" w:styleId="24212">
    <w:name w:val="Нет списка24212"/>
    <w:next w:val="a2"/>
    <w:uiPriority w:val="99"/>
    <w:semiHidden/>
    <w:unhideWhenUsed/>
    <w:rsid w:val="00361EB9"/>
  </w:style>
  <w:style w:type="numbering" w:customStyle="1" w:styleId="342120">
    <w:name w:val="Нет списка34212"/>
    <w:next w:val="a2"/>
    <w:uiPriority w:val="99"/>
    <w:semiHidden/>
    <w:unhideWhenUsed/>
    <w:rsid w:val="00361EB9"/>
  </w:style>
  <w:style w:type="numbering" w:customStyle="1" w:styleId="44212">
    <w:name w:val="Нет списка44212"/>
    <w:next w:val="a2"/>
    <w:uiPriority w:val="99"/>
    <w:semiHidden/>
    <w:unhideWhenUsed/>
    <w:rsid w:val="00361EB9"/>
  </w:style>
  <w:style w:type="numbering" w:customStyle="1" w:styleId="1112212">
    <w:name w:val="Нет списка1112212"/>
    <w:next w:val="a2"/>
    <w:uiPriority w:val="99"/>
    <w:semiHidden/>
    <w:unhideWhenUsed/>
    <w:rsid w:val="00361EB9"/>
  </w:style>
  <w:style w:type="numbering" w:customStyle="1" w:styleId="54212">
    <w:name w:val="Нет списка54212"/>
    <w:next w:val="a2"/>
    <w:uiPriority w:val="99"/>
    <w:semiHidden/>
    <w:unhideWhenUsed/>
    <w:rsid w:val="00361EB9"/>
  </w:style>
  <w:style w:type="numbering" w:customStyle="1" w:styleId="124212">
    <w:name w:val="Нет списка124212"/>
    <w:next w:val="a2"/>
    <w:uiPriority w:val="99"/>
    <w:semiHidden/>
    <w:unhideWhenUsed/>
    <w:rsid w:val="00361EB9"/>
  </w:style>
  <w:style w:type="numbering" w:customStyle="1" w:styleId="62212">
    <w:name w:val="Нет списка62212"/>
    <w:next w:val="a2"/>
    <w:uiPriority w:val="99"/>
    <w:semiHidden/>
    <w:unhideWhenUsed/>
    <w:rsid w:val="00361EB9"/>
  </w:style>
  <w:style w:type="numbering" w:customStyle="1" w:styleId="72212">
    <w:name w:val="Нет списка72212"/>
    <w:next w:val="a2"/>
    <w:semiHidden/>
    <w:rsid w:val="00361EB9"/>
  </w:style>
  <w:style w:type="table" w:customStyle="1" w:styleId="312212">
    <w:name w:val="Объемная таблица 31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2">
    <w:name w:val="HTA Tabellengitternetz1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2">
    <w:name w:val="Нет списка132212"/>
    <w:next w:val="a2"/>
    <w:semiHidden/>
    <w:rsid w:val="00361EB9"/>
  </w:style>
  <w:style w:type="numbering" w:customStyle="1" w:styleId="111111112212">
    <w:name w:val="1 / 1.1 / 1.1.1112212"/>
    <w:basedOn w:val="a2"/>
    <w:next w:val="111111"/>
    <w:rsid w:val="00361EB9"/>
  </w:style>
  <w:style w:type="numbering" w:customStyle="1" w:styleId="11111122212">
    <w:name w:val="1 / 1.1 / 1.1.122212"/>
    <w:basedOn w:val="a2"/>
    <w:next w:val="111111"/>
    <w:rsid w:val="00361EB9"/>
  </w:style>
  <w:style w:type="numbering" w:customStyle="1" w:styleId="212212">
    <w:name w:val="Нет списка212212"/>
    <w:next w:val="a2"/>
    <w:uiPriority w:val="99"/>
    <w:semiHidden/>
    <w:unhideWhenUsed/>
    <w:rsid w:val="00361EB9"/>
  </w:style>
  <w:style w:type="numbering" w:customStyle="1" w:styleId="3122120">
    <w:name w:val="Нет списка312212"/>
    <w:next w:val="a2"/>
    <w:uiPriority w:val="99"/>
    <w:semiHidden/>
    <w:unhideWhenUsed/>
    <w:rsid w:val="00361EB9"/>
  </w:style>
  <w:style w:type="numbering" w:customStyle="1" w:styleId="412212">
    <w:name w:val="Нет списка412212"/>
    <w:next w:val="a2"/>
    <w:uiPriority w:val="99"/>
    <w:semiHidden/>
    <w:unhideWhenUsed/>
    <w:rsid w:val="00361EB9"/>
  </w:style>
  <w:style w:type="numbering" w:customStyle="1" w:styleId="1122212">
    <w:name w:val="Нет списка1122212"/>
    <w:next w:val="a2"/>
    <w:uiPriority w:val="99"/>
    <w:semiHidden/>
    <w:unhideWhenUsed/>
    <w:rsid w:val="00361EB9"/>
  </w:style>
  <w:style w:type="numbering" w:customStyle="1" w:styleId="512212">
    <w:name w:val="Нет списка512212"/>
    <w:next w:val="a2"/>
    <w:uiPriority w:val="99"/>
    <w:semiHidden/>
    <w:unhideWhenUsed/>
    <w:rsid w:val="00361EB9"/>
  </w:style>
  <w:style w:type="numbering" w:customStyle="1" w:styleId="1212212">
    <w:name w:val="Нет списка1212212"/>
    <w:next w:val="a2"/>
    <w:uiPriority w:val="99"/>
    <w:semiHidden/>
    <w:unhideWhenUsed/>
    <w:rsid w:val="00361EB9"/>
  </w:style>
  <w:style w:type="numbering" w:customStyle="1" w:styleId="82212">
    <w:name w:val="Нет списка82212"/>
    <w:next w:val="a2"/>
    <w:semiHidden/>
    <w:rsid w:val="00361EB9"/>
  </w:style>
  <w:style w:type="table" w:customStyle="1" w:styleId="322212">
    <w:name w:val="Объемная таблица 32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2">
    <w:name w:val="HTA Tabellengitternetz112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2">
    <w:name w:val="Нет списка142212"/>
    <w:next w:val="a2"/>
    <w:semiHidden/>
    <w:rsid w:val="00361EB9"/>
  </w:style>
  <w:style w:type="numbering" w:customStyle="1" w:styleId="111111122212">
    <w:name w:val="1 / 1.1 / 1.1.1122212"/>
    <w:basedOn w:val="a2"/>
    <w:next w:val="111111"/>
    <w:rsid w:val="00361EB9"/>
  </w:style>
  <w:style w:type="numbering" w:customStyle="1" w:styleId="11111132212">
    <w:name w:val="1 / 1.1 / 1.1.132212"/>
    <w:basedOn w:val="a2"/>
    <w:next w:val="111111"/>
    <w:rsid w:val="00361EB9"/>
  </w:style>
  <w:style w:type="numbering" w:customStyle="1" w:styleId="222212">
    <w:name w:val="Нет списка222212"/>
    <w:next w:val="a2"/>
    <w:uiPriority w:val="99"/>
    <w:semiHidden/>
    <w:unhideWhenUsed/>
    <w:rsid w:val="00361EB9"/>
  </w:style>
  <w:style w:type="numbering" w:customStyle="1" w:styleId="3222120">
    <w:name w:val="Нет списка322212"/>
    <w:next w:val="a2"/>
    <w:uiPriority w:val="99"/>
    <w:semiHidden/>
    <w:unhideWhenUsed/>
    <w:rsid w:val="00361EB9"/>
  </w:style>
  <w:style w:type="numbering" w:customStyle="1" w:styleId="422212">
    <w:name w:val="Нет списка422212"/>
    <w:next w:val="a2"/>
    <w:uiPriority w:val="99"/>
    <w:semiHidden/>
    <w:unhideWhenUsed/>
    <w:rsid w:val="00361EB9"/>
  </w:style>
  <w:style w:type="numbering" w:customStyle="1" w:styleId="1132212">
    <w:name w:val="Нет списка1132212"/>
    <w:next w:val="a2"/>
    <w:uiPriority w:val="99"/>
    <w:semiHidden/>
    <w:unhideWhenUsed/>
    <w:rsid w:val="00361EB9"/>
  </w:style>
  <w:style w:type="numbering" w:customStyle="1" w:styleId="522212">
    <w:name w:val="Нет списка522212"/>
    <w:next w:val="a2"/>
    <w:uiPriority w:val="99"/>
    <w:semiHidden/>
    <w:unhideWhenUsed/>
    <w:rsid w:val="00361EB9"/>
  </w:style>
  <w:style w:type="numbering" w:customStyle="1" w:styleId="1222212">
    <w:name w:val="Нет списка1222212"/>
    <w:next w:val="a2"/>
    <w:uiPriority w:val="99"/>
    <w:semiHidden/>
    <w:unhideWhenUsed/>
    <w:rsid w:val="00361EB9"/>
  </w:style>
  <w:style w:type="numbering" w:customStyle="1" w:styleId="111111132212">
    <w:name w:val="1 / 1.1 / 1.1.1132212"/>
    <w:basedOn w:val="a2"/>
    <w:next w:val="111111"/>
    <w:rsid w:val="00361EB9"/>
  </w:style>
  <w:style w:type="numbering" w:customStyle="1" w:styleId="11111142212">
    <w:name w:val="1 / 1.1 / 1.1.142212"/>
    <w:basedOn w:val="a2"/>
    <w:next w:val="111111"/>
    <w:rsid w:val="00361EB9"/>
  </w:style>
  <w:style w:type="numbering" w:customStyle="1" w:styleId="18212">
    <w:name w:val="Нет списка18212"/>
    <w:next w:val="a2"/>
    <w:uiPriority w:val="99"/>
    <w:semiHidden/>
    <w:unhideWhenUsed/>
    <w:rsid w:val="00361EB9"/>
  </w:style>
  <w:style w:type="numbering" w:customStyle="1" w:styleId="19212">
    <w:name w:val="Нет списка19212"/>
    <w:next w:val="a2"/>
    <w:semiHidden/>
    <w:rsid w:val="00361EB9"/>
  </w:style>
  <w:style w:type="table" w:customStyle="1" w:styleId="35212">
    <w:name w:val="Объемная таблица 35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2">
    <w:name w:val="HTA Tabellengitternetz115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2">
    <w:name w:val="Нет списка116212"/>
    <w:next w:val="a2"/>
    <w:semiHidden/>
    <w:rsid w:val="00361EB9"/>
  </w:style>
  <w:style w:type="numbering" w:customStyle="1" w:styleId="25212">
    <w:name w:val="Нет списка25212"/>
    <w:next w:val="a2"/>
    <w:uiPriority w:val="99"/>
    <w:semiHidden/>
    <w:unhideWhenUsed/>
    <w:rsid w:val="00361EB9"/>
  </w:style>
  <w:style w:type="numbering" w:customStyle="1" w:styleId="352120">
    <w:name w:val="Нет списка35212"/>
    <w:next w:val="a2"/>
    <w:uiPriority w:val="99"/>
    <w:semiHidden/>
    <w:unhideWhenUsed/>
    <w:rsid w:val="00361EB9"/>
  </w:style>
  <w:style w:type="numbering" w:customStyle="1" w:styleId="45212">
    <w:name w:val="Нет списка45212"/>
    <w:next w:val="a2"/>
    <w:uiPriority w:val="99"/>
    <w:semiHidden/>
    <w:unhideWhenUsed/>
    <w:rsid w:val="00361EB9"/>
  </w:style>
  <w:style w:type="numbering" w:customStyle="1" w:styleId="1113212">
    <w:name w:val="Нет списка1113212"/>
    <w:next w:val="a2"/>
    <w:uiPriority w:val="99"/>
    <w:semiHidden/>
    <w:unhideWhenUsed/>
    <w:rsid w:val="00361EB9"/>
  </w:style>
  <w:style w:type="numbering" w:customStyle="1" w:styleId="55212">
    <w:name w:val="Нет списка55212"/>
    <w:next w:val="a2"/>
    <w:uiPriority w:val="99"/>
    <w:semiHidden/>
    <w:unhideWhenUsed/>
    <w:rsid w:val="00361EB9"/>
  </w:style>
  <w:style w:type="numbering" w:customStyle="1" w:styleId="125212">
    <w:name w:val="Нет списка125212"/>
    <w:next w:val="a2"/>
    <w:uiPriority w:val="99"/>
    <w:semiHidden/>
    <w:unhideWhenUsed/>
    <w:rsid w:val="00361EB9"/>
  </w:style>
  <w:style w:type="numbering" w:customStyle="1" w:styleId="63212">
    <w:name w:val="Нет списка63212"/>
    <w:next w:val="a2"/>
    <w:uiPriority w:val="99"/>
    <w:semiHidden/>
    <w:unhideWhenUsed/>
    <w:rsid w:val="00361EB9"/>
  </w:style>
  <w:style w:type="numbering" w:customStyle="1" w:styleId="73212">
    <w:name w:val="Нет списка73212"/>
    <w:next w:val="a2"/>
    <w:semiHidden/>
    <w:rsid w:val="00361EB9"/>
  </w:style>
  <w:style w:type="table" w:customStyle="1" w:styleId="313212">
    <w:name w:val="Объемная таблица 31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2">
    <w:name w:val="HTA Tabellengitternetz1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2">
    <w:name w:val="Нет списка133212"/>
    <w:next w:val="a2"/>
    <w:semiHidden/>
    <w:rsid w:val="00361EB9"/>
  </w:style>
  <w:style w:type="numbering" w:customStyle="1" w:styleId="111111113212">
    <w:name w:val="1 / 1.1 / 1.1.1113212"/>
    <w:basedOn w:val="a2"/>
    <w:next w:val="111111"/>
    <w:rsid w:val="00361EB9"/>
  </w:style>
  <w:style w:type="numbering" w:customStyle="1" w:styleId="11111123212">
    <w:name w:val="1 / 1.1 / 1.1.123212"/>
    <w:basedOn w:val="a2"/>
    <w:next w:val="111111"/>
    <w:rsid w:val="00361EB9"/>
  </w:style>
  <w:style w:type="numbering" w:customStyle="1" w:styleId="213212">
    <w:name w:val="Нет списка213212"/>
    <w:next w:val="a2"/>
    <w:uiPriority w:val="99"/>
    <w:semiHidden/>
    <w:unhideWhenUsed/>
    <w:rsid w:val="00361EB9"/>
  </w:style>
  <w:style w:type="numbering" w:customStyle="1" w:styleId="3132120">
    <w:name w:val="Нет списка313212"/>
    <w:next w:val="a2"/>
    <w:uiPriority w:val="99"/>
    <w:semiHidden/>
    <w:unhideWhenUsed/>
    <w:rsid w:val="00361EB9"/>
  </w:style>
  <w:style w:type="numbering" w:customStyle="1" w:styleId="413212">
    <w:name w:val="Нет списка413212"/>
    <w:next w:val="a2"/>
    <w:uiPriority w:val="99"/>
    <w:semiHidden/>
    <w:unhideWhenUsed/>
    <w:rsid w:val="00361EB9"/>
  </w:style>
  <w:style w:type="numbering" w:customStyle="1" w:styleId="1123212">
    <w:name w:val="Нет списка1123212"/>
    <w:next w:val="a2"/>
    <w:uiPriority w:val="99"/>
    <w:semiHidden/>
    <w:unhideWhenUsed/>
    <w:rsid w:val="00361EB9"/>
  </w:style>
  <w:style w:type="numbering" w:customStyle="1" w:styleId="513212">
    <w:name w:val="Нет списка513212"/>
    <w:next w:val="a2"/>
    <w:uiPriority w:val="99"/>
    <w:semiHidden/>
    <w:unhideWhenUsed/>
    <w:rsid w:val="00361EB9"/>
  </w:style>
  <w:style w:type="numbering" w:customStyle="1" w:styleId="1213212">
    <w:name w:val="Нет списка1213212"/>
    <w:next w:val="a2"/>
    <w:uiPriority w:val="99"/>
    <w:semiHidden/>
    <w:unhideWhenUsed/>
    <w:rsid w:val="00361EB9"/>
  </w:style>
  <w:style w:type="numbering" w:customStyle="1" w:styleId="83212">
    <w:name w:val="Нет списка83212"/>
    <w:next w:val="a2"/>
    <w:semiHidden/>
    <w:rsid w:val="00361EB9"/>
  </w:style>
  <w:style w:type="table" w:customStyle="1" w:styleId="323212">
    <w:name w:val="Объемная таблица 32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2">
    <w:name w:val="HTA Tabellengitternetz112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2">
    <w:name w:val="Нет списка143212"/>
    <w:next w:val="a2"/>
    <w:semiHidden/>
    <w:rsid w:val="00361EB9"/>
  </w:style>
  <w:style w:type="numbering" w:customStyle="1" w:styleId="111111123212">
    <w:name w:val="1 / 1.1 / 1.1.1123212"/>
    <w:basedOn w:val="a2"/>
    <w:next w:val="111111"/>
    <w:rsid w:val="00361EB9"/>
  </w:style>
  <w:style w:type="numbering" w:customStyle="1" w:styleId="11111133212">
    <w:name w:val="1 / 1.1 / 1.1.133212"/>
    <w:basedOn w:val="a2"/>
    <w:next w:val="111111"/>
    <w:rsid w:val="00361EB9"/>
  </w:style>
  <w:style w:type="numbering" w:customStyle="1" w:styleId="223212">
    <w:name w:val="Нет списка223212"/>
    <w:next w:val="a2"/>
    <w:uiPriority w:val="99"/>
    <w:semiHidden/>
    <w:unhideWhenUsed/>
    <w:rsid w:val="00361EB9"/>
  </w:style>
  <w:style w:type="numbering" w:customStyle="1" w:styleId="3232120">
    <w:name w:val="Нет списка323212"/>
    <w:next w:val="a2"/>
    <w:uiPriority w:val="99"/>
    <w:semiHidden/>
    <w:unhideWhenUsed/>
    <w:rsid w:val="00361EB9"/>
  </w:style>
  <w:style w:type="numbering" w:customStyle="1" w:styleId="423212">
    <w:name w:val="Нет списка423212"/>
    <w:next w:val="a2"/>
    <w:uiPriority w:val="99"/>
    <w:semiHidden/>
    <w:unhideWhenUsed/>
    <w:rsid w:val="00361EB9"/>
  </w:style>
  <w:style w:type="numbering" w:customStyle="1" w:styleId="1133212">
    <w:name w:val="Нет списка1133212"/>
    <w:next w:val="a2"/>
    <w:uiPriority w:val="99"/>
    <w:semiHidden/>
    <w:unhideWhenUsed/>
    <w:rsid w:val="00361EB9"/>
  </w:style>
  <w:style w:type="numbering" w:customStyle="1" w:styleId="523212">
    <w:name w:val="Нет списка523212"/>
    <w:next w:val="a2"/>
    <w:uiPriority w:val="99"/>
    <w:semiHidden/>
    <w:unhideWhenUsed/>
    <w:rsid w:val="00361EB9"/>
  </w:style>
  <w:style w:type="numbering" w:customStyle="1" w:styleId="1223212">
    <w:name w:val="Нет списка1223212"/>
    <w:next w:val="a2"/>
    <w:uiPriority w:val="99"/>
    <w:semiHidden/>
    <w:unhideWhenUsed/>
    <w:rsid w:val="00361EB9"/>
  </w:style>
  <w:style w:type="numbering" w:customStyle="1" w:styleId="111111133212">
    <w:name w:val="1 / 1.1 / 1.1.1133212"/>
    <w:basedOn w:val="a2"/>
    <w:next w:val="111111"/>
    <w:rsid w:val="00361EB9"/>
  </w:style>
  <w:style w:type="numbering" w:customStyle="1" w:styleId="11111143212">
    <w:name w:val="1 / 1.1 / 1.1.143212"/>
    <w:basedOn w:val="a2"/>
    <w:next w:val="111111"/>
    <w:rsid w:val="00361EB9"/>
  </w:style>
  <w:style w:type="numbering" w:customStyle="1" w:styleId="2912">
    <w:name w:val="Нет списка2912"/>
    <w:next w:val="a2"/>
    <w:uiPriority w:val="99"/>
    <w:semiHidden/>
    <w:unhideWhenUsed/>
    <w:rsid w:val="00361EB9"/>
  </w:style>
  <w:style w:type="numbering" w:customStyle="1" w:styleId="12012">
    <w:name w:val="Нет списка12012"/>
    <w:next w:val="a2"/>
    <w:semiHidden/>
    <w:rsid w:val="00361EB9"/>
  </w:style>
  <w:style w:type="table" w:customStyle="1" w:styleId="3812">
    <w:name w:val="Объемная таблица 38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2">
    <w:name w:val="HTA Tabellengitternetz118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2">
    <w:name w:val="Нет списка111012"/>
    <w:next w:val="a2"/>
    <w:semiHidden/>
    <w:rsid w:val="00361EB9"/>
  </w:style>
  <w:style w:type="numbering" w:customStyle="1" w:styleId="21012">
    <w:name w:val="Нет списка21012"/>
    <w:next w:val="a2"/>
    <w:uiPriority w:val="99"/>
    <w:semiHidden/>
    <w:unhideWhenUsed/>
    <w:rsid w:val="00361EB9"/>
  </w:style>
  <w:style w:type="numbering" w:customStyle="1" w:styleId="38120">
    <w:name w:val="Нет списка3812"/>
    <w:next w:val="a2"/>
    <w:uiPriority w:val="99"/>
    <w:semiHidden/>
    <w:unhideWhenUsed/>
    <w:rsid w:val="00361EB9"/>
  </w:style>
  <w:style w:type="numbering" w:customStyle="1" w:styleId="4812">
    <w:name w:val="Нет списка4812"/>
    <w:next w:val="a2"/>
    <w:uiPriority w:val="99"/>
    <w:semiHidden/>
    <w:unhideWhenUsed/>
    <w:rsid w:val="00361EB9"/>
  </w:style>
  <w:style w:type="numbering" w:customStyle="1" w:styleId="111612">
    <w:name w:val="Нет списка111612"/>
    <w:next w:val="a2"/>
    <w:uiPriority w:val="99"/>
    <w:semiHidden/>
    <w:unhideWhenUsed/>
    <w:rsid w:val="00361EB9"/>
  </w:style>
  <w:style w:type="numbering" w:customStyle="1" w:styleId="5812">
    <w:name w:val="Нет списка5812"/>
    <w:next w:val="a2"/>
    <w:uiPriority w:val="99"/>
    <w:semiHidden/>
    <w:unhideWhenUsed/>
    <w:rsid w:val="00361EB9"/>
  </w:style>
  <w:style w:type="numbering" w:customStyle="1" w:styleId="12812">
    <w:name w:val="Нет списка12812"/>
    <w:next w:val="a2"/>
    <w:uiPriority w:val="99"/>
    <w:semiHidden/>
    <w:unhideWhenUsed/>
    <w:rsid w:val="00361EB9"/>
  </w:style>
  <w:style w:type="numbering" w:customStyle="1" w:styleId="6612">
    <w:name w:val="Нет списка6612"/>
    <w:next w:val="a2"/>
    <w:uiPriority w:val="99"/>
    <w:semiHidden/>
    <w:unhideWhenUsed/>
    <w:rsid w:val="00361EB9"/>
  </w:style>
  <w:style w:type="numbering" w:customStyle="1" w:styleId="7612">
    <w:name w:val="Нет списка7612"/>
    <w:next w:val="a2"/>
    <w:semiHidden/>
    <w:rsid w:val="00361EB9"/>
  </w:style>
  <w:style w:type="table" w:customStyle="1" w:styleId="31612">
    <w:name w:val="Объемная таблица 31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2">
    <w:name w:val="HTA Tabellengitternetz1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2">
    <w:name w:val="Нет списка13612"/>
    <w:next w:val="a2"/>
    <w:semiHidden/>
    <w:rsid w:val="00361EB9"/>
  </w:style>
  <w:style w:type="numbering" w:customStyle="1" w:styleId="11111111612">
    <w:name w:val="1 / 1.1 / 1.1.111612"/>
    <w:basedOn w:val="a2"/>
    <w:next w:val="111111"/>
    <w:rsid w:val="00361EB9"/>
  </w:style>
  <w:style w:type="numbering" w:customStyle="1" w:styleId="1111112612">
    <w:name w:val="1 / 1.1 / 1.1.12612"/>
    <w:basedOn w:val="a2"/>
    <w:next w:val="111111"/>
    <w:rsid w:val="00361EB9"/>
  </w:style>
  <w:style w:type="numbering" w:customStyle="1" w:styleId="21612">
    <w:name w:val="Нет списка21612"/>
    <w:next w:val="a2"/>
    <w:uiPriority w:val="99"/>
    <w:semiHidden/>
    <w:unhideWhenUsed/>
    <w:rsid w:val="00361EB9"/>
  </w:style>
  <w:style w:type="numbering" w:customStyle="1" w:styleId="316120">
    <w:name w:val="Нет списка31612"/>
    <w:next w:val="a2"/>
    <w:uiPriority w:val="99"/>
    <w:semiHidden/>
    <w:unhideWhenUsed/>
    <w:rsid w:val="00361EB9"/>
  </w:style>
  <w:style w:type="numbering" w:customStyle="1" w:styleId="41612">
    <w:name w:val="Нет списка41612"/>
    <w:next w:val="a2"/>
    <w:uiPriority w:val="99"/>
    <w:semiHidden/>
    <w:unhideWhenUsed/>
    <w:rsid w:val="00361EB9"/>
  </w:style>
  <w:style w:type="numbering" w:customStyle="1" w:styleId="112612">
    <w:name w:val="Нет списка112612"/>
    <w:next w:val="a2"/>
    <w:uiPriority w:val="99"/>
    <w:semiHidden/>
    <w:unhideWhenUsed/>
    <w:rsid w:val="00361EB9"/>
  </w:style>
  <w:style w:type="numbering" w:customStyle="1" w:styleId="51612">
    <w:name w:val="Нет списка51612"/>
    <w:next w:val="a2"/>
    <w:uiPriority w:val="99"/>
    <w:semiHidden/>
    <w:unhideWhenUsed/>
    <w:rsid w:val="00361EB9"/>
  </w:style>
  <w:style w:type="numbering" w:customStyle="1" w:styleId="121612">
    <w:name w:val="Нет списка121612"/>
    <w:next w:val="a2"/>
    <w:uiPriority w:val="99"/>
    <w:semiHidden/>
    <w:unhideWhenUsed/>
    <w:rsid w:val="00361EB9"/>
  </w:style>
  <w:style w:type="numbering" w:customStyle="1" w:styleId="8612">
    <w:name w:val="Нет списка8612"/>
    <w:next w:val="a2"/>
    <w:semiHidden/>
    <w:rsid w:val="00361EB9"/>
  </w:style>
  <w:style w:type="table" w:customStyle="1" w:styleId="32612">
    <w:name w:val="Объемная таблица 32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2">
    <w:name w:val="HTA Tabellengitternetz112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2">
    <w:name w:val="Нет списка14612"/>
    <w:next w:val="a2"/>
    <w:semiHidden/>
    <w:rsid w:val="00361EB9"/>
  </w:style>
  <w:style w:type="numbering" w:customStyle="1" w:styleId="11111112612">
    <w:name w:val="1 / 1.1 / 1.1.112612"/>
    <w:basedOn w:val="a2"/>
    <w:next w:val="111111"/>
    <w:rsid w:val="00361EB9"/>
  </w:style>
  <w:style w:type="numbering" w:customStyle="1" w:styleId="1111113612">
    <w:name w:val="1 / 1.1 / 1.1.13612"/>
    <w:basedOn w:val="a2"/>
    <w:next w:val="111111"/>
    <w:rsid w:val="00361EB9"/>
  </w:style>
  <w:style w:type="numbering" w:customStyle="1" w:styleId="22612">
    <w:name w:val="Нет списка22612"/>
    <w:next w:val="a2"/>
    <w:uiPriority w:val="99"/>
    <w:semiHidden/>
    <w:unhideWhenUsed/>
    <w:rsid w:val="00361EB9"/>
  </w:style>
  <w:style w:type="numbering" w:customStyle="1" w:styleId="326120">
    <w:name w:val="Нет списка32612"/>
    <w:next w:val="a2"/>
    <w:uiPriority w:val="99"/>
    <w:semiHidden/>
    <w:unhideWhenUsed/>
    <w:rsid w:val="00361EB9"/>
  </w:style>
  <w:style w:type="numbering" w:customStyle="1" w:styleId="42612">
    <w:name w:val="Нет списка42612"/>
    <w:next w:val="a2"/>
    <w:uiPriority w:val="99"/>
    <w:semiHidden/>
    <w:unhideWhenUsed/>
    <w:rsid w:val="00361EB9"/>
  </w:style>
  <w:style w:type="numbering" w:customStyle="1" w:styleId="113612">
    <w:name w:val="Нет списка113612"/>
    <w:next w:val="a2"/>
    <w:uiPriority w:val="99"/>
    <w:semiHidden/>
    <w:unhideWhenUsed/>
    <w:rsid w:val="00361EB9"/>
  </w:style>
  <w:style w:type="numbering" w:customStyle="1" w:styleId="52612">
    <w:name w:val="Нет списка52612"/>
    <w:next w:val="a2"/>
    <w:uiPriority w:val="99"/>
    <w:semiHidden/>
    <w:unhideWhenUsed/>
    <w:rsid w:val="00361EB9"/>
  </w:style>
  <w:style w:type="numbering" w:customStyle="1" w:styleId="122612">
    <w:name w:val="Нет списка122612"/>
    <w:next w:val="a2"/>
    <w:uiPriority w:val="99"/>
    <w:semiHidden/>
    <w:unhideWhenUsed/>
    <w:rsid w:val="00361EB9"/>
  </w:style>
  <w:style w:type="numbering" w:customStyle="1" w:styleId="11111113612">
    <w:name w:val="1 / 1.1 / 1.1.113612"/>
    <w:basedOn w:val="a2"/>
    <w:next w:val="111111"/>
    <w:rsid w:val="00361EB9"/>
  </w:style>
  <w:style w:type="numbering" w:customStyle="1" w:styleId="1111114612">
    <w:name w:val="1 / 1.1 / 1.1.14612"/>
    <w:basedOn w:val="a2"/>
    <w:next w:val="111111"/>
    <w:rsid w:val="00361EB9"/>
  </w:style>
  <w:style w:type="numbering" w:customStyle="1" w:styleId="9312">
    <w:name w:val="Нет списка9312"/>
    <w:next w:val="a2"/>
    <w:uiPriority w:val="99"/>
    <w:semiHidden/>
    <w:unhideWhenUsed/>
    <w:rsid w:val="00361EB9"/>
  </w:style>
  <w:style w:type="numbering" w:customStyle="1" w:styleId="10312">
    <w:name w:val="Нет списка10312"/>
    <w:next w:val="a2"/>
    <w:uiPriority w:val="99"/>
    <w:semiHidden/>
    <w:unhideWhenUsed/>
    <w:rsid w:val="00361EB9"/>
  </w:style>
  <w:style w:type="numbering" w:customStyle="1" w:styleId="15312">
    <w:name w:val="Нет списка15312"/>
    <w:next w:val="a2"/>
    <w:semiHidden/>
    <w:rsid w:val="00361EB9"/>
  </w:style>
  <w:style w:type="table" w:customStyle="1" w:styleId="33312">
    <w:name w:val="Объемная таблица 3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2">
    <w:name w:val="HTA Tabellengitternetz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2">
    <w:name w:val="Нет списка114312"/>
    <w:next w:val="a2"/>
    <w:semiHidden/>
    <w:rsid w:val="00361EB9"/>
  </w:style>
  <w:style w:type="numbering" w:customStyle="1" w:styleId="23312">
    <w:name w:val="Нет списка23312"/>
    <w:next w:val="a2"/>
    <w:uiPriority w:val="99"/>
    <w:semiHidden/>
    <w:unhideWhenUsed/>
    <w:rsid w:val="00361EB9"/>
  </w:style>
  <w:style w:type="numbering" w:customStyle="1" w:styleId="333120">
    <w:name w:val="Нет списка33312"/>
    <w:next w:val="a2"/>
    <w:uiPriority w:val="99"/>
    <w:semiHidden/>
    <w:unhideWhenUsed/>
    <w:rsid w:val="00361EB9"/>
  </w:style>
  <w:style w:type="numbering" w:customStyle="1" w:styleId="43312">
    <w:name w:val="Нет списка43312"/>
    <w:next w:val="a2"/>
    <w:uiPriority w:val="99"/>
    <w:semiHidden/>
    <w:unhideWhenUsed/>
    <w:rsid w:val="00361EB9"/>
  </w:style>
  <w:style w:type="numbering" w:customStyle="1" w:styleId="1111312">
    <w:name w:val="Нет списка1111312"/>
    <w:next w:val="a2"/>
    <w:uiPriority w:val="99"/>
    <w:semiHidden/>
    <w:unhideWhenUsed/>
    <w:rsid w:val="00361EB9"/>
  </w:style>
  <w:style w:type="numbering" w:customStyle="1" w:styleId="53312">
    <w:name w:val="Нет списка53312"/>
    <w:next w:val="a2"/>
    <w:uiPriority w:val="99"/>
    <w:semiHidden/>
    <w:unhideWhenUsed/>
    <w:rsid w:val="00361EB9"/>
  </w:style>
  <w:style w:type="numbering" w:customStyle="1" w:styleId="123312">
    <w:name w:val="Нет списка123312"/>
    <w:next w:val="a2"/>
    <w:uiPriority w:val="99"/>
    <w:semiHidden/>
    <w:unhideWhenUsed/>
    <w:rsid w:val="00361EB9"/>
  </w:style>
  <w:style w:type="numbering" w:customStyle="1" w:styleId="61312">
    <w:name w:val="Нет списка61312"/>
    <w:next w:val="a2"/>
    <w:uiPriority w:val="99"/>
    <w:semiHidden/>
    <w:unhideWhenUsed/>
    <w:rsid w:val="00361EB9"/>
  </w:style>
  <w:style w:type="numbering" w:customStyle="1" w:styleId="71312">
    <w:name w:val="Нет списка71312"/>
    <w:next w:val="a2"/>
    <w:semiHidden/>
    <w:rsid w:val="00361EB9"/>
  </w:style>
  <w:style w:type="table" w:customStyle="1" w:styleId="311312">
    <w:name w:val="Объемная таблица 31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2">
    <w:name w:val="HTA Tabellengitternetz1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2">
    <w:name w:val="Нет списка131312"/>
    <w:next w:val="a2"/>
    <w:semiHidden/>
    <w:rsid w:val="00361EB9"/>
  </w:style>
  <w:style w:type="numbering" w:customStyle="1" w:styleId="111111111312">
    <w:name w:val="1 / 1.1 / 1.1.1111312"/>
    <w:basedOn w:val="a2"/>
    <w:next w:val="111111"/>
    <w:rsid w:val="00361EB9"/>
  </w:style>
  <w:style w:type="numbering" w:customStyle="1" w:styleId="11111121312">
    <w:name w:val="1 / 1.1 / 1.1.121312"/>
    <w:basedOn w:val="a2"/>
    <w:next w:val="111111"/>
    <w:rsid w:val="00361EB9"/>
  </w:style>
  <w:style w:type="numbering" w:customStyle="1" w:styleId="211312">
    <w:name w:val="Нет списка211312"/>
    <w:next w:val="a2"/>
    <w:uiPriority w:val="99"/>
    <w:semiHidden/>
    <w:unhideWhenUsed/>
    <w:rsid w:val="00361EB9"/>
  </w:style>
  <w:style w:type="numbering" w:customStyle="1" w:styleId="3113120">
    <w:name w:val="Нет списка311312"/>
    <w:next w:val="a2"/>
    <w:uiPriority w:val="99"/>
    <w:semiHidden/>
    <w:unhideWhenUsed/>
    <w:rsid w:val="00361EB9"/>
  </w:style>
  <w:style w:type="numbering" w:customStyle="1" w:styleId="411312">
    <w:name w:val="Нет списка411312"/>
    <w:next w:val="a2"/>
    <w:uiPriority w:val="99"/>
    <w:semiHidden/>
    <w:unhideWhenUsed/>
    <w:rsid w:val="00361EB9"/>
  </w:style>
  <w:style w:type="numbering" w:customStyle="1" w:styleId="1121312">
    <w:name w:val="Нет списка1121312"/>
    <w:next w:val="a2"/>
    <w:uiPriority w:val="99"/>
    <w:semiHidden/>
    <w:unhideWhenUsed/>
    <w:rsid w:val="00361EB9"/>
  </w:style>
  <w:style w:type="numbering" w:customStyle="1" w:styleId="511312">
    <w:name w:val="Нет списка511312"/>
    <w:next w:val="a2"/>
    <w:uiPriority w:val="99"/>
    <w:semiHidden/>
    <w:unhideWhenUsed/>
    <w:rsid w:val="00361EB9"/>
  </w:style>
  <w:style w:type="numbering" w:customStyle="1" w:styleId="1211312">
    <w:name w:val="Нет списка1211312"/>
    <w:next w:val="a2"/>
    <w:uiPriority w:val="99"/>
    <w:semiHidden/>
    <w:unhideWhenUsed/>
    <w:rsid w:val="00361EB9"/>
  </w:style>
  <w:style w:type="numbering" w:customStyle="1" w:styleId="81312">
    <w:name w:val="Нет списка81312"/>
    <w:next w:val="a2"/>
    <w:semiHidden/>
    <w:rsid w:val="00361EB9"/>
  </w:style>
  <w:style w:type="table" w:customStyle="1" w:styleId="321312">
    <w:name w:val="Объемная таблица 32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2">
    <w:name w:val="HTA Tabellengitternetz112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2">
    <w:name w:val="Нет списка141312"/>
    <w:next w:val="a2"/>
    <w:semiHidden/>
    <w:rsid w:val="00361EB9"/>
  </w:style>
  <w:style w:type="numbering" w:customStyle="1" w:styleId="111111121312">
    <w:name w:val="1 / 1.1 / 1.1.1121312"/>
    <w:basedOn w:val="a2"/>
    <w:next w:val="111111"/>
    <w:rsid w:val="00361EB9"/>
  </w:style>
  <w:style w:type="numbering" w:customStyle="1" w:styleId="11111131312">
    <w:name w:val="1 / 1.1 / 1.1.131312"/>
    <w:basedOn w:val="a2"/>
    <w:next w:val="111111"/>
    <w:rsid w:val="00361EB9"/>
  </w:style>
  <w:style w:type="numbering" w:customStyle="1" w:styleId="221312">
    <w:name w:val="Нет списка221312"/>
    <w:next w:val="a2"/>
    <w:uiPriority w:val="99"/>
    <w:semiHidden/>
    <w:unhideWhenUsed/>
    <w:rsid w:val="00361EB9"/>
  </w:style>
  <w:style w:type="numbering" w:customStyle="1" w:styleId="3213120">
    <w:name w:val="Нет списка321312"/>
    <w:next w:val="a2"/>
    <w:uiPriority w:val="99"/>
    <w:semiHidden/>
    <w:unhideWhenUsed/>
    <w:rsid w:val="00361EB9"/>
  </w:style>
  <w:style w:type="numbering" w:customStyle="1" w:styleId="421312">
    <w:name w:val="Нет списка421312"/>
    <w:next w:val="a2"/>
    <w:uiPriority w:val="99"/>
    <w:semiHidden/>
    <w:unhideWhenUsed/>
    <w:rsid w:val="00361EB9"/>
  </w:style>
  <w:style w:type="numbering" w:customStyle="1" w:styleId="1131312">
    <w:name w:val="Нет списка1131312"/>
    <w:next w:val="a2"/>
    <w:uiPriority w:val="99"/>
    <w:semiHidden/>
    <w:unhideWhenUsed/>
    <w:rsid w:val="00361EB9"/>
  </w:style>
  <w:style w:type="numbering" w:customStyle="1" w:styleId="521312">
    <w:name w:val="Нет списка521312"/>
    <w:next w:val="a2"/>
    <w:uiPriority w:val="99"/>
    <w:semiHidden/>
    <w:unhideWhenUsed/>
    <w:rsid w:val="00361EB9"/>
  </w:style>
  <w:style w:type="numbering" w:customStyle="1" w:styleId="1221312">
    <w:name w:val="Нет списка1221312"/>
    <w:next w:val="a2"/>
    <w:uiPriority w:val="99"/>
    <w:semiHidden/>
    <w:unhideWhenUsed/>
    <w:rsid w:val="00361EB9"/>
  </w:style>
  <w:style w:type="numbering" w:customStyle="1" w:styleId="111111131312">
    <w:name w:val="1 / 1.1 / 1.1.1131312"/>
    <w:basedOn w:val="a2"/>
    <w:next w:val="111111"/>
    <w:rsid w:val="00361EB9"/>
  </w:style>
  <w:style w:type="numbering" w:customStyle="1" w:styleId="11111141312">
    <w:name w:val="1 / 1.1 / 1.1.141312"/>
    <w:basedOn w:val="a2"/>
    <w:next w:val="111111"/>
    <w:rsid w:val="00361EB9"/>
  </w:style>
  <w:style w:type="numbering" w:customStyle="1" w:styleId="16312">
    <w:name w:val="Нет списка16312"/>
    <w:next w:val="a2"/>
    <w:uiPriority w:val="99"/>
    <w:semiHidden/>
    <w:unhideWhenUsed/>
    <w:rsid w:val="00361EB9"/>
  </w:style>
  <w:style w:type="numbering" w:customStyle="1" w:styleId="17312">
    <w:name w:val="Нет списка17312"/>
    <w:next w:val="a2"/>
    <w:semiHidden/>
    <w:rsid w:val="00361EB9"/>
  </w:style>
  <w:style w:type="table" w:customStyle="1" w:styleId="34312">
    <w:name w:val="Объемная таблица 34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2">
    <w:name w:val="HTA Tabellengitternetz114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2">
    <w:name w:val="Нет списка115312"/>
    <w:next w:val="a2"/>
    <w:semiHidden/>
    <w:rsid w:val="00361EB9"/>
  </w:style>
  <w:style w:type="numbering" w:customStyle="1" w:styleId="24312">
    <w:name w:val="Нет списка24312"/>
    <w:next w:val="a2"/>
    <w:uiPriority w:val="99"/>
    <w:semiHidden/>
    <w:unhideWhenUsed/>
    <w:rsid w:val="00361EB9"/>
  </w:style>
  <w:style w:type="numbering" w:customStyle="1" w:styleId="343120">
    <w:name w:val="Нет списка34312"/>
    <w:next w:val="a2"/>
    <w:uiPriority w:val="99"/>
    <w:semiHidden/>
    <w:unhideWhenUsed/>
    <w:rsid w:val="00361EB9"/>
  </w:style>
  <w:style w:type="numbering" w:customStyle="1" w:styleId="44312">
    <w:name w:val="Нет списка44312"/>
    <w:next w:val="a2"/>
    <w:uiPriority w:val="99"/>
    <w:semiHidden/>
    <w:unhideWhenUsed/>
    <w:rsid w:val="00361EB9"/>
  </w:style>
  <w:style w:type="numbering" w:customStyle="1" w:styleId="1112312">
    <w:name w:val="Нет списка1112312"/>
    <w:next w:val="a2"/>
    <w:uiPriority w:val="99"/>
    <w:semiHidden/>
    <w:unhideWhenUsed/>
    <w:rsid w:val="00361EB9"/>
  </w:style>
  <w:style w:type="numbering" w:customStyle="1" w:styleId="54312">
    <w:name w:val="Нет списка54312"/>
    <w:next w:val="a2"/>
    <w:uiPriority w:val="99"/>
    <w:semiHidden/>
    <w:unhideWhenUsed/>
    <w:rsid w:val="00361EB9"/>
  </w:style>
  <w:style w:type="numbering" w:customStyle="1" w:styleId="124312">
    <w:name w:val="Нет списка124312"/>
    <w:next w:val="a2"/>
    <w:uiPriority w:val="99"/>
    <w:semiHidden/>
    <w:unhideWhenUsed/>
    <w:rsid w:val="00361EB9"/>
  </w:style>
  <w:style w:type="numbering" w:customStyle="1" w:styleId="62312">
    <w:name w:val="Нет списка62312"/>
    <w:next w:val="a2"/>
    <w:uiPriority w:val="99"/>
    <w:semiHidden/>
    <w:unhideWhenUsed/>
    <w:rsid w:val="00361EB9"/>
  </w:style>
  <w:style w:type="numbering" w:customStyle="1" w:styleId="72312">
    <w:name w:val="Нет списка72312"/>
    <w:next w:val="a2"/>
    <w:semiHidden/>
    <w:rsid w:val="00361EB9"/>
  </w:style>
  <w:style w:type="table" w:customStyle="1" w:styleId="312312">
    <w:name w:val="Объемная таблица 31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2">
    <w:name w:val="HTA Tabellengitternetz1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2">
    <w:name w:val="Нет списка132312"/>
    <w:next w:val="a2"/>
    <w:semiHidden/>
    <w:rsid w:val="00361EB9"/>
  </w:style>
  <w:style w:type="numbering" w:customStyle="1" w:styleId="111111112312">
    <w:name w:val="1 / 1.1 / 1.1.1112312"/>
    <w:basedOn w:val="a2"/>
    <w:next w:val="111111"/>
    <w:rsid w:val="00361EB9"/>
  </w:style>
  <w:style w:type="numbering" w:customStyle="1" w:styleId="11111122312">
    <w:name w:val="1 / 1.1 / 1.1.122312"/>
    <w:basedOn w:val="a2"/>
    <w:next w:val="111111"/>
    <w:rsid w:val="00361EB9"/>
  </w:style>
  <w:style w:type="numbering" w:customStyle="1" w:styleId="212312">
    <w:name w:val="Нет списка212312"/>
    <w:next w:val="a2"/>
    <w:uiPriority w:val="99"/>
    <w:semiHidden/>
    <w:unhideWhenUsed/>
    <w:rsid w:val="00361EB9"/>
  </w:style>
  <w:style w:type="numbering" w:customStyle="1" w:styleId="3123120">
    <w:name w:val="Нет списка312312"/>
    <w:next w:val="a2"/>
    <w:uiPriority w:val="99"/>
    <w:semiHidden/>
    <w:unhideWhenUsed/>
    <w:rsid w:val="00361EB9"/>
  </w:style>
  <w:style w:type="numbering" w:customStyle="1" w:styleId="412312">
    <w:name w:val="Нет списка412312"/>
    <w:next w:val="a2"/>
    <w:uiPriority w:val="99"/>
    <w:semiHidden/>
    <w:unhideWhenUsed/>
    <w:rsid w:val="00361EB9"/>
  </w:style>
  <w:style w:type="numbering" w:customStyle="1" w:styleId="1122312">
    <w:name w:val="Нет списка1122312"/>
    <w:next w:val="a2"/>
    <w:uiPriority w:val="99"/>
    <w:semiHidden/>
    <w:unhideWhenUsed/>
    <w:rsid w:val="00361EB9"/>
  </w:style>
  <w:style w:type="numbering" w:customStyle="1" w:styleId="512312">
    <w:name w:val="Нет списка512312"/>
    <w:next w:val="a2"/>
    <w:uiPriority w:val="99"/>
    <w:semiHidden/>
    <w:unhideWhenUsed/>
    <w:rsid w:val="00361EB9"/>
  </w:style>
  <w:style w:type="numbering" w:customStyle="1" w:styleId="1212312">
    <w:name w:val="Нет списка1212312"/>
    <w:next w:val="a2"/>
    <w:uiPriority w:val="99"/>
    <w:semiHidden/>
    <w:unhideWhenUsed/>
    <w:rsid w:val="00361EB9"/>
  </w:style>
  <w:style w:type="numbering" w:customStyle="1" w:styleId="82312">
    <w:name w:val="Нет списка82312"/>
    <w:next w:val="a2"/>
    <w:semiHidden/>
    <w:rsid w:val="00361EB9"/>
  </w:style>
  <w:style w:type="table" w:customStyle="1" w:styleId="322312">
    <w:name w:val="Объемная таблица 32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2">
    <w:name w:val="HTA Tabellengitternetz112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2">
    <w:name w:val="Нет списка142312"/>
    <w:next w:val="a2"/>
    <w:semiHidden/>
    <w:rsid w:val="00361EB9"/>
  </w:style>
  <w:style w:type="numbering" w:customStyle="1" w:styleId="111111122312">
    <w:name w:val="1 / 1.1 / 1.1.1122312"/>
    <w:basedOn w:val="a2"/>
    <w:next w:val="111111"/>
    <w:rsid w:val="00361EB9"/>
  </w:style>
  <w:style w:type="numbering" w:customStyle="1" w:styleId="11111132312">
    <w:name w:val="1 / 1.1 / 1.1.132312"/>
    <w:basedOn w:val="a2"/>
    <w:next w:val="111111"/>
    <w:rsid w:val="00361EB9"/>
  </w:style>
  <w:style w:type="numbering" w:customStyle="1" w:styleId="222312">
    <w:name w:val="Нет списка222312"/>
    <w:next w:val="a2"/>
    <w:uiPriority w:val="99"/>
    <w:semiHidden/>
    <w:unhideWhenUsed/>
    <w:rsid w:val="00361EB9"/>
  </w:style>
  <w:style w:type="numbering" w:customStyle="1" w:styleId="3223120">
    <w:name w:val="Нет списка322312"/>
    <w:next w:val="a2"/>
    <w:uiPriority w:val="99"/>
    <w:semiHidden/>
    <w:unhideWhenUsed/>
    <w:rsid w:val="00361EB9"/>
  </w:style>
  <w:style w:type="numbering" w:customStyle="1" w:styleId="422312">
    <w:name w:val="Нет списка422312"/>
    <w:next w:val="a2"/>
    <w:uiPriority w:val="99"/>
    <w:semiHidden/>
    <w:unhideWhenUsed/>
    <w:rsid w:val="00361EB9"/>
  </w:style>
  <w:style w:type="numbering" w:customStyle="1" w:styleId="1132312">
    <w:name w:val="Нет списка1132312"/>
    <w:next w:val="a2"/>
    <w:uiPriority w:val="99"/>
    <w:semiHidden/>
    <w:unhideWhenUsed/>
    <w:rsid w:val="00361EB9"/>
  </w:style>
  <w:style w:type="numbering" w:customStyle="1" w:styleId="522312">
    <w:name w:val="Нет списка522312"/>
    <w:next w:val="a2"/>
    <w:uiPriority w:val="99"/>
    <w:semiHidden/>
    <w:unhideWhenUsed/>
    <w:rsid w:val="00361EB9"/>
  </w:style>
  <w:style w:type="numbering" w:customStyle="1" w:styleId="1222312">
    <w:name w:val="Нет списка1222312"/>
    <w:next w:val="a2"/>
    <w:uiPriority w:val="99"/>
    <w:semiHidden/>
    <w:unhideWhenUsed/>
    <w:rsid w:val="00361EB9"/>
  </w:style>
  <w:style w:type="numbering" w:customStyle="1" w:styleId="111111132312">
    <w:name w:val="1 / 1.1 / 1.1.1132312"/>
    <w:basedOn w:val="a2"/>
    <w:next w:val="111111"/>
    <w:rsid w:val="00361EB9"/>
  </w:style>
  <w:style w:type="numbering" w:customStyle="1" w:styleId="11111142312">
    <w:name w:val="1 / 1.1 / 1.1.142312"/>
    <w:basedOn w:val="a2"/>
    <w:next w:val="111111"/>
    <w:rsid w:val="00361EB9"/>
  </w:style>
  <w:style w:type="numbering" w:customStyle="1" w:styleId="18312">
    <w:name w:val="Нет списка18312"/>
    <w:next w:val="a2"/>
    <w:uiPriority w:val="99"/>
    <w:semiHidden/>
    <w:unhideWhenUsed/>
    <w:rsid w:val="00361EB9"/>
  </w:style>
  <w:style w:type="numbering" w:customStyle="1" w:styleId="19312">
    <w:name w:val="Нет списка19312"/>
    <w:next w:val="a2"/>
    <w:semiHidden/>
    <w:rsid w:val="00361EB9"/>
  </w:style>
  <w:style w:type="table" w:customStyle="1" w:styleId="35312">
    <w:name w:val="Объемная таблица 35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2">
    <w:name w:val="HTA Tabellengitternetz115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2">
    <w:name w:val="Нет списка116312"/>
    <w:next w:val="a2"/>
    <w:semiHidden/>
    <w:rsid w:val="00361EB9"/>
  </w:style>
  <w:style w:type="numbering" w:customStyle="1" w:styleId="25312">
    <w:name w:val="Нет списка25312"/>
    <w:next w:val="a2"/>
    <w:uiPriority w:val="99"/>
    <w:semiHidden/>
    <w:unhideWhenUsed/>
    <w:rsid w:val="00361EB9"/>
  </w:style>
  <w:style w:type="numbering" w:customStyle="1" w:styleId="353120">
    <w:name w:val="Нет списка35312"/>
    <w:next w:val="a2"/>
    <w:uiPriority w:val="99"/>
    <w:semiHidden/>
    <w:unhideWhenUsed/>
    <w:rsid w:val="00361EB9"/>
  </w:style>
  <w:style w:type="numbering" w:customStyle="1" w:styleId="45312">
    <w:name w:val="Нет списка45312"/>
    <w:next w:val="a2"/>
    <w:uiPriority w:val="99"/>
    <w:semiHidden/>
    <w:unhideWhenUsed/>
    <w:rsid w:val="00361EB9"/>
  </w:style>
  <w:style w:type="numbering" w:customStyle="1" w:styleId="1113312">
    <w:name w:val="Нет списка1113312"/>
    <w:next w:val="a2"/>
    <w:uiPriority w:val="99"/>
    <w:semiHidden/>
    <w:unhideWhenUsed/>
    <w:rsid w:val="00361EB9"/>
  </w:style>
  <w:style w:type="numbering" w:customStyle="1" w:styleId="55312">
    <w:name w:val="Нет списка55312"/>
    <w:next w:val="a2"/>
    <w:uiPriority w:val="99"/>
    <w:semiHidden/>
    <w:unhideWhenUsed/>
    <w:rsid w:val="00361EB9"/>
  </w:style>
  <w:style w:type="numbering" w:customStyle="1" w:styleId="125312">
    <w:name w:val="Нет списка125312"/>
    <w:next w:val="a2"/>
    <w:uiPriority w:val="99"/>
    <w:semiHidden/>
    <w:unhideWhenUsed/>
    <w:rsid w:val="00361EB9"/>
  </w:style>
  <w:style w:type="numbering" w:customStyle="1" w:styleId="63312">
    <w:name w:val="Нет списка63312"/>
    <w:next w:val="a2"/>
    <w:uiPriority w:val="99"/>
    <w:semiHidden/>
    <w:unhideWhenUsed/>
    <w:rsid w:val="00361EB9"/>
  </w:style>
  <w:style w:type="numbering" w:customStyle="1" w:styleId="73312">
    <w:name w:val="Нет списка73312"/>
    <w:next w:val="a2"/>
    <w:semiHidden/>
    <w:rsid w:val="00361EB9"/>
  </w:style>
  <w:style w:type="table" w:customStyle="1" w:styleId="313312">
    <w:name w:val="Объемная таблица 31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2">
    <w:name w:val="HTA Tabellengitternetz1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2">
    <w:name w:val="Нет списка133312"/>
    <w:next w:val="a2"/>
    <w:semiHidden/>
    <w:rsid w:val="00361EB9"/>
  </w:style>
  <w:style w:type="numbering" w:customStyle="1" w:styleId="111111113312">
    <w:name w:val="1 / 1.1 / 1.1.1113312"/>
    <w:basedOn w:val="a2"/>
    <w:next w:val="111111"/>
    <w:rsid w:val="00361EB9"/>
  </w:style>
  <w:style w:type="numbering" w:customStyle="1" w:styleId="11111123312">
    <w:name w:val="1 / 1.1 / 1.1.123312"/>
    <w:basedOn w:val="a2"/>
    <w:next w:val="111111"/>
    <w:rsid w:val="00361EB9"/>
  </w:style>
  <w:style w:type="numbering" w:customStyle="1" w:styleId="213312">
    <w:name w:val="Нет списка213312"/>
    <w:next w:val="a2"/>
    <w:uiPriority w:val="99"/>
    <w:semiHidden/>
    <w:unhideWhenUsed/>
    <w:rsid w:val="00361EB9"/>
  </w:style>
  <w:style w:type="numbering" w:customStyle="1" w:styleId="3133120">
    <w:name w:val="Нет списка313312"/>
    <w:next w:val="a2"/>
    <w:uiPriority w:val="99"/>
    <w:semiHidden/>
    <w:unhideWhenUsed/>
    <w:rsid w:val="00361EB9"/>
  </w:style>
  <w:style w:type="numbering" w:customStyle="1" w:styleId="413312">
    <w:name w:val="Нет списка413312"/>
    <w:next w:val="a2"/>
    <w:uiPriority w:val="99"/>
    <w:semiHidden/>
    <w:unhideWhenUsed/>
    <w:rsid w:val="00361EB9"/>
  </w:style>
  <w:style w:type="numbering" w:customStyle="1" w:styleId="1123312">
    <w:name w:val="Нет списка1123312"/>
    <w:next w:val="a2"/>
    <w:uiPriority w:val="99"/>
    <w:semiHidden/>
    <w:unhideWhenUsed/>
    <w:rsid w:val="00361EB9"/>
  </w:style>
  <w:style w:type="numbering" w:customStyle="1" w:styleId="513312">
    <w:name w:val="Нет списка513312"/>
    <w:next w:val="a2"/>
    <w:uiPriority w:val="99"/>
    <w:semiHidden/>
    <w:unhideWhenUsed/>
    <w:rsid w:val="00361EB9"/>
  </w:style>
  <w:style w:type="numbering" w:customStyle="1" w:styleId="1213312">
    <w:name w:val="Нет списка1213312"/>
    <w:next w:val="a2"/>
    <w:uiPriority w:val="99"/>
    <w:semiHidden/>
    <w:unhideWhenUsed/>
    <w:rsid w:val="00361EB9"/>
  </w:style>
  <w:style w:type="numbering" w:customStyle="1" w:styleId="83312">
    <w:name w:val="Нет списка83312"/>
    <w:next w:val="a2"/>
    <w:semiHidden/>
    <w:rsid w:val="00361EB9"/>
  </w:style>
  <w:style w:type="table" w:customStyle="1" w:styleId="323312">
    <w:name w:val="Объемная таблица 32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2">
    <w:name w:val="HTA Tabellengitternetz112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2">
    <w:name w:val="Нет списка143312"/>
    <w:next w:val="a2"/>
    <w:semiHidden/>
    <w:rsid w:val="00361EB9"/>
  </w:style>
  <w:style w:type="numbering" w:customStyle="1" w:styleId="111111123312">
    <w:name w:val="1 / 1.1 / 1.1.1123312"/>
    <w:basedOn w:val="a2"/>
    <w:next w:val="111111"/>
    <w:rsid w:val="00361EB9"/>
  </w:style>
  <w:style w:type="numbering" w:customStyle="1" w:styleId="11111133312">
    <w:name w:val="1 / 1.1 / 1.1.133312"/>
    <w:basedOn w:val="a2"/>
    <w:next w:val="111111"/>
    <w:rsid w:val="00361EB9"/>
  </w:style>
  <w:style w:type="numbering" w:customStyle="1" w:styleId="223312">
    <w:name w:val="Нет списка223312"/>
    <w:next w:val="a2"/>
    <w:uiPriority w:val="99"/>
    <w:semiHidden/>
    <w:unhideWhenUsed/>
    <w:rsid w:val="00361EB9"/>
  </w:style>
  <w:style w:type="numbering" w:customStyle="1" w:styleId="3233120">
    <w:name w:val="Нет списка323312"/>
    <w:next w:val="a2"/>
    <w:uiPriority w:val="99"/>
    <w:semiHidden/>
    <w:unhideWhenUsed/>
    <w:rsid w:val="00361EB9"/>
  </w:style>
  <w:style w:type="numbering" w:customStyle="1" w:styleId="423312">
    <w:name w:val="Нет списка423312"/>
    <w:next w:val="a2"/>
    <w:uiPriority w:val="99"/>
    <w:semiHidden/>
    <w:unhideWhenUsed/>
    <w:rsid w:val="00361EB9"/>
  </w:style>
  <w:style w:type="numbering" w:customStyle="1" w:styleId="1133312">
    <w:name w:val="Нет списка1133312"/>
    <w:next w:val="a2"/>
    <w:uiPriority w:val="99"/>
    <w:semiHidden/>
    <w:unhideWhenUsed/>
    <w:rsid w:val="00361EB9"/>
  </w:style>
  <w:style w:type="numbering" w:customStyle="1" w:styleId="523312">
    <w:name w:val="Нет списка523312"/>
    <w:next w:val="a2"/>
    <w:uiPriority w:val="99"/>
    <w:semiHidden/>
    <w:unhideWhenUsed/>
    <w:rsid w:val="00361EB9"/>
  </w:style>
  <w:style w:type="numbering" w:customStyle="1" w:styleId="1223312">
    <w:name w:val="Нет списка1223312"/>
    <w:next w:val="a2"/>
    <w:uiPriority w:val="99"/>
    <w:semiHidden/>
    <w:unhideWhenUsed/>
    <w:rsid w:val="00361EB9"/>
  </w:style>
  <w:style w:type="numbering" w:customStyle="1" w:styleId="111111133312">
    <w:name w:val="1 / 1.1 / 1.1.1133312"/>
    <w:basedOn w:val="a2"/>
    <w:next w:val="111111"/>
    <w:rsid w:val="00361EB9"/>
  </w:style>
  <w:style w:type="numbering" w:customStyle="1" w:styleId="11111143312">
    <w:name w:val="1 / 1.1 / 1.1.143312"/>
    <w:basedOn w:val="a2"/>
    <w:next w:val="111111"/>
    <w:rsid w:val="00361EB9"/>
  </w:style>
  <w:style w:type="numbering" w:customStyle="1" w:styleId="111111152">
    <w:name w:val="1 / 1.1 / 1.1.1152"/>
    <w:basedOn w:val="a2"/>
    <w:next w:val="111111"/>
    <w:rsid w:val="00361EB9"/>
  </w:style>
  <w:style w:type="numbering" w:customStyle="1" w:styleId="11111162">
    <w:name w:val="1 / 1.1 / 1.1.162"/>
    <w:basedOn w:val="a2"/>
    <w:next w:val="111111"/>
    <w:rsid w:val="00361EB9"/>
  </w:style>
  <w:style w:type="numbering" w:customStyle="1" w:styleId="111111162">
    <w:name w:val="1 / 1.1 / 1.1.1162"/>
    <w:basedOn w:val="a2"/>
    <w:next w:val="111111"/>
    <w:rsid w:val="00361EB9"/>
  </w:style>
  <w:style w:type="numbering" w:customStyle="1" w:styleId="111111172">
    <w:name w:val="1 / 1.1 / 1.1.1172"/>
    <w:basedOn w:val="a2"/>
    <w:next w:val="111111"/>
    <w:rsid w:val="00361EB9"/>
  </w:style>
  <w:style w:type="numbering" w:customStyle="1" w:styleId="600">
    <w:name w:val="Нет списка60"/>
    <w:next w:val="a2"/>
    <w:uiPriority w:val="99"/>
    <w:semiHidden/>
    <w:unhideWhenUsed/>
    <w:rsid w:val="00361EB9"/>
  </w:style>
  <w:style w:type="numbering" w:customStyle="1" w:styleId="700">
    <w:name w:val="Нет списка70"/>
    <w:next w:val="a2"/>
    <w:uiPriority w:val="99"/>
    <w:semiHidden/>
    <w:unhideWhenUsed/>
    <w:rsid w:val="00361EB9"/>
  </w:style>
  <w:style w:type="numbering" w:customStyle="1" w:styleId="1401">
    <w:name w:val="Нет списка140"/>
    <w:next w:val="a2"/>
    <w:semiHidden/>
    <w:rsid w:val="00361EB9"/>
  </w:style>
  <w:style w:type="table" w:customStyle="1" w:styleId="3200">
    <w:name w:val="Объемная таблица 32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0">
    <w:name w:val="HTA Tabellengitternetz112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0">
    <w:name w:val="Нет списка1130"/>
    <w:next w:val="a2"/>
    <w:semiHidden/>
    <w:rsid w:val="00361EB9"/>
  </w:style>
  <w:style w:type="numbering" w:customStyle="1" w:styleId="111111110">
    <w:name w:val="1 / 1.1 / 1.1.1110"/>
    <w:basedOn w:val="a2"/>
    <w:next w:val="111111"/>
    <w:rsid w:val="00361EB9"/>
    <w:pPr>
      <w:numPr>
        <w:numId w:val="12"/>
      </w:numPr>
    </w:pPr>
  </w:style>
  <w:style w:type="numbering" w:customStyle="1" w:styleId="1111119">
    <w:name w:val="1 / 1.1 / 1.1.19"/>
    <w:basedOn w:val="a2"/>
    <w:next w:val="111111"/>
    <w:rsid w:val="00361EB9"/>
    <w:pPr>
      <w:numPr>
        <w:numId w:val="16"/>
      </w:numPr>
    </w:pPr>
  </w:style>
  <w:style w:type="numbering" w:customStyle="1" w:styleId="2301">
    <w:name w:val="Нет списка230"/>
    <w:next w:val="a2"/>
    <w:uiPriority w:val="99"/>
    <w:semiHidden/>
    <w:unhideWhenUsed/>
    <w:rsid w:val="00361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5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CBEBA-FF92-4FAC-8FFF-5A60372F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F3888A70</Template>
  <TotalTime>152</TotalTime>
  <Pages>53</Pages>
  <Words>11813</Words>
  <Characters>67339</Characters>
  <Application>Microsoft Office Word</Application>
  <DocSecurity>0</DocSecurity>
  <Lines>561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20</cp:revision>
  <dcterms:created xsi:type="dcterms:W3CDTF">2026-06-18T06:39:00Z</dcterms:created>
  <dcterms:modified xsi:type="dcterms:W3CDTF">2026-07-08T07:48:00Z</dcterms:modified>
</cp:coreProperties>
</file>